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7A47E09" w14:textId="77777777" w:rsidR="0000387B" w:rsidRDefault="0000387B" w:rsidP="0000387B">
      <w:pPr>
        <w:pStyle w:val="Cover2"/>
        <w:jc w:val="center"/>
      </w:pPr>
    </w:p>
    <w:p w14:paraId="5C8404A5" w14:textId="77777777" w:rsidR="0000387B" w:rsidRDefault="0000387B" w:rsidP="0000387B">
      <w:pPr>
        <w:pStyle w:val="Cover2"/>
        <w:jc w:val="center"/>
      </w:pPr>
    </w:p>
    <w:p w14:paraId="4FB324ED" w14:textId="77777777" w:rsidR="0000387B" w:rsidRDefault="0000387B" w:rsidP="0000387B">
      <w:pPr>
        <w:pStyle w:val="Cover2"/>
        <w:jc w:val="center"/>
      </w:pPr>
    </w:p>
    <w:p w14:paraId="269C8306" w14:textId="77777777" w:rsidR="0000387B" w:rsidRDefault="0000387B" w:rsidP="0000387B">
      <w:pPr>
        <w:pStyle w:val="Cover2"/>
        <w:jc w:val="center"/>
      </w:pPr>
    </w:p>
    <w:p w14:paraId="5D5B385F" w14:textId="77777777" w:rsidR="006132A9" w:rsidRPr="002075CB" w:rsidRDefault="002075CB" w:rsidP="0000387B">
      <w:pPr>
        <w:pStyle w:val="Cover2"/>
        <w:jc w:val="center"/>
        <w:rPr>
          <w:b/>
          <w:bCs/>
        </w:rPr>
      </w:pPr>
      <w:r w:rsidRPr="002075CB">
        <w:rPr>
          <w:b/>
          <w:bCs/>
        </w:rPr>
        <w:t>Huawei Certification Training</w:t>
      </w:r>
    </w:p>
    <w:p w14:paraId="0F8E8163" w14:textId="77777777" w:rsidR="006132A9" w:rsidRPr="006132A9" w:rsidRDefault="006132A9" w:rsidP="006132A9">
      <w:pPr>
        <w:ind w:left="0"/>
        <w:jc w:val="center"/>
      </w:pPr>
    </w:p>
    <w:p w14:paraId="69066384" w14:textId="77777777" w:rsidR="006132A9" w:rsidRPr="0000387B" w:rsidRDefault="002075CB" w:rsidP="0000387B">
      <w:pPr>
        <w:pStyle w:val="Cover1"/>
        <w:jc w:val="center"/>
      </w:pPr>
      <w:r w:rsidRPr="002075CB">
        <w:t>HCIA-Datacom</w:t>
      </w:r>
    </w:p>
    <w:p w14:paraId="3524B3C4" w14:textId="6C03927C" w:rsidR="002075CB" w:rsidRDefault="002075CB" w:rsidP="0000387B">
      <w:pPr>
        <w:pStyle w:val="Cover2"/>
        <w:jc w:val="center"/>
        <w:rPr>
          <w:rFonts w:cs="Times New Roman"/>
          <w:b/>
          <w:bCs/>
          <w:sz w:val="48"/>
          <w:szCs w:val="48"/>
          <w:lang w:eastAsia="zh-CN"/>
        </w:rPr>
      </w:pPr>
      <w:r w:rsidRPr="002075CB">
        <w:rPr>
          <w:rFonts w:cs="Times New Roman"/>
          <w:b/>
          <w:bCs/>
          <w:sz w:val="48"/>
          <w:szCs w:val="48"/>
          <w:lang w:eastAsia="zh-CN"/>
        </w:rPr>
        <w:t>Data</w:t>
      </w:r>
      <w:r w:rsidR="00E60CFD">
        <w:rPr>
          <w:rFonts w:cs="Times New Roman"/>
          <w:b/>
          <w:bCs/>
          <w:sz w:val="48"/>
          <w:szCs w:val="48"/>
          <w:lang w:eastAsia="zh-CN"/>
        </w:rPr>
        <w:t>com</w:t>
      </w:r>
      <w:r w:rsidRPr="002075CB">
        <w:rPr>
          <w:rFonts w:cs="Times New Roman"/>
          <w:b/>
          <w:bCs/>
          <w:sz w:val="48"/>
          <w:szCs w:val="48"/>
          <w:lang w:eastAsia="zh-CN"/>
        </w:rPr>
        <w:t xml:space="preserve"> </w:t>
      </w:r>
      <w:r w:rsidR="00E60CFD">
        <w:rPr>
          <w:rFonts w:cs="Times New Roman"/>
          <w:b/>
          <w:bCs/>
          <w:sz w:val="48"/>
          <w:szCs w:val="48"/>
          <w:lang w:eastAsia="zh-CN"/>
        </w:rPr>
        <w:t>Engineer</w:t>
      </w:r>
      <w:r w:rsidRPr="002075CB">
        <w:rPr>
          <w:rFonts w:cs="Times New Roman"/>
          <w:b/>
          <w:bCs/>
          <w:sz w:val="48"/>
          <w:szCs w:val="48"/>
          <w:lang w:eastAsia="zh-CN"/>
        </w:rPr>
        <w:t>s</w:t>
      </w:r>
      <w:r w:rsidR="00E60CFD">
        <w:rPr>
          <w:rFonts w:cs="Times New Roman"/>
          <w:b/>
          <w:bCs/>
          <w:sz w:val="48"/>
          <w:szCs w:val="48"/>
          <w:lang w:eastAsia="zh-CN"/>
        </w:rPr>
        <w:t>’</w:t>
      </w:r>
    </w:p>
    <w:p w14:paraId="5C1146DC" w14:textId="77777777" w:rsidR="002075CB" w:rsidRPr="002075CB" w:rsidRDefault="002075CB" w:rsidP="0000387B">
      <w:pPr>
        <w:pStyle w:val="Cover2"/>
        <w:jc w:val="center"/>
        <w:rPr>
          <w:rFonts w:cs="Times New Roman"/>
          <w:b/>
          <w:bCs/>
          <w:sz w:val="48"/>
          <w:szCs w:val="48"/>
          <w:lang w:eastAsia="zh-CN"/>
        </w:rPr>
      </w:pPr>
      <w:r w:rsidRPr="002075CB">
        <w:rPr>
          <w:rFonts w:cs="Times New Roman"/>
          <w:b/>
          <w:bCs/>
          <w:sz w:val="48"/>
          <w:szCs w:val="48"/>
          <w:lang w:eastAsia="zh-CN"/>
        </w:rPr>
        <w:t>Lab Guide</w:t>
      </w:r>
    </w:p>
    <w:p w14:paraId="1DD84BE7" w14:textId="77777777" w:rsidR="002075CB" w:rsidRDefault="002075CB" w:rsidP="0000387B">
      <w:pPr>
        <w:pStyle w:val="Cover2"/>
        <w:jc w:val="center"/>
      </w:pPr>
    </w:p>
    <w:p w14:paraId="0DE49890" w14:textId="77777777" w:rsidR="002075CB" w:rsidRDefault="002075CB" w:rsidP="0000387B">
      <w:pPr>
        <w:pStyle w:val="Cover2"/>
        <w:jc w:val="center"/>
      </w:pPr>
    </w:p>
    <w:p w14:paraId="15BD9645" w14:textId="77777777" w:rsidR="006132A9" w:rsidRPr="006132A9" w:rsidRDefault="002075CB" w:rsidP="006132A9">
      <w:pPr>
        <w:ind w:left="0"/>
        <w:jc w:val="center"/>
      </w:pPr>
      <w:r w:rsidRPr="002075CB">
        <w:rPr>
          <w:rFonts w:cs="Arial"/>
          <w:noProof/>
          <w:sz w:val="32"/>
          <w:szCs w:val="32"/>
          <w:lang w:eastAsia="en-US"/>
        </w:rPr>
        <w:t>V1.0</w:t>
      </w:r>
    </w:p>
    <w:p w14:paraId="253A9342" w14:textId="77777777" w:rsidR="006132A9" w:rsidRPr="006132A9" w:rsidRDefault="006132A9" w:rsidP="006132A9">
      <w:pPr>
        <w:ind w:left="0"/>
        <w:jc w:val="center"/>
      </w:pPr>
      <w:bookmarkStart w:id="0" w:name="_Hlk487192005"/>
    </w:p>
    <w:p w14:paraId="53301BAC" w14:textId="77777777" w:rsidR="006132A9" w:rsidRPr="006132A9" w:rsidRDefault="006132A9" w:rsidP="006132A9">
      <w:pPr>
        <w:ind w:left="0"/>
        <w:jc w:val="center"/>
      </w:pPr>
    </w:p>
    <w:p w14:paraId="77A2875F" w14:textId="77777777" w:rsidR="006132A9" w:rsidRPr="006132A9" w:rsidRDefault="00A5717F" w:rsidP="006132A9">
      <w:pPr>
        <w:ind w:left="0"/>
        <w:jc w:val="center"/>
      </w:pPr>
      <w:r w:rsidRPr="006132A9">
        <w:rPr>
          <w:noProof/>
        </w:rPr>
        <w:drawing>
          <wp:inline distT="0" distB="0" distL="0" distR="0" wp14:anchorId="4AC2DDB2" wp14:editId="30BFBFBB">
            <wp:extent cx="943610" cy="958215"/>
            <wp:effectExtent l="0" t="0" r="8890" b="0"/>
            <wp:docPr id="4" name="图片 5" descr="C:\Users\jwx341670\AppData\Local\Microsoft\Windows\INetCache\Content.Word\HW_POS_RBG_Vertical-150p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C:\Users\jwx341670\AppData\Local\Microsoft\Windows\INetCache\Content.Word\HW_POS_RBG_Vertical-150ppi.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43610" cy="958215"/>
                    </a:xfrm>
                    <a:prstGeom prst="rect">
                      <a:avLst/>
                    </a:prstGeom>
                    <a:noFill/>
                    <a:ln>
                      <a:noFill/>
                    </a:ln>
                  </pic:spPr>
                </pic:pic>
              </a:graphicData>
            </a:graphic>
          </wp:inline>
        </w:drawing>
      </w:r>
    </w:p>
    <w:p w14:paraId="31304B50" w14:textId="77777777" w:rsidR="006132A9" w:rsidRPr="006132A9" w:rsidRDefault="006132A9" w:rsidP="006132A9">
      <w:pPr>
        <w:ind w:left="0"/>
        <w:jc w:val="center"/>
      </w:pPr>
      <w:r w:rsidRPr="006132A9">
        <w:fldChar w:fldCharType="begin"/>
      </w:r>
      <w:r w:rsidRPr="006132A9">
        <w:instrText xml:space="preserve"> DOCPROPERTY  Confidential </w:instrText>
      </w:r>
      <w:r w:rsidRPr="006132A9">
        <w:fldChar w:fldCharType="end"/>
      </w:r>
    </w:p>
    <w:p w14:paraId="24C60306" w14:textId="77777777" w:rsidR="006132A9" w:rsidRPr="0000387B" w:rsidRDefault="006132A9" w:rsidP="0000387B">
      <w:pPr>
        <w:pStyle w:val="Cover2"/>
        <w:jc w:val="center"/>
      </w:pPr>
      <w:r w:rsidRPr="0000387B">
        <w:t>Huawei Technologies Co., Ltd.</w:t>
      </w:r>
      <w:bookmarkEnd w:id="0"/>
    </w:p>
    <w:p w14:paraId="5B6EB12E" w14:textId="77777777" w:rsidR="006132A9" w:rsidRDefault="006132A9" w:rsidP="006132A9"/>
    <w:p w14:paraId="40900DCC" w14:textId="77777777" w:rsidR="006132A9" w:rsidRDefault="006132A9" w:rsidP="006132A9"/>
    <w:p w14:paraId="716E2E03" w14:textId="1D81CB75" w:rsidR="00F71844" w:rsidRDefault="00F71844" w:rsidP="006132A9"/>
    <w:p w14:paraId="4CA51FDE" w14:textId="77777777" w:rsidR="00F71844" w:rsidRPr="00F71844" w:rsidRDefault="00F71844" w:rsidP="00F71844"/>
    <w:p w14:paraId="09C8AAFE" w14:textId="77777777" w:rsidR="00F71844" w:rsidRPr="00F71844" w:rsidRDefault="00F71844" w:rsidP="00F71844"/>
    <w:p w14:paraId="2E20797F" w14:textId="77777777" w:rsidR="00F71844" w:rsidRPr="00F71844" w:rsidRDefault="00F71844" w:rsidP="00F71844"/>
    <w:p w14:paraId="243E3D54" w14:textId="77777777" w:rsidR="00F71844" w:rsidRPr="00F71844" w:rsidRDefault="00F71844" w:rsidP="00F71844"/>
    <w:p w14:paraId="2232E883" w14:textId="77777777" w:rsidR="00F71844" w:rsidRPr="00F71844" w:rsidRDefault="00F71844" w:rsidP="00F71844"/>
    <w:p w14:paraId="17671A87" w14:textId="78510B78" w:rsidR="006132A9" w:rsidRPr="00F71844" w:rsidRDefault="006132A9" w:rsidP="00F71844">
      <w:pPr>
        <w:tabs>
          <w:tab w:val="left" w:pos="4933"/>
        </w:tabs>
        <w:sectPr w:rsidR="006132A9" w:rsidRPr="00F71844" w:rsidSect="006132A9">
          <w:pgSz w:w="11907" w:h="16840" w:code="9"/>
          <w:pgMar w:top="1701" w:right="1134" w:bottom="1701" w:left="1134" w:header="0" w:footer="0" w:gutter="0"/>
          <w:pgNumType w:fmt="lowerRoman"/>
          <w:cols w:space="425"/>
          <w:docGrid w:linePitch="312"/>
        </w:sectPr>
      </w:pPr>
    </w:p>
    <w:tbl>
      <w:tblPr>
        <w:tblW w:w="0" w:type="auto"/>
        <w:tblInd w:w="113" w:type="dxa"/>
        <w:tblLook w:val="01E0" w:firstRow="1" w:lastRow="1" w:firstColumn="1" w:lastColumn="1" w:noHBand="0" w:noVBand="0"/>
      </w:tblPr>
      <w:tblGrid>
        <w:gridCol w:w="9526"/>
      </w:tblGrid>
      <w:tr w:rsidR="002B65D6" w:rsidRPr="003A4726" w14:paraId="47E4BEEE" w14:textId="77777777" w:rsidTr="00BA0562">
        <w:tc>
          <w:tcPr>
            <w:tcW w:w="9655" w:type="dxa"/>
            <w:shd w:val="clear" w:color="auto" w:fill="auto"/>
          </w:tcPr>
          <w:p w14:paraId="2AE8204D" w14:textId="77777777" w:rsidR="002B65D6" w:rsidRPr="003A4726" w:rsidRDefault="002B65D6" w:rsidP="00BA0562">
            <w:pPr>
              <w:pStyle w:val="Cover3"/>
              <w:jc w:val="both"/>
            </w:pPr>
            <w:r w:rsidRPr="003A4726">
              <w:lastRenderedPageBreak/>
              <w:t>Copyright © H</w:t>
            </w:r>
            <w:r>
              <w:t>uawei Technologies Co., Ltd. 20</w:t>
            </w:r>
            <w:r w:rsidR="006132A9">
              <w:t>20</w:t>
            </w:r>
            <w:r w:rsidRPr="003A4726">
              <w:t>. All rights reserved.</w:t>
            </w:r>
          </w:p>
          <w:p w14:paraId="262C0384" w14:textId="77777777" w:rsidR="002B65D6" w:rsidRPr="0000387B" w:rsidRDefault="002B65D6" w:rsidP="0000387B">
            <w:pPr>
              <w:pStyle w:val="CoverText"/>
            </w:pPr>
            <w:r w:rsidRPr="0000387B">
              <w:t>No part of this document may be reproduced or transmitted in any form or by any means without prior written consent of Huawei Technologies Co., Ltd.</w:t>
            </w:r>
          </w:p>
          <w:p w14:paraId="018F94C1" w14:textId="77777777" w:rsidR="002B65D6" w:rsidRPr="003A4726" w:rsidRDefault="002B65D6" w:rsidP="00BA0562">
            <w:pPr>
              <w:pStyle w:val="Cover3"/>
              <w:jc w:val="both"/>
            </w:pPr>
          </w:p>
          <w:p w14:paraId="7C4A739F" w14:textId="77777777" w:rsidR="002B65D6" w:rsidRPr="003A4726" w:rsidRDefault="002B65D6" w:rsidP="00BA0562">
            <w:pPr>
              <w:pStyle w:val="Cover3"/>
              <w:jc w:val="both"/>
            </w:pPr>
            <w:r w:rsidRPr="003A4726">
              <w:t>Trademarks and Permissions</w:t>
            </w:r>
          </w:p>
          <w:p w14:paraId="4F428DDA" w14:textId="77777777" w:rsidR="002B65D6" w:rsidRPr="0000387B" w:rsidRDefault="00A5717F" w:rsidP="0000387B">
            <w:pPr>
              <w:pStyle w:val="CoverText"/>
            </w:pPr>
            <w:r w:rsidRPr="0000387B">
              <w:rPr>
                <w:noProof/>
              </w:rPr>
              <w:drawing>
                <wp:inline distT="0" distB="0" distL="0" distR="0" wp14:anchorId="472B44CC" wp14:editId="61FB141C">
                  <wp:extent cx="285115" cy="285115"/>
                  <wp:effectExtent l="0" t="0" r="635" b="635"/>
                  <wp:docPr id="2" name="图片 2" descr="HW_POS_RBG_Vertical-150p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HW_POS_RBG_Vertical-150ppi.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5115" cy="285115"/>
                          </a:xfrm>
                          <a:prstGeom prst="rect">
                            <a:avLst/>
                          </a:prstGeom>
                          <a:noFill/>
                          <a:ln>
                            <a:noFill/>
                          </a:ln>
                        </pic:spPr>
                      </pic:pic>
                    </a:graphicData>
                  </a:graphic>
                </wp:inline>
              </w:drawing>
            </w:r>
            <w:r w:rsidR="002B65D6" w:rsidRPr="0000387B">
              <w:t xml:space="preserve"> and other Huawei trademarks are trademarks of Huawei Technologies Co., Ltd.</w:t>
            </w:r>
          </w:p>
          <w:p w14:paraId="4748C993" w14:textId="77777777" w:rsidR="002B65D6" w:rsidRPr="0000387B" w:rsidRDefault="002B65D6" w:rsidP="0000387B">
            <w:pPr>
              <w:pStyle w:val="CoverText"/>
            </w:pPr>
            <w:r w:rsidRPr="0000387B">
              <w:t>All other trademarks and trade names mentioned in this document are the property of their respective holders.</w:t>
            </w:r>
          </w:p>
          <w:p w14:paraId="4E69DD06" w14:textId="77777777" w:rsidR="002B65D6" w:rsidRPr="0000387B" w:rsidRDefault="002B65D6" w:rsidP="0000387B">
            <w:pPr>
              <w:pStyle w:val="CoverText"/>
            </w:pPr>
          </w:p>
          <w:p w14:paraId="4E511A1A" w14:textId="77777777" w:rsidR="002B65D6" w:rsidRPr="003A4726" w:rsidRDefault="002B65D6" w:rsidP="00BA0562">
            <w:pPr>
              <w:pStyle w:val="Cover3"/>
              <w:jc w:val="both"/>
            </w:pPr>
            <w:r w:rsidRPr="003A4726">
              <w:t>Notice</w:t>
            </w:r>
          </w:p>
          <w:p w14:paraId="18633901" w14:textId="77777777" w:rsidR="002B65D6" w:rsidRPr="00227798" w:rsidRDefault="002B65D6" w:rsidP="00BA0562">
            <w:pPr>
              <w:pStyle w:val="CoverText0"/>
              <w:widowControl w:val="0"/>
            </w:pPr>
            <w:r w:rsidRPr="003A4726">
              <w:t xml:space="preserve">The purchased products, services and features are stipulated by the contract made between Huawei and the customer. All or part of the products, services and features described in this document may not be within the purchase scope or the usage scope. Unless otherwise specified in the contract, all statements, information, and recommendations in this document are provided </w:t>
            </w:r>
            <w:r>
              <w:rPr>
                <w:rFonts w:hint="eastAsia"/>
              </w:rPr>
              <w:t>"</w:t>
            </w:r>
            <w:r>
              <w:t>AS IS</w:t>
            </w:r>
            <w:r>
              <w:rPr>
                <w:rFonts w:hint="eastAsia"/>
              </w:rPr>
              <w:t>"</w:t>
            </w:r>
            <w:r w:rsidRPr="003A4726">
              <w:t xml:space="preserve"> without warranties, guarantees or representations of any kind, either express or implied.</w:t>
            </w:r>
          </w:p>
          <w:p w14:paraId="318EA1DF" w14:textId="77777777" w:rsidR="002B65D6" w:rsidRPr="003A4726" w:rsidRDefault="002B65D6" w:rsidP="00BA0562">
            <w:pPr>
              <w:pStyle w:val="CoverText0"/>
              <w:widowControl w:val="0"/>
            </w:pPr>
            <w:r w:rsidRPr="00227798">
              <w:t xml:space="preserve">The information in this document is subject to change without notice. Every effort has been made in the preparation of this document to ensure accuracy of the contents, but all statements, information, and recommendations in this document do not constitute </w:t>
            </w:r>
            <w:r>
              <w:rPr>
                <w:rFonts w:hint="eastAsia"/>
              </w:rPr>
              <w:t>a</w:t>
            </w:r>
            <w:r w:rsidRPr="00227798">
              <w:t xml:space="preserve"> warranty of any kind, express or implied.</w:t>
            </w:r>
          </w:p>
        </w:tc>
      </w:tr>
    </w:tbl>
    <w:p w14:paraId="2D7D7EEA" w14:textId="77777777" w:rsidR="009342AB" w:rsidRDefault="009342AB" w:rsidP="002B65D6">
      <w:pPr>
        <w:ind w:left="0"/>
      </w:pPr>
    </w:p>
    <w:p w14:paraId="427A914D" w14:textId="77777777" w:rsidR="00C95C6E" w:rsidRDefault="00C95C6E" w:rsidP="002B65D6">
      <w:pPr>
        <w:ind w:left="0"/>
      </w:pPr>
    </w:p>
    <w:p w14:paraId="73251CF2" w14:textId="77777777" w:rsidR="00C95C6E" w:rsidRDefault="00C95C6E" w:rsidP="002B65D6">
      <w:pPr>
        <w:ind w:left="0"/>
      </w:pPr>
    </w:p>
    <w:p w14:paraId="71D47848" w14:textId="77777777" w:rsidR="00C95C6E" w:rsidRDefault="00C95C6E" w:rsidP="002B65D6">
      <w:pPr>
        <w:ind w:left="0"/>
      </w:pPr>
    </w:p>
    <w:p w14:paraId="7F175278" w14:textId="77777777" w:rsidR="009342AB" w:rsidRDefault="009342AB" w:rsidP="002B65D6">
      <w:pPr>
        <w:ind w:left="0"/>
      </w:pPr>
    </w:p>
    <w:p w14:paraId="3CC3D096" w14:textId="77777777" w:rsidR="009342AB" w:rsidRDefault="009342AB" w:rsidP="002B65D6">
      <w:pPr>
        <w:ind w:left="0"/>
      </w:pPr>
    </w:p>
    <w:p w14:paraId="3F25E23C" w14:textId="77777777" w:rsidR="009342AB" w:rsidRPr="003A4726" w:rsidRDefault="009342AB" w:rsidP="002B65D6">
      <w:pPr>
        <w:ind w:left="0"/>
      </w:pPr>
    </w:p>
    <w:tbl>
      <w:tblPr>
        <w:tblW w:w="0" w:type="auto"/>
        <w:tblInd w:w="113" w:type="dxa"/>
        <w:tblLook w:val="01E0" w:firstRow="1" w:lastRow="1" w:firstColumn="1" w:lastColumn="1" w:noHBand="0" w:noVBand="0"/>
      </w:tblPr>
      <w:tblGrid>
        <w:gridCol w:w="1152"/>
        <w:gridCol w:w="8374"/>
      </w:tblGrid>
      <w:tr w:rsidR="002B65D6" w:rsidRPr="003A4726" w14:paraId="58DEFFAC" w14:textId="77777777" w:rsidTr="00BA0562">
        <w:trPr>
          <w:trHeight w:val="634"/>
        </w:trPr>
        <w:tc>
          <w:tcPr>
            <w:tcW w:w="9640" w:type="dxa"/>
            <w:gridSpan w:val="2"/>
            <w:shd w:val="clear" w:color="auto" w:fill="auto"/>
          </w:tcPr>
          <w:p w14:paraId="2B64E62C" w14:textId="77777777" w:rsidR="002B65D6" w:rsidRPr="003A4726" w:rsidRDefault="002B65D6" w:rsidP="00BA0562">
            <w:pPr>
              <w:pStyle w:val="Cover2"/>
              <w:widowControl w:val="0"/>
              <w:jc w:val="both"/>
              <w:rPr>
                <w:lang w:eastAsia="zh-CN"/>
              </w:rPr>
            </w:pPr>
            <w:r w:rsidRPr="003A4726">
              <w:t>Huawei Technologies Co., Ltd.</w:t>
            </w:r>
          </w:p>
        </w:tc>
      </w:tr>
      <w:tr w:rsidR="002B65D6" w:rsidRPr="003A4726" w14:paraId="23375ABE" w14:textId="77777777" w:rsidTr="00BA0562">
        <w:trPr>
          <w:trHeight w:val="371"/>
        </w:trPr>
        <w:tc>
          <w:tcPr>
            <w:tcW w:w="1155" w:type="dxa"/>
            <w:shd w:val="clear" w:color="auto" w:fill="auto"/>
          </w:tcPr>
          <w:p w14:paraId="7E035394" w14:textId="77777777" w:rsidR="002B65D6" w:rsidRPr="0000387B" w:rsidRDefault="002B65D6" w:rsidP="0000387B">
            <w:pPr>
              <w:pStyle w:val="CoverText"/>
            </w:pPr>
            <w:r w:rsidRPr="0000387B">
              <w:t>Address:</w:t>
            </w:r>
          </w:p>
        </w:tc>
        <w:tc>
          <w:tcPr>
            <w:tcW w:w="8485" w:type="dxa"/>
            <w:shd w:val="clear" w:color="auto" w:fill="auto"/>
          </w:tcPr>
          <w:p w14:paraId="60AA5CC2" w14:textId="77777777" w:rsidR="002B65D6" w:rsidRPr="0000387B" w:rsidRDefault="002B65D6" w:rsidP="0000387B">
            <w:pPr>
              <w:pStyle w:val="CoverText"/>
            </w:pPr>
            <w:r w:rsidRPr="0000387B">
              <w:t>Huawei Industrial Base</w:t>
            </w:r>
          </w:p>
          <w:p w14:paraId="02B57265" w14:textId="77777777" w:rsidR="002B65D6" w:rsidRPr="0000387B" w:rsidRDefault="002B65D6" w:rsidP="0000387B">
            <w:pPr>
              <w:pStyle w:val="CoverText"/>
            </w:pPr>
            <w:r w:rsidRPr="0000387B">
              <w:t>Bantian, Longgang</w:t>
            </w:r>
          </w:p>
          <w:p w14:paraId="05F24019" w14:textId="77777777" w:rsidR="002B65D6" w:rsidRPr="0000387B" w:rsidRDefault="002B65D6" w:rsidP="0000387B">
            <w:pPr>
              <w:pStyle w:val="CoverText"/>
            </w:pPr>
            <w:r w:rsidRPr="0000387B">
              <w:t>Shenzhen 518129</w:t>
            </w:r>
          </w:p>
          <w:p w14:paraId="3991A36D" w14:textId="77777777" w:rsidR="002B65D6" w:rsidRPr="00BA0562" w:rsidRDefault="002B65D6" w:rsidP="0000387B">
            <w:pPr>
              <w:pStyle w:val="CoverText"/>
            </w:pPr>
            <w:r w:rsidRPr="0000387B">
              <w:t>People's Republic of China</w:t>
            </w:r>
          </w:p>
        </w:tc>
      </w:tr>
      <w:tr w:rsidR="002B65D6" w:rsidRPr="003A4726" w14:paraId="0054EA6D" w14:textId="77777777" w:rsidTr="00BA0562">
        <w:trPr>
          <w:trHeight w:val="337"/>
        </w:trPr>
        <w:tc>
          <w:tcPr>
            <w:tcW w:w="1155" w:type="dxa"/>
            <w:shd w:val="clear" w:color="auto" w:fill="auto"/>
          </w:tcPr>
          <w:p w14:paraId="1DA0E086" w14:textId="77777777" w:rsidR="002B65D6" w:rsidRPr="0000387B" w:rsidRDefault="002B65D6" w:rsidP="0000387B">
            <w:pPr>
              <w:pStyle w:val="CoverText"/>
            </w:pPr>
            <w:r w:rsidRPr="0000387B">
              <w:t>Website:</w:t>
            </w:r>
          </w:p>
        </w:tc>
        <w:tc>
          <w:tcPr>
            <w:tcW w:w="8485" w:type="dxa"/>
            <w:shd w:val="clear" w:color="auto" w:fill="auto"/>
          </w:tcPr>
          <w:p w14:paraId="3FD242AE" w14:textId="77777777" w:rsidR="002B65D6" w:rsidRPr="00BA0562" w:rsidRDefault="004723D6" w:rsidP="00BA0562">
            <w:pPr>
              <w:pStyle w:val="CoverText"/>
              <w:widowControl w:val="0"/>
              <w:rPr>
                <w:rFonts w:cs="Times New Roman"/>
              </w:rPr>
            </w:pPr>
            <w:hyperlink r:id="rId10" w:history="1">
              <w:r w:rsidR="00D61983" w:rsidRPr="00BA0562">
                <w:rPr>
                  <w:rStyle w:val="ad"/>
                  <w:rFonts w:cs="Times New Roman"/>
                  <w:lang w:val="pt-BR"/>
                </w:rPr>
                <w:t>https://e.huawei.com/</w:t>
              </w:r>
            </w:hyperlink>
          </w:p>
        </w:tc>
      </w:tr>
    </w:tbl>
    <w:p w14:paraId="54B20993" w14:textId="77777777" w:rsidR="002B65D6" w:rsidRDefault="002B65D6" w:rsidP="002B65D6"/>
    <w:p w14:paraId="4D262C29" w14:textId="77777777" w:rsidR="002B65D6" w:rsidRDefault="002B65D6" w:rsidP="002B65D6">
      <w:pPr>
        <w:sectPr w:rsidR="002B65D6" w:rsidSect="002075CB">
          <w:headerReference w:type="even" r:id="rId11"/>
          <w:headerReference w:type="default" r:id="rId12"/>
          <w:footerReference w:type="default" r:id="rId13"/>
          <w:pgSz w:w="11907" w:h="16840" w:code="9"/>
          <w:pgMar w:top="1701" w:right="1134" w:bottom="1701" w:left="1134" w:header="567" w:footer="567" w:gutter="0"/>
          <w:pgNumType w:start="1"/>
          <w:cols w:space="425"/>
          <w:docGrid w:linePitch="312"/>
        </w:sectPr>
      </w:pPr>
    </w:p>
    <w:p w14:paraId="4C790E5D" w14:textId="77777777" w:rsidR="002075CB" w:rsidRPr="002075CB" w:rsidRDefault="002075CB" w:rsidP="002075CB">
      <w:pPr>
        <w:pStyle w:val="Heading2NoNumber"/>
        <w:jc w:val="center"/>
      </w:pPr>
      <w:bookmarkStart w:id="1" w:name="_Toc145932658"/>
      <w:bookmarkStart w:id="2" w:name="_Toc227124566"/>
      <w:r>
        <w:lastRenderedPageBreak/>
        <w:t>Huawei Certification System</w:t>
      </w:r>
    </w:p>
    <w:p w14:paraId="5B28EE16" w14:textId="77777777" w:rsidR="002075CB" w:rsidRPr="00BA68D3" w:rsidRDefault="002075CB" w:rsidP="002075CB">
      <w:pPr>
        <w:ind w:left="0"/>
      </w:pPr>
      <w:r>
        <w:t xml:space="preserve">Huawei Certification follows the "platform + ecosystem" development strategy, which is a new collaborative architecture of ICT infrastructure based on "Cloud-Pipe-Terminal". Huawei has set up a complete certification system consisting of three categories: ICT infrastructure certification, platform and service certification, and ICT vertical certification. It is the only certification system that covers all ICT technical fields in the industry. Huawei offers three levels of certification: Huawei Certified ICT Associate (HCIA), Huawei Certified ICT Professional (HCIP), and Huawei Certified ICT Expert (HCIE). Huawei Certification covers all ICT fields and adapts to the industry trend of ICT convergence. With its leading talent development system and certification standards, it is committed to fostering new ICT talent in the digital era, and building a sound ICT talent ecosystem. </w:t>
      </w:r>
    </w:p>
    <w:p w14:paraId="4C4295D6" w14:textId="77777777" w:rsidR="002075CB" w:rsidRPr="00BA68D3" w:rsidRDefault="002075CB" w:rsidP="002075CB">
      <w:pPr>
        <w:ind w:left="0"/>
      </w:pPr>
      <w:r>
        <w:t>Huawei Certified ICT Associate-Datacom (HCIA-Datacom) is designed for Huawei's frontline engineers and anyone who want to understand Huawei's datacom products and technologies. The HCIA-Datacom certification covers routing and switching principles, basic WLAN principles, network security basics, network management and O&amp;M basics, SDN and programmability and automation basics.</w:t>
      </w:r>
    </w:p>
    <w:p w14:paraId="317B1666" w14:textId="77777777" w:rsidR="002075CB" w:rsidRPr="00BA68D3" w:rsidRDefault="002075CB" w:rsidP="002075CB">
      <w:pPr>
        <w:ind w:left="0"/>
      </w:pPr>
      <w:r>
        <w:t>The Huawei certification system introduces the industry, fosters innovation, and imparts cutting-edge datacom knowledge.</w:t>
      </w:r>
    </w:p>
    <w:p w14:paraId="5A1710DC" w14:textId="77777777" w:rsidR="002075CB" w:rsidRDefault="009D5453" w:rsidP="009D5453">
      <w:pPr>
        <w:ind w:left="0"/>
        <w:jc w:val="center"/>
        <w:sectPr w:rsidR="002075CB" w:rsidSect="002075CB">
          <w:headerReference w:type="even" r:id="rId14"/>
          <w:headerReference w:type="default" r:id="rId15"/>
          <w:pgSz w:w="11907" w:h="16840" w:code="9"/>
          <w:pgMar w:top="1701" w:right="1134" w:bottom="1701" w:left="1134" w:header="567" w:footer="567" w:gutter="0"/>
          <w:cols w:space="425"/>
          <w:docGrid w:linePitch="312"/>
        </w:sectPr>
      </w:pPr>
      <w:r>
        <w:rPr>
          <w:noProof/>
        </w:rPr>
        <w:drawing>
          <wp:inline distT="0" distB="0" distL="0" distR="0" wp14:anchorId="6B50B356" wp14:editId="11FCD3E5">
            <wp:extent cx="6123600" cy="3225600"/>
            <wp:effectExtent l="0" t="0" r="0" b="0"/>
            <wp:docPr id="1"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3600" cy="3225600"/>
                    </a:xfrm>
                    <a:prstGeom prst="rect">
                      <a:avLst/>
                    </a:prstGeom>
                    <a:noFill/>
                  </pic:spPr>
                </pic:pic>
              </a:graphicData>
            </a:graphic>
          </wp:inline>
        </w:drawing>
      </w:r>
    </w:p>
    <w:p w14:paraId="41EE9E8A" w14:textId="77777777" w:rsidR="002B65D6" w:rsidRPr="002075CB" w:rsidRDefault="002B65D6" w:rsidP="00FB59F1">
      <w:pPr>
        <w:pStyle w:val="Heading1NoNumber"/>
      </w:pPr>
      <w:bookmarkStart w:id="3" w:name="_Toc38986910"/>
      <w:r w:rsidRPr="002075CB">
        <w:lastRenderedPageBreak/>
        <w:t>Abo</w:t>
      </w:r>
      <w:bookmarkStart w:id="4" w:name="About"/>
      <w:bookmarkEnd w:id="4"/>
      <w:r w:rsidRPr="002075CB">
        <w:t>ut This Document</w:t>
      </w:r>
      <w:bookmarkEnd w:id="1"/>
      <w:bookmarkEnd w:id="2"/>
      <w:bookmarkEnd w:id="3"/>
    </w:p>
    <w:p w14:paraId="7A44ED12" w14:textId="77777777" w:rsidR="0000387B" w:rsidRPr="00455B9F" w:rsidRDefault="0000387B" w:rsidP="0000387B">
      <w:pPr>
        <w:pStyle w:val="Heading2NoNumber"/>
        <w:rPr>
          <w:lang w:eastAsia="zh-CN"/>
        </w:rPr>
      </w:pPr>
      <w:bookmarkStart w:id="5" w:name="_Toc35261146"/>
      <w:r>
        <w:t>Introduction</w:t>
      </w:r>
      <w:bookmarkEnd w:id="5"/>
    </w:p>
    <w:p w14:paraId="4147BCAE" w14:textId="77777777" w:rsidR="0000387B" w:rsidRPr="00BA68D3" w:rsidRDefault="0000387B" w:rsidP="0000387B">
      <w:r>
        <w:t>This document is an HCIA-Datacom certification training course and is intended for trainees who are going to take the HCIA-Datacom exam or readers who want to understand routing and switching principles, basic WLAN principles, network security basics, network management and O&amp;M basics, SDN and programmability and automation basics.</w:t>
      </w:r>
    </w:p>
    <w:p w14:paraId="781E43D6" w14:textId="77777777" w:rsidR="0000387B" w:rsidRPr="00BA68D3" w:rsidRDefault="0000387B" w:rsidP="0000387B">
      <w:pPr>
        <w:pStyle w:val="Heading2NoNumber"/>
        <w:rPr>
          <w:lang w:eastAsia="zh-CN"/>
        </w:rPr>
      </w:pPr>
      <w:bookmarkStart w:id="6" w:name="_Toc35261147"/>
      <w:r>
        <w:t>Background Knowledge Required</w:t>
      </w:r>
      <w:bookmarkEnd w:id="6"/>
    </w:p>
    <w:p w14:paraId="3C1D66C6" w14:textId="77777777" w:rsidR="0000387B" w:rsidRPr="00BA68D3" w:rsidRDefault="0000387B" w:rsidP="0000387B">
      <w:r>
        <w:t>This course is for Huawei's basic certification. To better understand this course, familiarize yourself with the following requirements:</w:t>
      </w:r>
    </w:p>
    <w:p w14:paraId="4EFC817C" w14:textId="77777777" w:rsidR="0000387B" w:rsidRDefault="0000387B" w:rsidP="0000387B">
      <w:pPr>
        <w:pStyle w:val="ItemList"/>
      </w:pPr>
      <w:r>
        <w:t>Basic computer skills</w:t>
      </w:r>
    </w:p>
    <w:p w14:paraId="48005DCB" w14:textId="77777777" w:rsidR="0000387B" w:rsidRPr="00BA68D3" w:rsidRDefault="0000387B" w:rsidP="0000387B">
      <w:pPr>
        <w:pStyle w:val="ItemList"/>
      </w:pPr>
      <w:r>
        <w:t>Basic understanding of data communication</w:t>
      </w:r>
    </w:p>
    <w:p w14:paraId="511B163A" w14:textId="77777777" w:rsidR="0000387B" w:rsidRPr="00BA68D3" w:rsidRDefault="0000387B" w:rsidP="0000387B">
      <w:pPr>
        <w:pStyle w:val="Heading2NoNumber"/>
      </w:pPr>
      <w:bookmarkStart w:id="7" w:name="_Toc35261148"/>
      <w:r>
        <w:t>Symbol Conventions</w:t>
      </w:r>
      <w:bookmarkEnd w:id="7"/>
    </w:p>
    <w:p w14:paraId="173094FA" w14:textId="77777777" w:rsidR="0000387B" w:rsidRDefault="00A5717F" w:rsidP="0000387B">
      <w:r w:rsidRPr="00B86D8E">
        <w:rPr>
          <w:noProof/>
        </w:rPr>
        <w:drawing>
          <wp:inline distT="0" distB="0" distL="0" distR="0" wp14:anchorId="2B59B02A" wp14:editId="2AC80909">
            <wp:extent cx="5142865" cy="2296795"/>
            <wp:effectExtent l="0" t="0" r="635" b="8255"/>
            <wp:docPr id="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42865" cy="2296795"/>
                    </a:xfrm>
                    <a:prstGeom prst="rect">
                      <a:avLst/>
                    </a:prstGeom>
                    <a:noFill/>
                    <a:ln>
                      <a:noFill/>
                    </a:ln>
                  </pic:spPr>
                </pic:pic>
              </a:graphicData>
            </a:graphic>
          </wp:inline>
        </w:drawing>
      </w:r>
    </w:p>
    <w:p w14:paraId="3DCFEF7F" w14:textId="77777777" w:rsidR="0000387B" w:rsidRPr="0000387B" w:rsidRDefault="0000387B" w:rsidP="0000387B">
      <w:pPr>
        <w:pStyle w:val="Heading2NoNumber"/>
      </w:pPr>
      <w:bookmarkStart w:id="8" w:name="_Toc35261149"/>
      <w:r w:rsidRPr="0000387B">
        <w:lastRenderedPageBreak/>
        <w:t>Lab Environment</w:t>
      </w:r>
      <w:bookmarkEnd w:id="8"/>
    </w:p>
    <w:p w14:paraId="6D23A936" w14:textId="77777777" w:rsidR="0000387B" w:rsidRPr="00BA68D3" w:rsidRDefault="0000387B" w:rsidP="0000387B">
      <w:pPr>
        <w:pStyle w:val="Heading3NoNumber"/>
      </w:pPr>
      <w:r>
        <w:t>Network Description</w:t>
      </w:r>
    </w:p>
    <w:p w14:paraId="0C1F60CD" w14:textId="77777777" w:rsidR="0000387B" w:rsidRPr="00BA68D3" w:rsidRDefault="0000387B" w:rsidP="0000387B">
      <w:r>
        <w:t>This lab environment is intended for datacom engineers who are preparing for the HCIA-Datacom exam. Each lab environment includes two switches (PoE not supported), two PoE switches, two wireless access points (APs), and two routers.</w:t>
      </w:r>
    </w:p>
    <w:p w14:paraId="2AD14668" w14:textId="77777777" w:rsidR="0000387B" w:rsidRPr="00BA68D3" w:rsidRDefault="0000387B" w:rsidP="0000387B">
      <w:pPr>
        <w:pStyle w:val="Heading3NoNumber"/>
      </w:pPr>
      <w:r>
        <w:t>Device Requirements</w:t>
      </w:r>
    </w:p>
    <w:p w14:paraId="3986C485" w14:textId="77777777" w:rsidR="0000387B" w:rsidRPr="00BA68D3" w:rsidRDefault="0000387B" w:rsidP="0000387B">
      <w:r>
        <w:t>To meet exercise requirements, the recommended configurations of the environment are as follows:</w:t>
      </w:r>
    </w:p>
    <w:p w14:paraId="022DF9C3" w14:textId="77777777" w:rsidR="0000387B" w:rsidRPr="00BA68D3" w:rsidRDefault="0000387B" w:rsidP="0000387B">
      <w:r>
        <w:t>The following table lists required devices:</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598"/>
        <w:gridCol w:w="3233"/>
        <w:gridCol w:w="3107"/>
      </w:tblGrid>
      <w:tr w:rsidR="0000387B" w:rsidRPr="00631596" w14:paraId="70AACFD7" w14:textId="77777777" w:rsidTr="00FD1A9F">
        <w:tc>
          <w:tcPr>
            <w:tcW w:w="1598" w:type="dxa"/>
            <w:tcBorders>
              <w:top w:val="single" w:sz="6" w:space="0" w:color="auto"/>
              <w:left w:val="single" w:sz="6" w:space="0" w:color="auto"/>
              <w:bottom w:val="single" w:sz="6" w:space="0" w:color="auto"/>
              <w:right w:val="single" w:sz="6" w:space="0" w:color="auto"/>
              <w:tl2br w:val="nil"/>
              <w:tr2bl w:val="nil"/>
            </w:tcBorders>
            <w:shd w:val="clear" w:color="auto" w:fill="D9D9D9"/>
          </w:tcPr>
          <w:p w14:paraId="38D36058" w14:textId="77777777" w:rsidR="0000387B" w:rsidRPr="00E263D0" w:rsidRDefault="0000387B" w:rsidP="0000387B">
            <w:pPr>
              <w:pStyle w:val="TableHeading"/>
            </w:pPr>
            <w:r>
              <w:t>Device Name</w:t>
            </w:r>
          </w:p>
        </w:tc>
        <w:tc>
          <w:tcPr>
            <w:tcW w:w="3233" w:type="dxa"/>
            <w:tcBorders>
              <w:top w:val="single" w:sz="6" w:space="0" w:color="auto"/>
              <w:left w:val="single" w:sz="6" w:space="0" w:color="auto"/>
              <w:bottom w:val="single" w:sz="6" w:space="0" w:color="auto"/>
              <w:right w:val="single" w:sz="6" w:space="0" w:color="auto"/>
              <w:tl2br w:val="nil"/>
              <w:tr2bl w:val="nil"/>
            </w:tcBorders>
            <w:shd w:val="clear" w:color="auto" w:fill="D9D9D9"/>
          </w:tcPr>
          <w:p w14:paraId="2023D3C9" w14:textId="77777777" w:rsidR="0000387B" w:rsidRPr="00E263D0" w:rsidRDefault="0000387B" w:rsidP="0000387B">
            <w:pPr>
              <w:pStyle w:val="TableHeading"/>
            </w:pPr>
            <w:r>
              <w:t>Device Model</w:t>
            </w:r>
          </w:p>
        </w:tc>
        <w:tc>
          <w:tcPr>
            <w:tcW w:w="3107" w:type="dxa"/>
            <w:tcBorders>
              <w:top w:val="single" w:sz="6" w:space="0" w:color="auto"/>
              <w:left w:val="single" w:sz="6" w:space="0" w:color="auto"/>
              <w:bottom w:val="single" w:sz="6" w:space="0" w:color="auto"/>
              <w:right w:val="single" w:sz="6" w:space="0" w:color="auto"/>
              <w:tl2br w:val="nil"/>
              <w:tr2bl w:val="nil"/>
            </w:tcBorders>
            <w:shd w:val="clear" w:color="auto" w:fill="D9D9D9"/>
          </w:tcPr>
          <w:p w14:paraId="198078E6" w14:textId="77777777" w:rsidR="0000387B" w:rsidRPr="00E263D0" w:rsidRDefault="0000387B" w:rsidP="0000387B">
            <w:pPr>
              <w:pStyle w:val="TableHeading"/>
            </w:pPr>
            <w:r>
              <w:t>Software Version</w:t>
            </w:r>
          </w:p>
        </w:tc>
      </w:tr>
      <w:tr w:rsidR="0000387B" w:rsidRPr="00631596" w14:paraId="50EC0638" w14:textId="77777777" w:rsidTr="00FD1A9F">
        <w:tc>
          <w:tcPr>
            <w:tcW w:w="1598" w:type="dxa"/>
            <w:shd w:val="clear" w:color="auto" w:fill="auto"/>
          </w:tcPr>
          <w:p w14:paraId="63F46576" w14:textId="77777777" w:rsidR="0000387B" w:rsidRPr="00FD1A9F" w:rsidRDefault="0000387B" w:rsidP="0000387B">
            <w:pPr>
              <w:pStyle w:val="TableText"/>
              <w:rPr>
                <w:rFonts w:cs="Arial"/>
              </w:rPr>
            </w:pPr>
            <w:r w:rsidRPr="00FD1A9F">
              <w:rPr>
                <w:rFonts w:cs="Arial"/>
              </w:rPr>
              <w:t>Switch</w:t>
            </w:r>
          </w:p>
        </w:tc>
        <w:tc>
          <w:tcPr>
            <w:tcW w:w="3233" w:type="dxa"/>
            <w:shd w:val="clear" w:color="auto" w:fill="auto"/>
          </w:tcPr>
          <w:p w14:paraId="31E55189" w14:textId="77777777" w:rsidR="0000387B" w:rsidRPr="00FD1A9F" w:rsidRDefault="0000387B" w:rsidP="0000387B">
            <w:pPr>
              <w:pStyle w:val="TableText"/>
              <w:rPr>
                <w:rFonts w:cs="Arial"/>
              </w:rPr>
            </w:pPr>
            <w:r w:rsidRPr="00FD1A9F">
              <w:rPr>
                <w:rFonts w:cs="Arial"/>
              </w:rPr>
              <w:t xml:space="preserve">CloudEngine S5731-H24T4XC </w:t>
            </w:r>
          </w:p>
        </w:tc>
        <w:tc>
          <w:tcPr>
            <w:tcW w:w="3107" w:type="dxa"/>
            <w:shd w:val="clear" w:color="auto" w:fill="auto"/>
          </w:tcPr>
          <w:p w14:paraId="4575BD4D" w14:textId="77777777" w:rsidR="0000387B" w:rsidRPr="00FD1A9F" w:rsidRDefault="0000387B" w:rsidP="0000387B">
            <w:pPr>
              <w:pStyle w:val="TableText"/>
              <w:rPr>
                <w:rFonts w:cs="Arial"/>
              </w:rPr>
            </w:pPr>
            <w:r w:rsidRPr="00FD1A9F">
              <w:rPr>
                <w:rFonts w:cs="Arial"/>
              </w:rPr>
              <w:t>V200R019C00 or later</w:t>
            </w:r>
          </w:p>
        </w:tc>
      </w:tr>
      <w:tr w:rsidR="0000387B" w:rsidRPr="00631596" w14:paraId="64E86C09" w14:textId="77777777" w:rsidTr="00FD1A9F">
        <w:tc>
          <w:tcPr>
            <w:tcW w:w="1598" w:type="dxa"/>
            <w:shd w:val="clear" w:color="auto" w:fill="auto"/>
          </w:tcPr>
          <w:p w14:paraId="09B7649E" w14:textId="77777777" w:rsidR="0000387B" w:rsidRPr="00FD1A9F" w:rsidRDefault="0000387B" w:rsidP="0000387B">
            <w:pPr>
              <w:pStyle w:val="TableText"/>
              <w:rPr>
                <w:rFonts w:cs="Arial"/>
              </w:rPr>
            </w:pPr>
            <w:r w:rsidRPr="00FD1A9F">
              <w:rPr>
                <w:rFonts w:cs="Arial"/>
              </w:rPr>
              <w:t>PoE switch</w:t>
            </w:r>
          </w:p>
        </w:tc>
        <w:tc>
          <w:tcPr>
            <w:tcW w:w="3233" w:type="dxa"/>
            <w:shd w:val="clear" w:color="auto" w:fill="auto"/>
          </w:tcPr>
          <w:p w14:paraId="5B9BC5CE" w14:textId="77777777" w:rsidR="0000387B" w:rsidRPr="00FD1A9F" w:rsidRDefault="0000387B" w:rsidP="0000387B">
            <w:pPr>
              <w:pStyle w:val="TableText"/>
              <w:rPr>
                <w:rFonts w:cs="Arial"/>
              </w:rPr>
            </w:pPr>
            <w:r w:rsidRPr="00FD1A9F">
              <w:rPr>
                <w:rFonts w:cs="Arial"/>
              </w:rPr>
              <w:t>CloudEngine S5731-H24P4XC</w:t>
            </w:r>
          </w:p>
        </w:tc>
        <w:tc>
          <w:tcPr>
            <w:tcW w:w="3107" w:type="dxa"/>
            <w:shd w:val="clear" w:color="auto" w:fill="auto"/>
          </w:tcPr>
          <w:p w14:paraId="020069D3" w14:textId="77777777" w:rsidR="0000387B" w:rsidRPr="00FD1A9F" w:rsidRDefault="0000387B" w:rsidP="0000387B">
            <w:pPr>
              <w:pStyle w:val="TableText"/>
              <w:rPr>
                <w:rFonts w:cs="Arial"/>
              </w:rPr>
            </w:pPr>
            <w:r w:rsidRPr="00FD1A9F">
              <w:rPr>
                <w:rFonts w:cs="Arial"/>
              </w:rPr>
              <w:t>V200R019C00 or later</w:t>
            </w:r>
          </w:p>
        </w:tc>
      </w:tr>
      <w:tr w:rsidR="0000387B" w:rsidRPr="00631596" w14:paraId="0020518A" w14:textId="77777777" w:rsidTr="00FD1A9F">
        <w:tc>
          <w:tcPr>
            <w:tcW w:w="1598" w:type="dxa"/>
            <w:shd w:val="clear" w:color="auto" w:fill="auto"/>
          </w:tcPr>
          <w:p w14:paraId="438591CE" w14:textId="77777777" w:rsidR="0000387B" w:rsidRPr="00FD1A9F" w:rsidRDefault="0000387B" w:rsidP="0000387B">
            <w:pPr>
              <w:pStyle w:val="TableText"/>
              <w:rPr>
                <w:rFonts w:cs="Arial"/>
              </w:rPr>
            </w:pPr>
            <w:r w:rsidRPr="00FD1A9F">
              <w:rPr>
                <w:rFonts w:cs="Arial"/>
              </w:rPr>
              <w:t>AP</w:t>
            </w:r>
          </w:p>
        </w:tc>
        <w:tc>
          <w:tcPr>
            <w:tcW w:w="3233" w:type="dxa"/>
            <w:shd w:val="clear" w:color="auto" w:fill="auto"/>
          </w:tcPr>
          <w:p w14:paraId="763751F7" w14:textId="77777777" w:rsidR="0000387B" w:rsidRPr="00FD1A9F" w:rsidRDefault="0000387B" w:rsidP="0000387B">
            <w:pPr>
              <w:pStyle w:val="TableText"/>
              <w:rPr>
                <w:rFonts w:cs="Arial"/>
              </w:rPr>
            </w:pPr>
            <w:r w:rsidRPr="00FD1A9F">
              <w:rPr>
                <w:rFonts w:cs="Arial"/>
              </w:rPr>
              <w:t>AirEngine 5760-10</w:t>
            </w:r>
          </w:p>
        </w:tc>
        <w:tc>
          <w:tcPr>
            <w:tcW w:w="3107" w:type="dxa"/>
            <w:shd w:val="clear" w:color="auto" w:fill="auto"/>
          </w:tcPr>
          <w:p w14:paraId="43507188" w14:textId="77777777" w:rsidR="0000387B" w:rsidRPr="00FD1A9F" w:rsidRDefault="0000387B" w:rsidP="0000387B">
            <w:pPr>
              <w:pStyle w:val="TableText"/>
              <w:rPr>
                <w:rFonts w:cs="Arial"/>
              </w:rPr>
            </w:pPr>
            <w:r w:rsidRPr="00FD1A9F">
              <w:rPr>
                <w:rFonts w:cs="Arial"/>
              </w:rPr>
              <w:t>V200R009 or later</w:t>
            </w:r>
          </w:p>
        </w:tc>
      </w:tr>
      <w:tr w:rsidR="0000387B" w:rsidRPr="00BA68D3" w14:paraId="7F33BBEC" w14:textId="77777777" w:rsidTr="00FD1A9F">
        <w:tc>
          <w:tcPr>
            <w:tcW w:w="1598" w:type="dxa"/>
            <w:shd w:val="clear" w:color="auto" w:fill="auto"/>
          </w:tcPr>
          <w:p w14:paraId="72E4DA85" w14:textId="77777777" w:rsidR="0000387B" w:rsidRPr="00FD1A9F" w:rsidRDefault="0000387B" w:rsidP="0000387B">
            <w:pPr>
              <w:pStyle w:val="TableText"/>
              <w:rPr>
                <w:rFonts w:cs="Arial"/>
              </w:rPr>
            </w:pPr>
            <w:r w:rsidRPr="00FD1A9F">
              <w:rPr>
                <w:rFonts w:cs="Arial"/>
              </w:rPr>
              <w:t>Router</w:t>
            </w:r>
          </w:p>
        </w:tc>
        <w:tc>
          <w:tcPr>
            <w:tcW w:w="3233" w:type="dxa"/>
            <w:shd w:val="clear" w:color="auto" w:fill="auto"/>
          </w:tcPr>
          <w:p w14:paraId="50A013C8" w14:textId="77777777" w:rsidR="0000387B" w:rsidRPr="00FD1A9F" w:rsidRDefault="0000387B" w:rsidP="0000387B">
            <w:pPr>
              <w:pStyle w:val="TableText"/>
              <w:rPr>
                <w:rFonts w:cs="Arial"/>
              </w:rPr>
            </w:pPr>
            <w:r w:rsidRPr="00FD1A9F">
              <w:rPr>
                <w:rFonts w:cs="Arial"/>
              </w:rPr>
              <w:t>NetEngine AR651C</w:t>
            </w:r>
          </w:p>
        </w:tc>
        <w:tc>
          <w:tcPr>
            <w:tcW w:w="3107" w:type="dxa"/>
            <w:shd w:val="clear" w:color="auto" w:fill="auto"/>
          </w:tcPr>
          <w:p w14:paraId="2823C470" w14:textId="77777777" w:rsidR="0000387B" w:rsidRPr="00FD1A9F" w:rsidRDefault="0000387B" w:rsidP="0000387B">
            <w:pPr>
              <w:pStyle w:val="TableText"/>
              <w:rPr>
                <w:rFonts w:cs="Arial"/>
              </w:rPr>
            </w:pPr>
            <w:r w:rsidRPr="00FD1A9F">
              <w:rPr>
                <w:rFonts w:cs="Arial"/>
              </w:rPr>
              <w:t>V300R019 or later</w:t>
            </w:r>
          </w:p>
        </w:tc>
      </w:tr>
    </w:tbl>
    <w:p w14:paraId="7EBD589F" w14:textId="77777777" w:rsidR="0000387B" w:rsidRDefault="0000387B" w:rsidP="0000387B"/>
    <w:p w14:paraId="40FDD0C2" w14:textId="77777777" w:rsidR="0000387B" w:rsidRPr="003A4726" w:rsidRDefault="00A5717F" w:rsidP="0000387B">
      <w:pPr>
        <w:pStyle w:val="NotesHeading"/>
      </w:pPr>
      <w:r w:rsidRPr="00A023CC">
        <w:drawing>
          <wp:inline distT="0" distB="0" distL="0" distR="0" wp14:anchorId="570F6693" wp14:editId="04DEFA1C">
            <wp:extent cx="753745" cy="270510"/>
            <wp:effectExtent l="0" t="0" r="0" b="0"/>
            <wp:docPr id="5"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53745" cy="270510"/>
                    </a:xfrm>
                    <a:prstGeom prst="rect">
                      <a:avLst/>
                    </a:prstGeom>
                    <a:noFill/>
                    <a:ln>
                      <a:noFill/>
                    </a:ln>
                  </pic:spPr>
                </pic:pic>
              </a:graphicData>
            </a:graphic>
          </wp:inline>
        </w:drawing>
      </w:r>
    </w:p>
    <w:p w14:paraId="643E8C33" w14:textId="77777777" w:rsidR="002B65D6" w:rsidRPr="0000387B" w:rsidRDefault="0000387B" w:rsidP="0000387B">
      <w:pPr>
        <w:pStyle w:val="NotesText"/>
      </w:pPr>
      <w:r>
        <w:t xml:space="preserve">The port, output, and configuration information of devices in this document is provided based on the recommended topology. The actual information may vary according to the lab environment. </w:t>
      </w:r>
    </w:p>
    <w:p w14:paraId="4E9565AE" w14:textId="77777777" w:rsidR="002B65D6" w:rsidRDefault="002B65D6" w:rsidP="002B65D6">
      <w:pPr>
        <w:sectPr w:rsidR="002B65D6" w:rsidSect="002075CB">
          <w:pgSz w:w="11907" w:h="16840" w:code="9"/>
          <w:pgMar w:top="1701" w:right="1134" w:bottom="1701" w:left="1134" w:header="567" w:footer="567" w:gutter="0"/>
          <w:cols w:space="425"/>
          <w:docGrid w:linePitch="312"/>
        </w:sectPr>
      </w:pPr>
    </w:p>
    <w:p w14:paraId="546AA64B" w14:textId="77777777" w:rsidR="002B65D6" w:rsidRDefault="002B65D6" w:rsidP="00FB59F1">
      <w:pPr>
        <w:pStyle w:val="Contents"/>
      </w:pPr>
      <w:r>
        <w:lastRenderedPageBreak/>
        <w:t>C</w:t>
      </w:r>
      <w:bookmarkStart w:id="9" w:name="_Ref137357634"/>
      <w:bookmarkEnd w:id="9"/>
      <w:r>
        <w:t>ontents</w:t>
      </w:r>
    </w:p>
    <w:bookmarkStart w:id="10" w:name="_GoBack"/>
    <w:bookmarkEnd w:id="10"/>
    <w:p w14:paraId="3E8B89D4" w14:textId="77777777" w:rsidR="00FB59F1" w:rsidRDefault="0082194A">
      <w:pPr>
        <w:pStyle w:val="10"/>
        <w:tabs>
          <w:tab w:val="right" w:leader="dot" w:pos="9629"/>
        </w:tabs>
        <w:rPr>
          <w:rFonts w:asciiTheme="minorHAnsi" w:eastAsiaTheme="minorEastAsia" w:hAnsiTheme="minorHAnsi" w:cstheme="minorBidi"/>
          <w:b w:val="0"/>
          <w:bCs w:val="0"/>
          <w:noProof/>
          <w:kern w:val="2"/>
          <w:sz w:val="21"/>
          <w:szCs w:val="22"/>
        </w:rPr>
      </w:pPr>
      <w:r>
        <w:rPr>
          <w:rFonts w:ascii="Book Antiqua" w:hAnsi="Book Antiqua"/>
          <w:b w:val="0"/>
          <w:bCs w:val="0"/>
        </w:rPr>
        <w:fldChar w:fldCharType="begin"/>
      </w:r>
      <w:r w:rsidR="002B65D6">
        <w:rPr>
          <w:b w:val="0"/>
          <w:bCs w:val="0"/>
        </w:rPr>
        <w:instrText xml:space="preserve"> TOC \o "1-5" \h \z </w:instrText>
      </w:r>
      <w:r>
        <w:rPr>
          <w:rFonts w:ascii="Book Antiqua" w:hAnsi="Book Antiqua"/>
          <w:b w:val="0"/>
          <w:bCs w:val="0"/>
        </w:rPr>
        <w:fldChar w:fldCharType="separate"/>
      </w:r>
      <w:hyperlink w:anchor="_Toc38986910" w:history="1">
        <w:r w:rsidR="00FB59F1" w:rsidRPr="00FB3F7D">
          <w:rPr>
            <w:rStyle w:val="ad"/>
            <w:noProof/>
          </w:rPr>
          <w:t>About This Document</w:t>
        </w:r>
        <w:r w:rsidR="00FB59F1">
          <w:rPr>
            <w:noProof/>
            <w:webHidden/>
          </w:rPr>
          <w:tab/>
        </w:r>
        <w:r w:rsidR="00FB59F1">
          <w:rPr>
            <w:noProof/>
            <w:webHidden/>
          </w:rPr>
          <w:fldChar w:fldCharType="begin"/>
        </w:r>
        <w:r w:rsidR="00FB59F1">
          <w:rPr>
            <w:noProof/>
            <w:webHidden/>
          </w:rPr>
          <w:instrText xml:space="preserve"> PAGEREF _Toc38986910 \h </w:instrText>
        </w:r>
        <w:r w:rsidR="00FB59F1">
          <w:rPr>
            <w:noProof/>
            <w:webHidden/>
          </w:rPr>
        </w:r>
        <w:r w:rsidR="00FB59F1">
          <w:rPr>
            <w:noProof/>
            <w:webHidden/>
          </w:rPr>
          <w:fldChar w:fldCharType="separate"/>
        </w:r>
        <w:r w:rsidR="00A70DBA">
          <w:rPr>
            <w:noProof/>
            <w:webHidden/>
          </w:rPr>
          <w:t>3</w:t>
        </w:r>
        <w:r w:rsidR="00FB59F1">
          <w:rPr>
            <w:noProof/>
            <w:webHidden/>
          </w:rPr>
          <w:fldChar w:fldCharType="end"/>
        </w:r>
      </w:hyperlink>
    </w:p>
    <w:p w14:paraId="0A336150" w14:textId="77777777" w:rsidR="00FB59F1" w:rsidRDefault="00FB59F1">
      <w:pPr>
        <w:pStyle w:val="10"/>
        <w:tabs>
          <w:tab w:val="right" w:leader="dot" w:pos="9629"/>
        </w:tabs>
        <w:rPr>
          <w:rFonts w:asciiTheme="minorHAnsi" w:eastAsiaTheme="minorEastAsia" w:hAnsiTheme="minorHAnsi" w:cstheme="minorBidi"/>
          <w:b w:val="0"/>
          <w:bCs w:val="0"/>
          <w:noProof/>
          <w:kern w:val="2"/>
          <w:sz w:val="21"/>
          <w:szCs w:val="22"/>
        </w:rPr>
      </w:pPr>
      <w:hyperlink w:anchor="_Toc38986911" w:history="1">
        <w:r w:rsidRPr="00FB3F7D">
          <w:rPr>
            <w:rStyle w:val="ad"/>
            <w:noProof/>
          </w:rPr>
          <w:t>1 Huawei VRP and Configuration Basics</w:t>
        </w:r>
        <w:r>
          <w:rPr>
            <w:noProof/>
            <w:webHidden/>
          </w:rPr>
          <w:tab/>
        </w:r>
        <w:r>
          <w:rPr>
            <w:noProof/>
            <w:webHidden/>
          </w:rPr>
          <w:fldChar w:fldCharType="begin"/>
        </w:r>
        <w:r>
          <w:rPr>
            <w:noProof/>
            <w:webHidden/>
          </w:rPr>
          <w:instrText xml:space="preserve"> PAGEREF _Toc38986911 \h </w:instrText>
        </w:r>
        <w:r>
          <w:rPr>
            <w:noProof/>
            <w:webHidden/>
          </w:rPr>
        </w:r>
        <w:r>
          <w:rPr>
            <w:noProof/>
            <w:webHidden/>
          </w:rPr>
          <w:fldChar w:fldCharType="separate"/>
        </w:r>
        <w:r w:rsidR="00A70DBA">
          <w:rPr>
            <w:noProof/>
            <w:webHidden/>
          </w:rPr>
          <w:t>11</w:t>
        </w:r>
        <w:r>
          <w:rPr>
            <w:noProof/>
            <w:webHidden/>
          </w:rPr>
          <w:fldChar w:fldCharType="end"/>
        </w:r>
      </w:hyperlink>
    </w:p>
    <w:p w14:paraId="7028DEA0" w14:textId="77777777" w:rsidR="00FB59F1" w:rsidRDefault="00FB59F1">
      <w:pPr>
        <w:pStyle w:val="20"/>
        <w:tabs>
          <w:tab w:val="right" w:leader="dot" w:pos="9629"/>
        </w:tabs>
        <w:rPr>
          <w:rFonts w:asciiTheme="minorHAnsi" w:eastAsiaTheme="minorEastAsia" w:hAnsiTheme="minorHAnsi" w:cstheme="minorBidi"/>
          <w:kern w:val="2"/>
          <w:szCs w:val="22"/>
        </w:rPr>
      </w:pPr>
      <w:hyperlink w:anchor="_Toc38986912" w:history="1">
        <w:r w:rsidRPr="00FB3F7D">
          <w:rPr>
            <w:rStyle w:val="ad"/>
            <w:snapToGrid w:val="0"/>
          </w:rPr>
          <w:t>1.1</w:t>
        </w:r>
        <w:r w:rsidRPr="00FB3F7D">
          <w:rPr>
            <w:rStyle w:val="ad"/>
          </w:rPr>
          <w:t xml:space="preserve"> Introduction</w:t>
        </w:r>
        <w:r>
          <w:rPr>
            <w:webHidden/>
          </w:rPr>
          <w:tab/>
        </w:r>
        <w:r>
          <w:rPr>
            <w:webHidden/>
          </w:rPr>
          <w:fldChar w:fldCharType="begin"/>
        </w:r>
        <w:r>
          <w:rPr>
            <w:webHidden/>
          </w:rPr>
          <w:instrText xml:space="preserve"> PAGEREF _Toc38986912 \h </w:instrText>
        </w:r>
        <w:r>
          <w:rPr>
            <w:webHidden/>
          </w:rPr>
        </w:r>
        <w:r>
          <w:rPr>
            <w:webHidden/>
          </w:rPr>
          <w:fldChar w:fldCharType="separate"/>
        </w:r>
        <w:r w:rsidR="00A70DBA">
          <w:rPr>
            <w:webHidden/>
          </w:rPr>
          <w:t>11</w:t>
        </w:r>
        <w:r>
          <w:rPr>
            <w:webHidden/>
          </w:rPr>
          <w:fldChar w:fldCharType="end"/>
        </w:r>
      </w:hyperlink>
    </w:p>
    <w:p w14:paraId="6AF1928A"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6913" w:history="1">
        <w:r w:rsidRPr="00FB3F7D">
          <w:rPr>
            <w:rStyle w:val="ad"/>
            <w:rFonts w:cs="Book Antiqua"/>
            <w:bCs/>
            <w:snapToGrid w:val="0"/>
          </w:rPr>
          <w:t>1.1.1</w:t>
        </w:r>
        <w:r w:rsidRPr="00FB3F7D">
          <w:rPr>
            <w:rStyle w:val="ad"/>
          </w:rPr>
          <w:t xml:space="preserve"> About This Lab</w:t>
        </w:r>
        <w:r>
          <w:rPr>
            <w:webHidden/>
          </w:rPr>
          <w:tab/>
        </w:r>
        <w:r>
          <w:rPr>
            <w:webHidden/>
          </w:rPr>
          <w:fldChar w:fldCharType="begin"/>
        </w:r>
        <w:r>
          <w:rPr>
            <w:webHidden/>
          </w:rPr>
          <w:instrText xml:space="preserve"> PAGEREF _Toc38986913 \h </w:instrText>
        </w:r>
        <w:r>
          <w:rPr>
            <w:webHidden/>
          </w:rPr>
        </w:r>
        <w:r>
          <w:rPr>
            <w:webHidden/>
          </w:rPr>
          <w:fldChar w:fldCharType="separate"/>
        </w:r>
        <w:r w:rsidR="00A70DBA">
          <w:rPr>
            <w:webHidden/>
          </w:rPr>
          <w:t>11</w:t>
        </w:r>
        <w:r>
          <w:rPr>
            <w:webHidden/>
          </w:rPr>
          <w:fldChar w:fldCharType="end"/>
        </w:r>
      </w:hyperlink>
    </w:p>
    <w:p w14:paraId="508FA00F"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6914" w:history="1">
        <w:r w:rsidRPr="00FB3F7D">
          <w:rPr>
            <w:rStyle w:val="ad"/>
            <w:rFonts w:cs="Book Antiqua"/>
            <w:bCs/>
            <w:snapToGrid w:val="0"/>
          </w:rPr>
          <w:t>1.1.2</w:t>
        </w:r>
        <w:r w:rsidRPr="00FB3F7D">
          <w:rPr>
            <w:rStyle w:val="ad"/>
          </w:rPr>
          <w:t xml:space="preserve"> Objectives</w:t>
        </w:r>
        <w:r>
          <w:rPr>
            <w:webHidden/>
          </w:rPr>
          <w:tab/>
        </w:r>
        <w:r>
          <w:rPr>
            <w:webHidden/>
          </w:rPr>
          <w:fldChar w:fldCharType="begin"/>
        </w:r>
        <w:r>
          <w:rPr>
            <w:webHidden/>
          </w:rPr>
          <w:instrText xml:space="preserve"> PAGEREF _Toc38986914 \h </w:instrText>
        </w:r>
        <w:r>
          <w:rPr>
            <w:webHidden/>
          </w:rPr>
        </w:r>
        <w:r>
          <w:rPr>
            <w:webHidden/>
          </w:rPr>
          <w:fldChar w:fldCharType="separate"/>
        </w:r>
        <w:r w:rsidR="00A70DBA">
          <w:rPr>
            <w:webHidden/>
          </w:rPr>
          <w:t>11</w:t>
        </w:r>
        <w:r>
          <w:rPr>
            <w:webHidden/>
          </w:rPr>
          <w:fldChar w:fldCharType="end"/>
        </w:r>
      </w:hyperlink>
    </w:p>
    <w:p w14:paraId="30FC36E4"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6915" w:history="1">
        <w:r w:rsidRPr="00FB3F7D">
          <w:rPr>
            <w:rStyle w:val="ad"/>
            <w:rFonts w:cs="Book Antiqua"/>
            <w:bCs/>
            <w:snapToGrid w:val="0"/>
          </w:rPr>
          <w:t>1.1.3</w:t>
        </w:r>
        <w:r w:rsidRPr="00FB3F7D">
          <w:rPr>
            <w:rStyle w:val="ad"/>
          </w:rPr>
          <w:t xml:space="preserve"> Networking Topology</w:t>
        </w:r>
        <w:r>
          <w:rPr>
            <w:webHidden/>
          </w:rPr>
          <w:tab/>
        </w:r>
        <w:r>
          <w:rPr>
            <w:webHidden/>
          </w:rPr>
          <w:fldChar w:fldCharType="begin"/>
        </w:r>
        <w:r>
          <w:rPr>
            <w:webHidden/>
          </w:rPr>
          <w:instrText xml:space="preserve"> PAGEREF _Toc38986915 \h </w:instrText>
        </w:r>
        <w:r>
          <w:rPr>
            <w:webHidden/>
          </w:rPr>
        </w:r>
        <w:r>
          <w:rPr>
            <w:webHidden/>
          </w:rPr>
          <w:fldChar w:fldCharType="separate"/>
        </w:r>
        <w:r w:rsidR="00A70DBA">
          <w:rPr>
            <w:webHidden/>
          </w:rPr>
          <w:t>11</w:t>
        </w:r>
        <w:r>
          <w:rPr>
            <w:webHidden/>
          </w:rPr>
          <w:fldChar w:fldCharType="end"/>
        </w:r>
      </w:hyperlink>
    </w:p>
    <w:p w14:paraId="56D2A1B1" w14:textId="77777777" w:rsidR="00FB59F1" w:rsidRDefault="00FB59F1">
      <w:pPr>
        <w:pStyle w:val="20"/>
        <w:tabs>
          <w:tab w:val="right" w:leader="dot" w:pos="9629"/>
        </w:tabs>
        <w:rPr>
          <w:rFonts w:asciiTheme="minorHAnsi" w:eastAsiaTheme="minorEastAsia" w:hAnsiTheme="minorHAnsi" w:cstheme="minorBidi"/>
          <w:kern w:val="2"/>
          <w:szCs w:val="22"/>
        </w:rPr>
      </w:pPr>
      <w:hyperlink w:anchor="_Toc38986916" w:history="1">
        <w:r w:rsidRPr="00FB3F7D">
          <w:rPr>
            <w:rStyle w:val="ad"/>
            <w:snapToGrid w:val="0"/>
          </w:rPr>
          <w:t>1.2</w:t>
        </w:r>
        <w:r w:rsidRPr="00FB3F7D">
          <w:rPr>
            <w:rStyle w:val="ad"/>
          </w:rPr>
          <w:t xml:space="preserve"> Lab Configuration</w:t>
        </w:r>
        <w:r>
          <w:rPr>
            <w:webHidden/>
          </w:rPr>
          <w:tab/>
        </w:r>
        <w:r>
          <w:rPr>
            <w:webHidden/>
          </w:rPr>
          <w:fldChar w:fldCharType="begin"/>
        </w:r>
        <w:r>
          <w:rPr>
            <w:webHidden/>
          </w:rPr>
          <w:instrText xml:space="preserve"> PAGEREF _Toc38986916 \h </w:instrText>
        </w:r>
        <w:r>
          <w:rPr>
            <w:webHidden/>
          </w:rPr>
        </w:r>
        <w:r>
          <w:rPr>
            <w:webHidden/>
          </w:rPr>
          <w:fldChar w:fldCharType="separate"/>
        </w:r>
        <w:r w:rsidR="00A70DBA">
          <w:rPr>
            <w:webHidden/>
          </w:rPr>
          <w:t>12</w:t>
        </w:r>
        <w:r>
          <w:rPr>
            <w:webHidden/>
          </w:rPr>
          <w:fldChar w:fldCharType="end"/>
        </w:r>
      </w:hyperlink>
    </w:p>
    <w:p w14:paraId="6991ED79"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6917" w:history="1">
        <w:r w:rsidRPr="00FB3F7D">
          <w:rPr>
            <w:rStyle w:val="ad"/>
            <w:rFonts w:cs="Book Antiqua"/>
            <w:bCs/>
            <w:snapToGrid w:val="0"/>
          </w:rPr>
          <w:t>1.2.1</w:t>
        </w:r>
        <w:r w:rsidRPr="00FB3F7D">
          <w:rPr>
            <w:rStyle w:val="ad"/>
          </w:rPr>
          <w:t xml:space="preserve"> Configuration Roadmap</w:t>
        </w:r>
        <w:r>
          <w:rPr>
            <w:webHidden/>
          </w:rPr>
          <w:tab/>
        </w:r>
        <w:r>
          <w:rPr>
            <w:webHidden/>
          </w:rPr>
          <w:fldChar w:fldCharType="begin"/>
        </w:r>
        <w:r>
          <w:rPr>
            <w:webHidden/>
          </w:rPr>
          <w:instrText xml:space="preserve"> PAGEREF _Toc38986917 \h </w:instrText>
        </w:r>
        <w:r>
          <w:rPr>
            <w:webHidden/>
          </w:rPr>
        </w:r>
        <w:r>
          <w:rPr>
            <w:webHidden/>
          </w:rPr>
          <w:fldChar w:fldCharType="separate"/>
        </w:r>
        <w:r w:rsidR="00A70DBA">
          <w:rPr>
            <w:webHidden/>
          </w:rPr>
          <w:t>12</w:t>
        </w:r>
        <w:r>
          <w:rPr>
            <w:webHidden/>
          </w:rPr>
          <w:fldChar w:fldCharType="end"/>
        </w:r>
      </w:hyperlink>
    </w:p>
    <w:p w14:paraId="1E50238F"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6918" w:history="1">
        <w:r w:rsidRPr="00FB3F7D">
          <w:rPr>
            <w:rStyle w:val="ad"/>
            <w:rFonts w:cs="Book Antiqua"/>
            <w:bCs/>
            <w:snapToGrid w:val="0"/>
          </w:rPr>
          <w:t>1.2.2</w:t>
        </w:r>
        <w:r w:rsidRPr="00FB3F7D">
          <w:rPr>
            <w:rStyle w:val="ad"/>
          </w:rPr>
          <w:t xml:space="preserve"> Configuration Procedure</w:t>
        </w:r>
        <w:r>
          <w:rPr>
            <w:webHidden/>
          </w:rPr>
          <w:tab/>
        </w:r>
        <w:r>
          <w:rPr>
            <w:webHidden/>
          </w:rPr>
          <w:fldChar w:fldCharType="begin"/>
        </w:r>
        <w:r>
          <w:rPr>
            <w:webHidden/>
          </w:rPr>
          <w:instrText xml:space="preserve"> PAGEREF _Toc38986918 \h </w:instrText>
        </w:r>
        <w:r>
          <w:rPr>
            <w:webHidden/>
          </w:rPr>
        </w:r>
        <w:r>
          <w:rPr>
            <w:webHidden/>
          </w:rPr>
          <w:fldChar w:fldCharType="separate"/>
        </w:r>
        <w:r w:rsidR="00A70DBA">
          <w:rPr>
            <w:webHidden/>
          </w:rPr>
          <w:t>12</w:t>
        </w:r>
        <w:r>
          <w:rPr>
            <w:webHidden/>
          </w:rPr>
          <w:fldChar w:fldCharType="end"/>
        </w:r>
      </w:hyperlink>
    </w:p>
    <w:p w14:paraId="0370EE4F" w14:textId="77777777" w:rsidR="00FB59F1" w:rsidRDefault="00FB59F1">
      <w:pPr>
        <w:pStyle w:val="20"/>
        <w:tabs>
          <w:tab w:val="right" w:leader="dot" w:pos="9629"/>
        </w:tabs>
        <w:rPr>
          <w:rFonts w:asciiTheme="minorHAnsi" w:eastAsiaTheme="minorEastAsia" w:hAnsiTheme="minorHAnsi" w:cstheme="minorBidi"/>
          <w:kern w:val="2"/>
          <w:szCs w:val="22"/>
        </w:rPr>
      </w:pPr>
      <w:hyperlink w:anchor="_Toc38986919" w:history="1">
        <w:r w:rsidRPr="00FB3F7D">
          <w:rPr>
            <w:rStyle w:val="ad"/>
            <w:snapToGrid w:val="0"/>
          </w:rPr>
          <w:t>1.3</w:t>
        </w:r>
        <w:r w:rsidRPr="00FB3F7D">
          <w:rPr>
            <w:rStyle w:val="ad"/>
          </w:rPr>
          <w:t xml:space="preserve"> Verification</w:t>
        </w:r>
        <w:r>
          <w:rPr>
            <w:webHidden/>
          </w:rPr>
          <w:tab/>
        </w:r>
        <w:r>
          <w:rPr>
            <w:webHidden/>
          </w:rPr>
          <w:fldChar w:fldCharType="begin"/>
        </w:r>
        <w:r>
          <w:rPr>
            <w:webHidden/>
          </w:rPr>
          <w:instrText xml:space="preserve"> PAGEREF _Toc38986919 \h </w:instrText>
        </w:r>
        <w:r>
          <w:rPr>
            <w:webHidden/>
          </w:rPr>
        </w:r>
        <w:r>
          <w:rPr>
            <w:webHidden/>
          </w:rPr>
          <w:fldChar w:fldCharType="separate"/>
        </w:r>
        <w:r w:rsidR="00A70DBA">
          <w:rPr>
            <w:webHidden/>
          </w:rPr>
          <w:t>18</w:t>
        </w:r>
        <w:r>
          <w:rPr>
            <w:webHidden/>
          </w:rPr>
          <w:fldChar w:fldCharType="end"/>
        </w:r>
      </w:hyperlink>
    </w:p>
    <w:p w14:paraId="1E72F982" w14:textId="77777777" w:rsidR="00FB59F1" w:rsidRDefault="00FB59F1">
      <w:pPr>
        <w:pStyle w:val="20"/>
        <w:tabs>
          <w:tab w:val="right" w:leader="dot" w:pos="9629"/>
        </w:tabs>
        <w:rPr>
          <w:rFonts w:asciiTheme="minorHAnsi" w:eastAsiaTheme="minorEastAsia" w:hAnsiTheme="minorHAnsi" w:cstheme="minorBidi"/>
          <w:kern w:val="2"/>
          <w:szCs w:val="22"/>
        </w:rPr>
      </w:pPr>
      <w:hyperlink w:anchor="_Toc38986920" w:history="1">
        <w:r w:rsidRPr="00FB3F7D">
          <w:rPr>
            <w:rStyle w:val="ad"/>
            <w:snapToGrid w:val="0"/>
          </w:rPr>
          <w:t>1.4</w:t>
        </w:r>
        <w:r w:rsidRPr="00FB3F7D">
          <w:rPr>
            <w:rStyle w:val="ad"/>
          </w:rPr>
          <w:t xml:space="preserve"> Configuration Reference</w:t>
        </w:r>
        <w:r>
          <w:rPr>
            <w:webHidden/>
          </w:rPr>
          <w:tab/>
        </w:r>
        <w:r>
          <w:rPr>
            <w:webHidden/>
          </w:rPr>
          <w:fldChar w:fldCharType="begin"/>
        </w:r>
        <w:r>
          <w:rPr>
            <w:webHidden/>
          </w:rPr>
          <w:instrText xml:space="preserve"> PAGEREF _Toc38986920 \h </w:instrText>
        </w:r>
        <w:r>
          <w:rPr>
            <w:webHidden/>
          </w:rPr>
        </w:r>
        <w:r>
          <w:rPr>
            <w:webHidden/>
          </w:rPr>
          <w:fldChar w:fldCharType="separate"/>
        </w:r>
        <w:r w:rsidR="00A70DBA">
          <w:rPr>
            <w:webHidden/>
          </w:rPr>
          <w:t>18</w:t>
        </w:r>
        <w:r>
          <w:rPr>
            <w:webHidden/>
          </w:rPr>
          <w:fldChar w:fldCharType="end"/>
        </w:r>
      </w:hyperlink>
    </w:p>
    <w:p w14:paraId="3BDABB88" w14:textId="77777777" w:rsidR="00FB59F1" w:rsidRDefault="00FB59F1">
      <w:pPr>
        <w:pStyle w:val="20"/>
        <w:tabs>
          <w:tab w:val="right" w:leader="dot" w:pos="9629"/>
        </w:tabs>
        <w:rPr>
          <w:rFonts w:asciiTheme="minorHAnsi" w:eastAsiaTheme="minorEastAsia" w:hAnsiTheme="minorHAnsi" w:cstheme="minorBidi"/>
          <w:kern w:val="2"/>
          <w:szCs w:val="22"/>
        </w:rPr>
      </w:pPr>
      <w:hyperlink w:anchor="_Toc38986921" w:history="1">
        <w:r w:rsidRPr="00FB3F7D">
          <w:rPr>
            <w:rStyle w:val="ad"/>
            <w:snapToGrid w:val="0"/>
          </w:rPr>
          <w:t>1.5</w:t>
        </w:r>
        <w:r w:rsidRPr="00FB3F7D">
          <w:rPr>
            <w:rStyle w:val="ad"/>
          </w:rPr>
          <w:t xml:space="preserve"> Quiz</w:t>
        </w:r>
        <w:r>
          <w:rPr>
            <w:webHidden/>
          </w:rPr>
          <w:tab/>
        </w:r>
        <w:r>
          <w:rPr>
            <w:webHidden/>
          </w:rPr>
          <w:fldChar w:fldCharType="begin"/>
        </w:r>
        <w:r>
          <w:rPr>
            <w:webHidden/>
          </w:rPr>
          <w:instrText xml:space="preserve"> PAGEREF _Toc38986921 \h </w:instrText>
        </w:r>
        <w:r>
          <w:rPr>
            <w:webHidden/>
          </w:rPr>
        </w:r>
        <w:r>
          <w:rPr>
            <w:webHidden/>
          </w:rPr>
          <w:fldChar w:fldCharType="separate"/>
        </w:r>
        <w:r w:rsidR="00A70DBA">
          <w:rPr>
            <w:webHidden/>
          </w:rPr>
          <w:t>18</w:t>
        </w:r>
        <w:r>
          <w:rPr>
            <w:webHidden/>
          </w:rPr>
          <w:fldChar w:fldCharType="end"/>
        </w:r>
      </w:hyperlink>
    </w:p>
    <w:p w14:paraId="515918F0" w14:textId="77777777" w:rsidR="00FB59F1" w:rsidRDefault="00FB59F1">
      <w:pPr>
        <w:pStyle w:val="20"/>
        <w:tabs>
          <w:tab w:val="right" w:leader="dot" w:pos="9629"/>
        </w:tabs>
        <w:rPr>
          <w:rFonts w:asciiTheme="minorHAnsi" w:eastAsiaTheme="minorEastAsia" w:hAnsiTheme="minorHAnsi" w:cstheme="minorBidi"/>
          <w:kern w:val="2"/>
          <w:szCs w:val="22"/>
        </w:rPr>
      </w:pPr>
      <w:hyperlink w:anchor="_Toc38986922" w:history="1">
        <w:r w:rsidRPr="00FB3F7D">
          <w:rPr>
            <w:rStyle w:val="ad"/>
            <w:snapToGrid w:val="0"/>
          </w:rPr>
          <w:t>1.6</w:t>
        </w:r>
        <w:r w:rsidRPr="00FB3F7D">
          <w:rPr>
            <w:rStyle w:val="ad"/>
          </w:rPr>
          <w:t xml:space="preserve"> Appendix</w:t>
        </w:r>
        <w:r>
          <w:rPr>
            <w:webHidden/>
          </w:rPr>
          <w:tab/>
        </w:r>
        <w:r>
          <w:rPr>
            <w:webHidden/>
          </w:rPr>
          <w:fldChar w:fldCharType="begin"/>
        </w:r>
        <w:r>
          <w:rPr>
            <w:webHidden/>
          </w:rPr>
          <w:instrText xml:space="preserve"> PAGEREF _Toc38986922 \h </w:instrText>
        </w:r>
        <w:r>
          <w:rPr>
            <w:webHidden/>
          </w:rPr>
        </w:r>
        <w:r>
          <w:rPr>
            <w:webHidden/>
          </w:rPr>
          <w:fldChar w:fldCharType="separate"/>
        </w:r>
        <w:r w:rsidR="00A70DBA">
          <w:rPr>
            <w:webHidden/>
          </w:rPr>
          <w:t>18</w:t>
        </w:r>
        <w:r>
          <w:rPr>
            <w:webHidden/>
          </w:rPr>
          <w:fldChar w:fldCharType="end"/>
        </w:r>
      </w:hyperlink>
    </w:p>
    <w:p w14:paraId="621E826E" w14:textId="77777777" w:rsidR="00FB59F1" w:rsidRDefault="00FB59F1">
      <w:pPr>
        <w:pStyle w:val="10"/>
        <w:tabs>
          <w:tab w:val="right" w:leader="dot" w:pos="9629"/>
        </w:tabs>
        <w:rPr>
          <w:rFonts w:asciiTheme="minorHAnsi" w:eastAsiaTheme="minorEastAsia" w:hAnsiTheme="minorHAnsi" w:cstheme="minorBidi"/>
          <w:b w:val="0"/>
          <w:bCs w:val="0"/>
          <w:noProof/>
          <w:kern w:val="2"/>
          <w:sz w:val="21"/>
          <w:szCs w:val="22"/>
        </w:rPr>
      </w:pPr>
      <w:hyperlink w:anchor="_Toc38986923" w:history="1">
        <w:r w:rsidRPr="00FB3F7D">
          <w:rPr>
            <w:rStyle w:val="ad"/>
            <w:noProof/>
          </w:rPr>
          <w:t>2 Creating an Interconnected IP Network</w:t>
        </w:r>
        <w:r>
          <w:rPr>
            <w:noProof/>
            <w:webHidden/>
          </w:rPr>
          <w:tab/>
        </w:r>
        <w:r>
          <w:rPr>
            <w:noProof/>
            <w:webHidden/>
          </w:rPr>
          <w:fldChar w:fldCharType="begin"/>
        </w:r>
        <w:r>
          <w:rPr>
            <w:noProof/>
            <w:webHidden/>
          </w:rPr>
          <w:instrText xml:space="preserve"> PAGEREF _Toc38986923 \h </w:instrText>
        </w:r>
        <w:r>
          <w:rPr>
            <w:noProof/>
            <w:webHidden/>
          </w:rPr>
        </w:r>
        <w:r>
          <w:rPr>
            <w:noProof/>
            <w:webHidden/>
          </w:rPr>
          <w:fldChar w:fldCharType="separate"/>
        </w:r>
        <w:r w:rsidR="00A70DBA">
          <w:rPr>
            <w:noProof/>
            <w:webHidden/>
          </w:rPr>
          <w:t>20</w:t>
        </w:r>
        <w:r>
          <w:rPr>
            <w:noProof/>
            <w:webHidden/>
          </w:rPr>
          <w:fldChar w:fldCharType="end"/>
        </w:r>
      </w:hyperlink>
    </w:p>
    <w:p w14:paraId="477EAE98" w14:textId="77777777" w:rsidR="00FB59F1" w:rsidRDefault="00FB59F1">
      <w:pPr>
        <w:pStyle w:val="20"/>
        <w:tabs>
          <w:tab w:val="right" w:leader="dot" w:pos="9629"/>
        </w:tabs>
        <w:rPr>
          <w:rFonts w:asciiTheme="minorHAnsi" w:eastAsiaTheme="minorEastAsia" w:hAnsiTheme="minorHAnsi" w:cstheme="minorBidi"/>
          <w:kern w:val="2"/>
          <w:szCs w:val="22"/>
        </w:rPr>
      </w:pPr>
      <w:hyperlink w:anchor="_Toc38986924" w:history="1">
        <w:r w:rsidRPr="00FB3F7D">
          <w:rPr>
            <w:rStyle w:val="ad"/>
            <w:snapToGrid w:val="0"/>
          </w:rPr>
          <w:t>2.1</w:t>
        </w:r>
        <w:r w:rsidRPr="00FB3F7D">
          <w:rPr>
            <w:rStyle w:val="ad"/>
          </w:rPr>
          <w:t xml:space="preserve"> Lab 1: IPv4 Addressing and Routing</w:t>
        </w:r>
        <w:r>
          <w:rPr>
            <w:webHidden/>
          </w:rPr>
          <w:tab/>
        </w:r>
        <w:r>
          <w:rPr>
            <w:webHidden/>
          </w:rPr>
          <w:fldChar w:fldCharType="begin"/>
        </w:r>
        <w:r>
          <w:rPr>
            <w:webHidden/>
          </w:rPr>
          <w:instrText xml:space="preserve"> PAGEREF _Toc38986924 \h </w:instrText>
        </w:r>
        <w:r>
          <w:rPr>
            <w:webHidden/>
          </w:rPr>
        </w:r>
        <w:r>
          <w:rPr>
            <w:webHidden/>
          </w:rPr>
          <w:fldChar w:fldCharType="separate"/>
        </w:r>
        <w:r w:rsidR="00A70DBA">
          <w:rPr>
            <w:webHidden/>
          </w:rPr>
          <w:t>20</w:t>
        </w:r>
        <w:r>
          <w:rPr>
            <w:webHidden/>
          </w:rPr>
          <w:fldChar w:fldCharType="end"/>
        </w:r>
      </w:hyperlink>
    </w:p>
    <w:p w14:paraId="61FCE7FD"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6925" w:history="1">
        <w:r w:rsidRPr="00FB3F7D">
          <w:rPr>
            <w:rStyle w:val="ad"/>
            <w:rFonts w:cs="Book Antiqua"/>
            <w:bCs/>
            <w:snapToGrid w:val="0"/>
          </w:rPr>
          <w:t>2.1.1</w:t>
        </w:r>
        <w:r w:rsidRPr="00FB3F7D">
          <w:rPr>
            <w:rStyle w:val="ad"/>
          </w:rPr>
          <w:t xml:space="preserve"> Introduction</w:t>
        </w:r>
        <w:r>
          <w:rPr>
            <w:webHidden/>
          </w:rPr>
          <w:tab/>
        </w:r>
        <w:r>
          <w:rPr>
            <w:webHidden/>
          </w:rPr>
          <w:fldChar w:fldCharType="begin"/>
        </w:r>
        <w:r>
          <w:rPr>
            <w:webHidden/>
          </w:rPr>
          <w:instrText xml:space="preserve"> PAGEREF _Toc38986925 \h </w:instrText>
        </w:r>
        <w:r>
          <w:rPr>
            <w:webHidden/>
          </w:rPr>
        </w:r>
        <w:r>
          <w:rPr>
            <w:webHidden/>
          </w:rPr>
          <w:fldChar w:fldCharType="separate"/>
        </w:r>
        <w:r w:rsidR="00A70DBA">
          <w:rPr>
            <w:webHidden/>
          </w:rPr>
          <w:t>20</w:t>
        </w:r>
        <w:r>
          <w:rPr>
            <w:webHidden/>
          </w:rPr>
          <w:fldChar w:fldCharType="end"/>
        </w:r>
      </w:hyperlink>
    </w:p>
    <w:p w14:paraId="3E5CCEE5" w14:textId="77777777" w:rsidR="00FB59F1" w:rsidRDefault="00FB59F1">
      <w:pPr>
        <w:pStyle w:val="41"/>
        <w:tabs>
          <w:tab w:val="right" w:leader="dot" w:pos="9629"/>
        </w:tabs>
        <w:rPr>
          <w:rFonts w:asciiTheme="minorHAnsi" w:eastAsiaTheme="minorEastAsia" w:hAnsiTheme="minorHAnsi" w:cstheme="minorBidi"/>
          <w:noProof/>
          <w:kern w:val="2"/>
          <w:szCs w:val="22"/>
        </w:rPr>
      </w:pPr>
      <w:hyperlink w:anchor="_Toc38986926" w:history="1">
        <w:r w:rsidRPr="00FB3F7D">
          <w:rPr>
            <w:rStyle w:val="ad"/>
            <w:rFonts w:cs="Book Antiqua"/>
            <w:bCs/>
            <w:noProof/>
          </w:rPr>
          <w:t>2.1.1.1</w:t>
        </w:r>
        <w:r w:rsidRPr="00FB3F7D">
          <w:rPr>
            <w:rStyle w:val="ad"/>
            <w:noProof/>
          </w:rPr>
          <w:t xml:space="preserve"> About This Lab</w:t>
        </w:r>
        <w:r>
          <w:rPr>
            <w:noProof/>
            <w:webHidden/>
          </w:rPr>
          <w:tab/>
        </w:r>
        <w:r>
          <w:rPr>
            <w:noProof/>
            <w:webHidden/>
          </w:rPr>
          <w:fldChar w:fldCharType="begin"/>
        </w:r>
        <w:r>
          <w:rPr>
            <w:noProof/>
            <w:webHidden/>
          </w:rPr>
          <w:instrText xml:space="preserve"> PAGEREF _Toc38986926 \h </w:instrText>
        </w:r>
        <w:r>
          <w:rPr>
            <w:noProof/>
            <w:webHidden/>
          </w:rPr>
        </w:r>
        <w:r>
          <w:rPr>
            <w:noProof/>
            <w:webHidden/>
          </w:rPr>
          <w:fldChar w:fldCharType="separate"/>
        </w:r>
        <w:r w:rsidR="00A70DBA">
          <w:rPr>
            <w:noProof/>
            <w:webHidden/>
          </w:rPr>
          <w:t>20</w:t>
        </w:r>
        <w:r>
          <w:rPr>
            <w:noProof/>
            <w:webHidden/>
          </w:rPr>
          <w:fldChar w:fldCharType="end"/>
        </w:r>
      </w:hyperlink>
    </w:p>
    <w:p w14:paraId="0979F5F2" w14:textId="77777777" w:rsidR="00FB59F1" w:rsidRDefault="00FB59F1">
      <w:pPr>
        <w:pStyle w:val="41"/>
        <w:tabs>
          <w:tab w:val="right" w:leader="dot" w:pos="9629"/>
        </w:tabs>
        <w:rPr>
          <w:rFonts w:asciiTheme="minorHAnsi" w:eastAsiaTheme="minorEastAsia" w:hAnsiTheme="minorHAnsi" w:cstheme="minorBidi"/>
          <w:noProof/>
          <w:kern w:val="2"/>
          <w:szCs w:val="22"/>
        </w:rPr>
      </w:pPr>
      <w:hyperlink w:anchor="_Toc38986927" w:history="1">
        <w:r w:rsidRPr="00FB3F7D">
          <w:rPr>
            <w:rStyle w:val="ad"/>
            <w:rFonts w:cs="Book Antiqua"/>
            <w:bCs/>
            <w:noProof/>
          </w:rPr>
          <w:t>2.1.1.2</w:t>
        </w:r>
        <w:r w:rsidRPr="00FB3F7D">
          <w:rPr>
            <w:rStyle w:val="ad"/>
            <w:noProof/>
          </w:rPr>
          <w:t xml:space="preserve"> Objectives</w:t>
        </w:r>
        <w:r>
          <w:rPr>
            <w:noProof/>
            <w:webHidden/>
          </w:rPr>
          <w:tab/>
        </w:r>
        <w:r>
          <w:rPr>
            <w:noProof/>
            <w:webHidden/>
          </w:rPr>
          <w:fldChar w:fldCharType="begin"/>
        </w:r>
        <w:r>
          <w:rPr>
            <w:noProof/>
            <w:webHidden/>
          </w:rPr>
          <w:instrText xml:space="preserve"> PAGEREF _Toc38986927 \h </w:instrText>
        </w:r>
        <w:r>
          <w:rPr>
            <w:noProof/>
            <w:webHidden/>
          </w:rPr>
        </w:r>
        <w:r>
          <w:rPr>
            <w:noProof/>
            <w:webHidden/>
          </w:rPr>
          <w:fldChar w:fldCharType="separate"/>
        </w:r>
        <w:r w:rsidR="00A70DBA">
          <w:rPr>
            <w:noProof/>
            <w:webHidden/>
          </w:rPr>
          <w:t>20</w:t>
        </w:r>
        <w:r>
          <w:rPr>
            <w:noProof/>
            <w:webHidden/>
          </w:rPr>
          <w:fldChar w:fldCharType="end"/>
        </w:r>
      </w:hyperlink>
    </w:p>
    <w:p w14:paraId="26DCF4B8" w14:textId="77777777" w:rsidR="00FB59F1" w:rsidRDefault="00FB59F1">
      <w:pPr>
        <w:pStyle w:val="41"/>
        <w:tabs>
          <w:tab w:val="right" w:leader="dot" w:pos="9629"/>
        </w:tabs>
        <w:rPr>
          <w:rFonts w:asciiTheme="minorHAnsi" w:eastAsiaTheme="minorEastAsia" w:hAnsiTheme="minorHAnsi" w:cstheme="minorBidi"/>
          <w:noProof/>
          <w:kern w:val="2"/>
          <w:szCs w:val="22"/>
        </w:rPr>
      </w:pPr>
      <w:hyperlink w:anchor="_Toc38986928" w:history="1">
        <w:r w:rsidRPr="00FB3F7D">
          <w:rPr>
            <w:rStyle w:val="ad"/>
            <w:rFonts w:cs="Book Antiqua"/>
            <w:bCs/>
            <w:noProof/>
          </w:rPr>
          <w:t>2.1.1.3</w:t>
        </w:r>
        <w:r w:rsidRPr="00FB3F7D">
          <w:rPr>
            <w:rStyle w:val="ad"/>
            <w:noProof/>
          </w:rPr>
          <w:t xml:space="preserve"> Networking Topology</w:t>
        </w:r>
        <w:r>
          <w:rPr>
            <w:noProof/>
            <w:webHidden/>
          </w:rPr>
          <w:tab/>
        </w:r>
        <w:r>
          <w:rPr>
            <w:noProof/>
            <w:webHidden/>
          </w:rPr>
          <w:fldChar w:fldCharType="begin"/>
        </w:r>
        <w:r>
          <w:rPr>
            <w:noProof/>
            <w:webHidden/>
          </w:rPr>
          <w:instrText xml:space="preserve"> PAGEREF _Toc38986928 \h </w:instrText>
        </w:r>
        <w:r>
          <w:rPr>
            <w:noProof/>
            <w:webHidden/>
          </w:rPr>
        </w:r>
        <w:r>
          <w:rPr>
            <w:noProof/>
            <w:webHidden/>
          </w:rPr>
          <w:fldChar w:fldCharType="separate"/>
        </w:r>
        <w:r w:rsidR="00A70DBA">
          <w:rPr>
            <w:noProof/>
            <w:webHidden/>
          </w:rPr>
          <w:t>20</w:t>
        </w:r>
        <w:r>
          <w:rPr>
            <w:noProof/>
            <w:webHidden/>
          </w:rPr>
          <w:fldChar w:fldCharType="end"/>
        </w:r>
      </w:hyperlink>
    </w:p>
    <w:p w14:paraId="05A50C57"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6929" w:history="1">
        <w:r w:rsidRPr="00FB3F7D">
          <w:rPr>
            <w:rStyle w:val="ad"/>
            <w:rFonts w:cs="Book Antiqua"/>
            <w:bCs/>
            <w:snapToGrid w:val="0"/>
          </w:rPr>
          <w:t>2.1.2</w:t>
        </w:r>
        <w:r w:rsidRPr="00FB3F7D">
          <w:rPr>
            <w:rStyle w:val="ad"/>
          </w:rPr>
          <w:t xml:space="preserve"> Lab Configuration</w:t>
        </w:r>
        <w:r>
          <w:rPr>
            <w:webHidden/>
          </w:rPr>
          <w:tab/>
        </w:r>
        <w:r>
          <w:rPr>
            <w:webHidden/>
          </w:rPr>
          <w:fldChar w:fldCharType="begin"/>
        </w:r>
        <w:r>
          <w:rPr>
            <w:webHidden/>
          </w:rPr>
          <w:instrText xml:space="preserve"> PAGEREF _Toc38986929 \h </w:instrText>
        </w:r>
        <w:r>
          <w:rPr>
            <w:webHidden/>
          </w:rPr>
        </w:r>
        <w:r>
          <w:rPr>
            <w:webHidden/>
          </w:rPr>
          <w:fldChar w:fldCharType="separate"/>
        </w:r>
        <w:r w:rsidR="00A70DBA">
          <w:rPr>
            <w:webHidden/>
          </w:rPr>
          <w:t>21</w:t>
        </w:r>
        <w:r>
          <w:rPr>
            <w:webHidden/>
          </w:rPr>
          <w:fldChar w:fldCharType="end"/>
        </w:r>
      </w:hyperlink>
    </w:p>
    <w:p w14:paraId="27D722C0" w14:textId="77777777" w:rsidR="00FB59F1" w:rsidRDefault="00FB59F1">
      <w:pPr>
        <w:pStyle w:val="41"/>
        <w:tabs>
          <w:tab w:val="right" w:leader="dot" w:pos="9629"/>
        </w:tabs>
        <w:rPr>
          <w:rFonts w:asciiTheme="minorHAnsi" w:eastAsiaTheme="minorEastAsia" w:hAnsiTheme="minorHAnsi" w:cstheme="minorBidi"/>
          <w:noProof/>
          <w:kern w:val="2"/>
          <w:szCs w:val="22"/>
        </w:rPr>
      </w:pPr>
      <w:hyperlink w:anchor="_Toc38986930" w:history="1">
        <w:r w:rsidRPr="00FB3F7D">
          <w:rPr>
            <w:rStyle w:val="ad"/>
            <w:rFonts w:cs="Book Antiqua"/>
            <w:bCs/>
            <w:noProof/>
          </w:rPr>
          <w:t>2.1.2.1</w:t>
        </w:r>
        <w:r w:rsidRPr="00FB3F7D">
          <w:rPr>
            <w:rStyle w:val="ad"/>
            <w:noProof/>
          </w:rPr>
          <w:t xml:space="preserve"> Configuration Roadmap</w:t>
        </w:r>
        <w:r>
          <w:rPr>
            <w:noProof/>
            <w:webHidden/>
          </w:rPr>
          <w:tab/>
        </w:r>
        <w:r>
          <w:rPr>
            <w:noProof/>
            <w:webHidden/>
          </w:rPr>
          <w:fldChar w:fldCharType="begin"/>
        </w:r>
        <w:r>
          <w:rPr>
            <w:noProof/>
            <w:webHidden/>
          </w:rPr>
          <w:instrText xml:space="preserve"> PAGEREF _Toc38986930 \h </w:instrText>
        </w:r>
        <w:r>
          <w:rPr>
            <w:noProof/>
            <w:webHidden/>
          </w:rPr>
        </w:r>
        <w:r>
          <w:rPr>
            <w:noProof/>
            <w:webHidden/>
          </w:rPr>
          <w:fldChar w:fldCharType="separate"/>
        </w:r>
        <w:r w:rsidR="00A70DBA">
          <w:rPr>
            <w:noProof/>
            <w:webHidden/>
          </w:rPr>
          <w:t>21</w:t>
        </w:r>
        <w:r>
          <w:rPr>
            <w:noProof/>
            <w:webHidden/>
          </w:rPr>
          <w:fldChar w:fldCharType="end"/>
        </w:r>
      </w:hyperlink>
    </w:p>
    <w:p w14:paraId="035CDB9F" w14:textId="77777777" w:rsidR="00FB59F1" w:rsidRDefault="00FB59F1">
      <w:pPr>
        <w:pStyle w:val="41"/>
        <w:tabs>
          <w:tab w:val="right" w:leader="dot" w:pos="9629"/>
        </w:tabs>
        <w:rPr>
          <w:rFonts w:asciiTheme="minorHAnsi" w:eastAsiaTheme="minorEastAsia" w:hAnsiTheme="minorHAnsi" w:cstheme="minorBidi"/>
          <w:noProof/>
          <w:kern w:val="2"/>
          <w:szCs w:val="22"/>
        </w:rPr>
      </w:pPr>
      <w:hyperlink w:anchor="_Toc38986931" w:history="1">
        <w:r w:rsidRPr="00FB3F7D">
          <w:rPr>
            <w:rStyle w:val="ad"/>
            <w:rFonts w:cs="Book Antiqua"/>
            <w:bCs/>
            <w:noProof/>
          </w:rPr>
          <w:t>2.1.2.2</w:t>
        </w:r>
        <w:r w:rsidRPr="00FB3F7D">
          <w:rPr>
            <w:rStyle w:val="ad"/>
            <w:noProof/>
          </w:rPr>
          <w:t xml:space="preserve"> Configuration Procedure</w:t>
        </w:r>
        <w:r>
          <w:rPr>
            <w:noProof/>
            <w:webHidden/>
          </w:rPr>
          <w:tab/>
        </w:r>
        <w:r>
          <w:rPr>
            <w:noProof/>
            <w:webHidden/>
          </w:rPr>
          <w:fldChar w:fldCharType="begin"/>
        </w:r>
        <w:r>
          <w:rPr>
            <w:noProof/>
            <w:webHidden/>
          </w:rPr>
          <w:instrText xml:space="preserve"> PAGEREF _Toc38986931 \h </w:instrText>
        </w:r>
        <w:r>
          <w:rPr>
            <w:noProof/>
            <w:webHidden/>
          </w:rPr>
        </w:r>
        <w:r>
          <w:rPr>
            <w:noProof/>
            <w:webHidden/>
          </w:rPr>
          <w:fldChar w:fldCharType="separate"/>
        </w:r>
        <w:r w:rsidR="00A70DBA">
          <w:rPr>
            <w:noProof/>
            <w:webHidden/>
          </w:rPr>
          <w:t>21</w:t>
        </w:r>
        <w:r>
          <w:rPr>
            <w:noProof/>
            <w:webHidden/>
          </w:rPr>
          <w:fldChar w:fldCharType="end"/>
        </w:r>
      </w:hyperlink>
    </w:p>
    <w:p w14:paraId="1C621B43"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6932" w:history="1">
        <w:r w:rsidRPr="00FB3F7D">
          <w:rPr>
            <w:rStyle w:val="ad"/>
            <w:rFonts w:cs="Book Antiqua"/>
            <w:bCs/>
            <w:snapToGrid w:val="0"/>
          </w:rPr>
          <w:t>2.1.3</w:t>
        </w:r>
        <w:r w:rsidRPr="00FB3F7D">
          <w:rPr>
            <w:rStyle w:val="ad"/>
          </w:rPr>
          <w:t xml:space="preserve"> Verification</w:t>
        </w:r>
        <w:r>
          <w:rPr>
            <w:webHidden/>
          </w:rPr>
          <w:tab/>
        </w:r>
        <w:r>
          <w:rPr>
            <w:webHidden/>
          </w:rPr>
          <w:fldChar w:fldCharType="begin"/>
        </w:r>
        <w:r>
          <w:rPr>
            <w:webHidden/>
          </w:rPr>
          <w:instrText xml:space="preserve"> PAGEREF _Toc38986932 \h </w:instrText>
        </w:r>
        <w:r>
          <w:rPr>
            <w:webHidden/>
          </w:rPr>
        </w:r>
        <w:r>
          <w:rPr>
            <w:webHidden/>
          </w:rPr>
          <w:fldChar w:fldCharType="separate"/>
        </w:r>
        <w:r w:rsidR="00A70DBA">
          <w:rPr>
            <w:webHidden/>
          </w:rPr>
          <w:t>31</w:t>
        </w:r>
        <w:r>
          <w:rPr>
            <w:webHidden/>
          </w:rPr>
          <w:fldChar w:fldCharType="end"/>
        </w:r>
      </w:hyperlink>
    </w:p>
    <w:p w14:paraId="7ABC8B2A"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6933" w:history="1">
        <w:r w:rsidRPr="00FB3F7D">
          <w:rPr>
            <w:rStyle w:val="ad"/>
            <w:rFonts w:cs="Book Antiqua"/>
            <w:bCs/>
            <w:snapToGrid w:val="0"/>
          </w:rPr>
          <w:t>2.1.4</w:t>
        </w:r>
        <w:r w:rsidRPr="00FB3F7D">
          <w:rPr>
            <w:rStyle w:val="ad"/>
          </w:rPr>
          <w:t xml:space="preserve"> Configuration Reference</w:t>
        </w:r>
        <w:r>
          <w:rPr>
            <w:webHidden/>
          </w:rPr>
          <w:tab/>
        </w:r>
        <w:r>
          <w:rPr>
            <w:webHidden/>
          </w:rPr>
          <w:fldChar w:fldCharType="begin"/>
        </w:r>
        <w:r>
          <w:rPr>
            <w:webHidden/>
          </w:rPr>
          <w:instrText xml:space="preserve"> PAGEREF _Toc38986933 \h </w:instrText>
        </w:r>
        <w:r>
          <w:rPr>
            <w:webHidden/>
          </w:rPr>
        </w:r>
        <w:r>
          <w:rPr>
            <w:webHidden/>
          </w:rPr>
          <w:fldChar w:fldCharType="separate"/>
        </w:r>
        <w:r w:rsidR="00A70DBA">
          <w:rPr>
            <w:webHidden/>
          </w:rPr>
          <w:t>31</w:t>
        </w:r>
        <w:r>
          <w:rPr>
            <w:webHidden/>
          </w:rPr>
          <w:fldChar w:fldCharType="end"/>
        </w:r>
      </w:hyperlink>
    </w:p>
    <w:p w14:paraId="2E33C272"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6934" w:history="1">
        <w:r w:rsidRPr="00FB3F7D">
          <w:rPr>
            <w:rStyle w:val="ad"/>
            <w:rFonts w:cs="Book Antiqua"/>
            <w:bCs/>
            <w:snapToGrid w:val="0"/>
          </w:rPr>
          <w:t>2.1.5</w:t>
        </w:r>
        <w:r w:rsidRPr="00FB3F7D">
          <w:rPr>
            <w:rStyle w:val="ad"/>
          </w:rPr>
          <w:t xml:space="preserve"> Quiz</w:t>
        </w:r>
        <w:r>
          <w:rPr>
            <w:webHidden/>
          </w:rPr>
          <w:tab/>
        </w:r>
        <w:r>
          <w:rPr>
            <w:webHidden/>
          </w:rPr>
          <w:fldChar w:fldCharType="begin"/>
        </w:r>
        <w:r>
          <w:rPr>
            <w:webHidden/>
          </w:rPr>
          <w:instrText xml:space="preserve"> PAGEREF _Toc38986934 \h </w:instrText>
        </w:r>
        <w:r>
          <w:rPr>
            <w:webHidden/>
          </w:rPr>
        </w:r>
        <w:r>
          <w:rPr>
            <w:webHidden/>
          </w:rPr>
          <w:fldChar w:fldCharType="separate"/>
        </w:r>
        <w:r w:rsidR="00A70DBA">
          <w:rPr>
            <w:webHidden/>
          </w:rPr>
          <w:t>32</w:t>
        </w:r>
        <w:r>
          <w:rPr>
            <w:webHidden/>
          </w:rPr>
          <w:fldChar w:fldCharType="end"/>
        </w:r>
      </w:hyperlink>
    </w:p>
    <w:p w14:paraId="12B75061" w14:textId="77777777" w:rsidR="00FB59F1" w:rsidRDefault="00FB59F1">
      <w:pPr>
        <w:pStyle w:val="20"/>
        <w:tabs>
          <w:tab w:val="right" w:leader="dot" w:pos="9629"/>
        </w:tabs>
        <w:rPr>
          <w:rFonts w:asciiTheme="minorHAnsi" w:eastAsiaTheme="minorEastAsia" w:hAnsiTheme="minorHAnsi" w:cstheme="minorBidi"/>
          <w:kern w:val="2"/>
          <w:szCs w:val="22"/>
        </w:rPr>
      </w:pPr>
      <w:hyperlink w:anchor="_Toc38986935" w:history="1">
        <w:r w:rsidRPr="00FB3F7D">
          <w:rPr>
            <w:rStyle w:val="ad"/>
            <w:snapToGrid w:val="0"/>
          </w:rPr>
          <w:t>2.2</w:t>
        </w:r>
        <w:r w:rsidRPr="00FB3F7D">
          <w:rPr>
            <w:rStyle w:val="ad"/>
          </w:rPr>
          <w:t xml:space="preserve"> Lab 2: OSPF Routing</w:t>
        </w:r>
        <w:r>
          <w:rPr>
            <w:webHidden/>
          </w:rPr>
          <w:tab/>
        </w:r>
        <w:r>
          <w:rPr>
            <w:webHidden/>
          </w:rPr>
          <w:fldChar w:fldCharType="begin"/>
        </w:r>
        <w:r>
          <w:rPr>
            <w:webHidden/>
          </w:rPr>
          <w:instrText xml:space="preserve"> PAGEREF _Toc38986935 \h </w:instrText>
        </w:r>
        <w:r>
          <w:rPr>
            <w:webHidden/>
          </w:rPr>
        </w:r>
        <w:r>
          <w:rPr>
            <w:webHidden/>
          </w:rPr>
          <w:fldChar w:fldCharType="separate"/>
        </w:r>
        <w:r w:rsidR="00A70DBA">
          <w:rPr>
            <w:webHidden/>
          </w:rPr>
          <w:t>33</w:t>
        </w:r>
        <w:r>
          <w:rPr>
            <w:webHidden/>
          </w:rPr>
          <w:fldChar w:fldCharType="end"/>
        </w:r>
      </w:hyperlink>
    </w:p>
    <w:p w14:paraId="1D935F39"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6936" w:history="1">
        <w:r w:rsidRPr="00FB3F7D">
          <w:rPr>
            <w:rStyle w:val="ad"/>
            <w:rFonts w:cs="Book Antiqua"/>
            <w:bCs/>
            <w:snapToGrid w:val="0"/>
          </w:rPr>
          <w:t>2.2.1</w:t>
        </w:r>
        <w:r w:rsidRPr="00FB3F7D">
          <w:rPr>
            <w:rStyle w:val="ad"/>
          </w:rPr>
          <w:t xml:space="preserve"> Introduction</w:t>
        </w:r>
        <w:r>
          <w:rPr>
            <w:webHidden/>
          </w:rPr>
          <w:tab/>
        </w:r>
        <w:r>
          <w:rPr>
            <w:webHidden/>
          </w:rPr>
          <w:fldChar w:fldCharType="begin"/>
        </w:r>
        <w:r>
          <w:rPr>
            <w:webHidden/>
          </w:rPr>
          <w:instrText xml:space="preserve"> PAGEREF _Toc38986936 \h </w:instrText>
        </w:r>
        <w:r>
          <w:rPr>
            <w:webHidden/>
          </w:rPr>
        </w:r>
        <w:r>
          <w:rPr>
            <w:webHidden/>
          </w:rPr>
          <w:fldChar w:fldCharType="separate"/>
        </w:r>
        <w:r w:rsidR="00A70DBA">
          <w:rPr>
            <w:webHidden/>
          </w:rPr>
          <w:t>33</w:t>
        </w:r>
        <w:r>
          <w:rPr>
            <w:webHidden/>
          </w:rPr>
          <w:fldChar w:fldCharType="end"/>
        </w:r>
      </w:hyperlink>
    </w:p>
    <w:p w14:paraId="39B8DA36" w14:textId="77777777" w:rsidR="00FB59F1" w:rsidRDefault="00FB59F1">
      <w:pPr>
        <w:pStyle w:val="41"/>
        <w:tabs>
          <w:tab w:val="right" w:leader="dot" w:pos="9629"/>
        </w:tabs>
        <w:rPr>
          <w:rFonts w:asciiTheme="minorHAnsi" w:eastAsiaTheme="minorEastAsia" w:hAnsiTheme="minorHAnsi" w:cstheme="minorBidi"/>
          <w:noProof/>
          <w:kern w:val="2"/>
          <w:szCs w:val="22"/>
        </w:rPr>
      </w:pPr>
      <w:hyperlink w:anchor="_Toc38986937" w:history="1">
        <w:r w:rsidRPr="00FB3F7D">
          <w:rPr>
            <w:rStyle w:val="ad"/>
            <w:rFonts w:cs="Book Antiqua"/>
            <w:bCs/>
            <w:noProof/>
          </w:rPr>
          <w:t>2.2.1.1</w:t>
        </w:r>
        <w:r w:rsidRPr="00FB3F7D">
          <w:rPr>
            <w:rStyle w:val="ad"/>
            <w:noProof/>
          </w:rPr>
          <w:t xml:space="preserve"> About This Lab</w:t>
        </w:r>
        <w:r>
          <w:rPr>
            <w:noProof/>
            <w:webHidden/>
          </w:rPr>
          <w:tab/>
        </w:r>
        <w:r>
          <w:rPr>
            <w:noProof/>
            <w:webHidden/>
          </w:rPr>
          <w:fldChar w:fldCharType="begin"/>
        </w:r>
        <w:r>
          <w:rPr>
            <w:noProof/>
            <w:webHidden/>
          </w:rPr>
          <w:instrText xml:space="preserve"> PAGEREF _Toc38986937 \h </w:instrText>
        </w:r>
        <w:r>
          <w:rPr>
            <w:noProof/>
            <w:webHidden/>
          </w:rPr>
        </w:r>
        <w:r>
          <w:rPr>
            <w:noProof/>
            <w:webHidden/>
          </w:rPr>
          <w:fldChar w:fldCharType="separate"/>
        </w:r>
        <w:r w:rsidR="00A70DBA">
          <w:rPr>
            <w:noProof/>
            <w:webHidden/>
          </w:rPr>
          <w:t>33</w:t>
        </w:r>
        <w:r>
          <w:rPr>
            <w:noProof/>
            <w:webHidden/>
          </w:rPr>
          <w:fldChar w:fldCharType="end"/>
        </w:r>
      </w:hyperlink>
    </w:p>
    <w:p w14:paraId="03980E8E" w14:textId="77777777" w:rsidR="00FB59F1" w:rsidRDefault="00FB59F1">
      <w:pPr>
        <w:pStyle w:val="41"/>
        <w:tabs>
          <w:tab w:val="right" w:leader="dot" w:pos="9629"/>
        </w:tabs>
        <w:rPr>
          <w:rFonts w:asciiTheme="minorHAnsi" w:eastAsiaTheme="minorEastAsia" w:hAnsiTheme="minorHAnsi" w:cstheme="minorBidi"/>
          <w:noProof/>
          <w:kern w:val="2"/>
          <w:szCs w:val="22"/>
        </w:rPr>
      </w:pPr>
      <w:hyperlink w:anchor="_Toc38986938" w:history="1">
        <w:r w:rsidRPr="00FB3F7D">
          <w:rPr>
            <w:rStyle w:val="ad"/>
            <w:rFonts w:cs="Book Antiqua"/>
            <w:bCs/>
            <w:noProof/>
          </w:rPr>
          <w:t>2.2.1.2</w:t>
        </w:r>
        <w:r w:rsidRPr="00FB3F7D">
          <w:rPr>
            <w:rStyle w:val="ad"/>
            <w:noProof/>
          </w:rPr>
          <w:t xml:space="preserve"> Objectives</w:t>
        </w:r>
        <w:r>
          <w:rPr>
            <w:noProof/>
            <w:webHidden/>
          </w:rPr>
          <w:tab/>
        </w:r>
        <w:r>
          <w:rPr>
            <w:noProof/>
            <w:webHidden/>
          </w:rPr>
          <w:fldChar w:fldCharType="begin"/>
        </w:r>
        <w:r>
          <w:rPr>
            <w:noProof/>
            <w:webHidden/>
          </w:rPr>
          <w:instrText xml:space="preserve"> PAGEREF _Toc38986938 \h </w:instrText>
        </w:r>
        <w:r>
          <w:rPr>
            <w:noProof/>
            <w:webHidden/>
          </w:rPr>
        </w:r>
        <w:r>
          <w:rPr>
            <w:noProof/>
            <w:webHidden/>
          </w:rPr>
          <w:fldChar w:fldCharType="separate"/>
        </w:r>
        <w:r w:rsidR="00A70DBA">
          <w:rPr>
            <w:noProof/>
            <w:webHidden/>
          </w:rPr>
          <w:t>33</w:t>
        </w:r>
        <w:r>
          <w:rPr>
            <w:noProof/>
            <w:webHidden/>
          </w:rPr>
          <w:fldChar w:fldCharType="end"/>
        </w:r>
      </w:hyperlink>
    </w:p>
    <w:p w14:paraId="7B731541" w14:textId="77777777" w:rsidR="00FB59F1" w:rsidRDefault="00FB59F1">
      <w:pPr>
        <w:pStyle w:val="41"/>
        <w:tabs>
          <w:tab w:val="right" w:leader="dot" w:pos="9629"/>
        </w:tabs>
        <w:rPr>
          <w:rFonts w:asciiTheme="minorHAnsi" w:eastAsiaTheme="minorEastAsia" w:hAnsiTheme="minorHAnsi" w:cstheme="minorBidi"/>
          <w:noProof/>
          <w:kern w:val="2"/>
          <w:szCs w:val="22"/>
        </w:rPr>
      </w:pPr>
      <w:hyperlink w:anchor="_Toc38986939" w:history="1">
        <w:r w:rsidRPr="00FB3F7D">
          <w:rPr>
            <w:rStyle w:val="ad"/>
            <w:rFonts w:cs="Book Antiqua"/>
            <w:bCs/>
            <w:noProof/>
          </w:rPr>
          <w:t>2.2.1.3</w:t>
        </w:r>
        <w:r w:rsidRPr="00FB3F7D">
          <w:rPr>
            <w:rStyle w:val="ad"/>
            <w:noProof/>
          </w:rPr>
          <w:t xml:space="preserve"> Networking Topology</w:t>
        </w:r>
        <w:r>
          <w:rPr>
            <w:noProof/>
            <w:webHidden/>
          </w:rPr>
          <w:tab/>
        </w:r>
        <w:r>
          <w:rPr>
            <w:noProof/>
            <w:webHidden/>
          </w:rPr>
          <w:fldChar w:fldCharType="begin"/>
        </w:r>
        <w:r>
          <w:rPr>
            <w:noProof/>
            <w:webHidden/>
          </w:rPr>
          <w:instrText xml:space="preserve"> PAGEREF _Toc38986939 \h </w:instrText>
        </w:r>
        <w:r>
          <w:rPr>
            <w:noProof/>
            <w:webHidden/>
          </w:rPr>
        </w:r>
        <w:r>
          <w:rPr>
            <w:noProof/>
            <w:webHidden/>
          </w:rPr>
          <w:fldChar w:fldCharType="separate"/>
        </w:r>
        <w:r w:rsidR="00A70DBA">
          <w:rPr>
            <w:noProof/>
            <w:webHidden/>
          </w:rPr>
          <w:t>33</w:t>
        </w:r>
        <w:r>
          <w:rPr>
            <w:noProof/>
            <w:webHidden/>
          </w:rPr>
          <w:fldChar w:fldCharType="end"/>
        </w:r>
      </w:hyperlink>
    </w:p>
    <w:p w14:paraId="09035D3F"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6940" w:history="1">
        <w:r w:rsidRPr="00FB3F7D">
          <w:rPr>
            <w:rStyle w:val="ad"/>
            <w:rFonts w:cs="Book Antiqua"/>
            <w:bCs/>
            <w:snapToGrid w:val="0"/>
          </w:rPr>
          <w:t>2.2.2</w:t>
        </w:r>
        <w:r w:rsidRPr="00FB3F7D">
          <w:rPr>
            <w:rStyle w:val="ad"/>
          </w:rPr>
          <w:t xml:space="preserve"> Lab Configuration</w:t>
        </w:r>
        <w:r>
          <w:rPr>
            <w:webHidden/>
          </w:rPr>
          <w:tab/>
        </w:r>
        <w:r>
          <w:rPr>
            <w:webHidden/>
          </w:rPr>
          <w:fldChar w:fldCharType="begin"/>
        </w:r>
        <w:r>
          <w:rPr>
            <w:webHidden/>
          </w:rPr>
          <w:instrText xml:space="preserve"> PAGEREF _Toc38986940 \h </w:instrText>
        </w:r>
        <w:r>
          <w:rPr>
            <w:webHidden/>
          </w:rPr>
        </w:r>
        <w:r>
          <w:rPr>
            <w:webHidden/>
          </w:rPr>
          <w:fldChar w:fldCharType="separate"/>
        </w:r>
        <w:r w:rsidR="00A70DBA">
          <w:rPr>
            <w:webHidden/>
          </w:rPr>
          <w:t>34</w:t>
        </w:r>
        <w:r>
          <w:rPr>
            <w:webHidden/>
          </w:rPr>
          <w:fldChar w:fldCharType="end"/>
        </w:r>
      </w:hyperlink>
    </w:p>
    <w:p w14:paraId="611CEC76" w14:textId="77777777" w:rsidR="00FB59F1" w:rsidRDefault="00FB59F1">
      <w:pPr>
        <w:pStyle w:val="41"/>
        <w:tabs>
          <w:tab w:val="right" w:leader="dot" w:pos="9629"/>
        </w:tabs>
        <w:rPr>
          <w:rFonts w:asciiTheme="minorHAnsi" w:eastAsiaTheme="minorEastAsia" w:hAnsiTheme="minorHAnsi" w:cstheme="minorBidi"/>
          <w:noProof/>
          <w:kern w:val="2"/>
          <w:szCs w:val="22"/>
        </w:rPr>
      </w:pPr>
      <w:hyperlink w:anchor="_Toc38986941" w:history="1">
        <w:r w:rsidRPr="00FB3F7D">
          <w:rPr>
            <w:rStyle w:val="ad"/>
            <w:rFonts w:cs="Book Antiqua"/>
            <w:bCs/>
            <w:noProof/>
          </w:rPr>
          <w:t>2.2.2.1</w:t>
        </w:r>
        <w:r w:rsidRPr="00FB3F7D">
          <w:rPr>
            <w:rStyle w:val="ad"/>
            <w:noProof/>
          </w:rPr>
          <w:t xml:space="preserve"> Configuration Roadmap</w:t>
        </w:r>
        <w:r>
          <w:rPr>
            <w:noProof/>
            <w:webHidden/>
          </w:rPr>
          <w:tab/>
        </w:r>
        <w:r>
          <w:rPr>
            <w:noProof/>
            <w:webHidden/>
          </w:rPr>
          <w:fldChar w:fldCharType="begin"/>
        </w:r>
        <w:r>
          <w:rPr>
            <w:noProof/>
            <w:webHidden/>
          </w:rPr>
          <w:instrText xml:space="preserve"> PAGEREF _Toc38986941 \h </w:instrText>
        </w:r>
        <w:r>
          <w:rPr>
            <w:noProof/>
            <w:webHidden/>
          </w:rPr>
        </w:r>
        <w:r>
          <w:rPr>
            <w:noProof/>
            <w:webHidden/>
          </w:rPr>
          <w:fldChar w:fldCharType="separate"/>
        </w:r>
        <w:r w:rsidR="00A70DBA">
          <w:rPr>
            <w:noProof/>
            <w:webHidden/>
          </w:rPr>
          <w:t>34</w:t>
        </w:r>
        <w:r>
          <w:rPr>
            <w:noProof/>
            <w:webHidden/>
          </w:rPr>
          <w:fldChar w:fldCharType="end"/>
        </w:r>
      </w:hyperlink>
    </w:p>
    <w:p w14:paraId="2DA85C03" w14:textId="77777777" w:rsidR="00FB59F1" w:rsidRDefault="00FB59F1">
      <w:pPr>
        <w:pStyle w:val="41"/>
        <w:tabs>
          <w:tab w:val="right" w:leader="dot" w:pos="9629"/>
        </w:tabs>
        <w:rPr>
          <w:rFonts w:asciiTheme="minorHAnsi" w:eastAsiaTheme="minorEastAsia" w:hAnsiTheme="minorHAnsi" w:cstheme="minorBidi"/>
          <w:noProof/>
          <w:kern w:val="2"/>
          <w:szCs w:val="22"/>
        </w:rPr>
      </w:pPr>
      <w:hyperlink w:anchor="_Toc38986942" w:history="1">
        <w:r w:rsidRPr="00FB3F7D">
          <w:rPr>
            <w:rStyle w:val="ad"/>
            <w:rFonts w:cs="Book Antiqua"/>
            <w:bCs/>
            <w:noProof/>
          </w:rPr>
          <w:t>2.2.2.2</w:t>
        </w:r>
        <w:r w:rsidRPr="00FB3F7D">
          <w:rPr>
            <w:rStyle w:val="ad"/>
            <w:noProof/>
          </w:rPr>
          <w:t xml:space="preserve"> Configuration Procedure</w:t>
        </w:r>
        <w:r>
          <w:rPr>
            <w:noProof/>
            <w:webHidden/>
          </w:rPr>
          <w:tab/>
        </w:r>
        <w:r>
          <w:rPr>
            <w:noProof/>
            <w:webHidden/>
          </w:rPr>
          <w:fldChar w:fldCharType="begin"/>
        </w:r>
        <w:r>
          <w:rPr>
            <w:noProof/>
            <w:webHidden/>
          </w:rPr>
          <w:instrText xml:space="preserve"> PAGEREF _Toc38986942 \h </w:instrText>
        </w:r>
        <w:r>
          <w:rPr>
            <w:noProof/>
            <w:webHidden/>
          </w:rPr>
        </w:r>
        <w:r>
          <w:rPr>
            <w:noProof/>
            <w:webHidden/>
          </w:rPr>
          <w:fldChar w:fldCharType="separate"/>
        </w:r>
        <w:r w:rsidR="00A70DBA">
          <w:rPr>
            <w:noProof/>
            <w:webHidden/>
          </w:rPr>
          <w:t>34</w:t>
        </w:r>
        <w:r>
          <w:rPr>
            <w:noProof/>
            <w:webHidden/>
          </w:rPr>
          <w:fldChar w:fldCharType="end"/>
        </w:r>
      </w:hyperlink>
    </w:p>
    <w:p w14:paraId="2EDE9D35"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6943" w:history="1">
        <w:r w:rsidRPr="00FB3F7D">
          <w:rPr>
            <w:rStyle w:val="ad"/>
            <w:rFonts w:cs="Book Antiqua"/>
            <w:bCs/>
            <w:snapToGrid w:val="0"/>
          </w:rPr>
          <w:t>2.2.3</w:t>
        </w:r>
        <w:r w:rsidRPr="00FB3F7D">
          <w:rPr>
            <w:rStyle w:val="ad"/>
          </w:rPr>
          <w:t xml:space="preserve"> Verification</w:t>
        </w:r>
        <w:r>
          <w:rPr>
            <w:webHidden/>
          </w:rPr>
          <w:tab/>
        </w:r>
        <w:r>
          <w:rPr>
            <w:webHidden/>
          </w:rPr>
          <w:fldChar w:fldCharType="begin"/>
        </w:r>
        <w:r>
          <w:rPr>
            <w:webHidden/>
          </w:rPr>
          <w:instrText xml:space="preserve"> PAGEREF _Toc38986943 \h </w:instrText>
        </w:r>
        <w:r>
          <w:rPr>
            <w:webHidden/>
          </w:rPr>
        </w:r>
        <w:r>
          <w:rPr>
            <w:webHidden/>
          </w:rPr>
          <w:fldChar w:fldCharType="separate"/>
        </w:r>
        <w:r w:rsidR="00A70DBA">
          <w:rPr>
            <w:webHidden/>
          </w:rPr>
          <w:t>40</w:t>
        </w:r>
        <w:r>
          <w:rPr>
            <w:webHidden/>
          </w:rPr>
          <w:fldChar w:fldCharType="end"/>
        </w:r>
      </w:hyperlink>
    </w:p>
    <w:p w14:paraId="2D41C3FC"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6944" w:history="1">
        <w:r w:rsidRPr="00FB3F7D">
          <w:rPr>
            <w:rStyle w:val="ad"/>
            <w:rFonts w:cs="Book Antiqua"/>
            <w:bCs/>
            <w:snapToGrid w:val="0"/>
          </w:rPr>
          <w:t>2.2.4</w:t>
        </w:r>
        <w:r w:rsidRPr="00FB3F7D">
          <w:rPr>
            <w:rStyle w:val="ad"/>
          </w:rPr>
          <w:t xml:space="preserve"> Configuration Reference</w:t>
        </w:r>
        <w:r>
          <w:rPr>
            <w:webHidden/>
          </w:rPr>
          <w:tab/>
        </w:r>
        <w:r>
          <w:rPr>
            <w:webHidden/>
          </w:rPr>
          <w:fldChar w:fldCharType="begin"/>
        </w:r>
        <w:r>
          <w:rPr>
            <w:webHidden/>
          </w:rPr>
          <w:instrText xml:space="preserve"> PAGEREF _Toc38986944 \h </w:instrText>
        </w:r>
        <w:r>
          <w:rPr>
            <w:webHidden/>
          </w:rPr>
        </w:r>
        <w:r>
          <w:rPr>
            <w:webHidden/>
          </w:rPr>
          <w:fldChar w:fldCharType="separate"/>
        </w:r>
        <w:r w:rsidR="00A70DBA">
          <w:rPr>
            <w:webHidden/>
          </w:rPr>
          <w:t>40</w:t>
        </w:r>
        <w:r>
          <w:rPr>
            <w:webHidden/>
          </w:rPr>
          <w:fldChar w:fldCharType="end"/>
        </w:r>
      </w:hyperlink>
    </w:p>
    <w:p w14:paraId="4F086A32"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6945" w:history="1">
        <w:r w:rsidRPr="00FB3F7D">
          <w:rPr>
            <w:rStyle w:val="ad"/>
            <w:rFonts w:cs="Book Antiqua"/>
            <w:bCs/>
            <w:snapToGrid w:val="0"/>
          </w:rPr>
          <w:t>2.2.5</w:t>
        </w:r>
        <w:r w:rsidRPr="00FB3F7D">
          <w:rPr>
            <w:rStyle w:val="ad"/>
          </w:rPr>
          <w:t xml:space="preserve"> Quiz</w:t>
        </w:r>
        <w:r>
          <w:rPr>
            <w:webHidden/>
          </w:rPr>
          <w:tab/>
        </w:r>
        <w:r>
          <w:rPr>
            <w:webHidden/>
          </w:rPr>
          <w:fldChar w:fldCharType="begin"/>
        </w:r>
        <w:r>
          <w:rPr>
            <w:webHidden/>
          </w:rPr>
          <w:instrText xml:space="preserve"> PAGEREF _Toc38986945 \h </w:instrText>
        </w:r>
        <w:r>
          <w:rPr>
            <w:webHidden/>
          </w:rPr>
        </w:r>
        <w:r>
          <w:rPr>
            <w:webHidden/>
          </w:rPr>
          <w:fldChar w:fldCharType="separate"/>
        </w:r>
        <w:r w:rsidR="00A70DBA">
          <w:rPr>
            <w:webHidden/>
          </w:rPr>
          <w:t>41</w:t>
        </w:r>
        <w:r>
          <w:rPr>
            <w:webHidden/>
          </w:rPr>
          <w:fldChar w:fldCharType="end"/>
        </w:r>
      </w:hyperlink>
    </w:p>
    <w:p w14:paraId="10DEDD3A" w14:textId="77777777" w:rsidR="00FB59F1" w:rsidRDefault="00FB59F1">
      <w:pPr>
        <w:pStyle w:val="10"/>
        <w:tabs>
          <w:tab w:val="right" w:leader="dot" w:pos="9629"/>
        </w:tabs>
        <w:rPr>
          <w:rFonts w:asciiTheme="minorHAnsi" w:eastAsiaTheme="minorEastAsia" w:hAnsiTheme="minorHAnsi" w:cstheme="minorBidi"/>
          <w:b w:val="0"/>
          <w:bCs w:val="0"/>
          <w:noProof/>
          <w:kern w:val="2"/>
          <w:sz w:val="21"/>
          <w:szCs w:val="22"/>
        </w:rPr>
      </w:pPr>
      <w:hyperlink w:anchor="_Toc38986946" w:history="1">
        <w:r w:rsidRPr="00FB3F7D">
          <w:rPr>
            <w:rStyle w:val="ad"/>
            <w:noProof/>
          </w:rPr>
          <w:t>3 Creating a Switched Ethernet Network</w:t>
        </w:r>
        <w:r>
          <w:rPr>
            <w:noProof/>
            <w:webHidden/>
          </w:rPr>
          <w:tab/>
        </w:r>
        <w:r>
          <w:rPr>
            <w:noProof/>
            <w:webHidden/>
          </w:rPr>
          <w:fldChar w:fldCharType="begin"/>
        </w:r>
        <w:r>
          <w:rPr>
            <w:noProof/>
            <w:webHidden/>
          </w:rPr>
          <w:instrText xml:space="preserve"> PAGEREF _Toc38986946 \h </w:instrText>
        </w:r>
        <w:r>
          <w:rPr>
            <w:noProof/>
            <w:webHidden/>
          </w:rPr>
        </w:r>
        <w:r>
          <w:rPr>
            <w:noProof/>
            <w:webHidden/>
          </w:rPr>
          <w:fldChar w:fldCharType="separate"/>
        </w:r>
        <w:r w:rsidR="00A70DBA">
          <w:rPr>
            <w:noProof/>
            <w:webHidden/>
          </w:rPr>
          <w:t>42</w:t>
        </w:r>
        <w:r>
          <w:rPr>
            <w:noProof/>
            <w:webHidden/>
          </w:rPr>
          <w:fldChar w:fldCharType="end"/>
        </w:r>
      </w:hyperlink>
    </w:p>
    <w:p w14:paraId="50D9C479" w14:textId="77777777" w:rsidR="00FB59F1" w:rsidRDefault="00FB59F1">
      <w:pPr>
        <w:pStyle w:val="20"/>
        <w:tabs>
          <w:tab w:val="right" w:leader="dot" w:pos="9629"/>
        </w:tabs>
        <w:rPr>
          <w:rFonts w:asciiTheme="minorHAnsi" w:eastAsiaTheme="minorEastAsia" w:hAnsiTheme="minorHAnsi" w:cstheme="minorBidi"/>
          <w:kern w:val="2"/>
          <w:szCs w:val="22"/>
        </w:rPr>
      </w:pPr>
      <w:hyperlink w:anchor="_Toc38986947" w:history="1">
        <w:r w:rsidRPr="00FB3F7D">
          <w:rPr>
            <w:rStyle w:val="ad"/>
            <w:snapToGrid w:val="0"/>
          </w:rPr>
          <w:t>3.1</w:t>
        </w:r>
        <w:r w:rsidRPr="00FB3F7D">
          <w:rPr>
            <w:rStyle w:val="ad"/>
          </w:rPr>
          <w:t xml:space="preserve"> Lab 1: Ethernet Basics and VLAN Configuration</w:t>
        </w:r>
        <w:r>
          <w:rPr>
            <w:webHidden/>
          </w:rPr>
          <w:tab/>
        </w:r>
        <w:r>
          <w:rPr>
            <w:webHidden/>
          </w:rPr>
          <w:fldChar w:fldCharType="begin"/>
        </w:r>
        <w:r>
          <w:rPr>
            <w:webHidden/>
          </w:rPr>
          <w:instrText xml:space="preserve"> PAGEREF _Toc38986947 \h </w:instrText>
        </w:r>
        <w:r>
          <w:rPr>
            <w:webHidden/>
          </w:rPr>
        </w:r>
        <w:r>
          <w:rPr>
            <w:webHidden/>
          </w:rPr>
          <w:fldChar w:fldCharType="separate"/>
        </w:r>
        <w:r w:rsidR="00A70DBA">
          <w:rPr>
            <w:webHidden/>
          </w:rPr>
          <w:t>42</w:t>
        </w:r>
        <w:r>
          <w:rPr>
            <w:webHidden/>
          </w:rPr>
          <w:fldChar w:fldCharType="end"/>
        </w:r>
      </w:hyperlink>
    </w:p>
    <w:p w14:paraId="4D533DF5"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6948" w:history="1">
        <w:r w:rsidRPr="00FB3F7D">
          <w:rPr>
            <w:rStyle w:val="ad"/>
            <w:rFonts w:cs="Book Antiqua"/>
            <w:bCs/>
            <w:snapToGrid w:val="0"/>
          </w:rPr>
          <w:t>3.1.1</w:t>
        </w:r>
        <w:r w:rsidRPr="00FB3F7D">
          <w:rPr>
            <w:rStyle w:val="ad"/>
          </w:rPr>
          <w:t xml:space="preserve"> Introduction</w:t>
        </w:r>
        <w:r>
          <w:rPr>
            <w:webHidden/>
          </w:rPr>
          <w:tab/>
        </w:r>
        <w:r>
          <w:rPr>
            <w:webHidden/>
          </w:rPr>
          <w:fldChar w:fldCharType="begin"/>
        </w:r>
        <w:r>
          <w:rPr>
            <w:webHidden/>
          </w:rPr>
          <w:instrText xml:space="preserve"> PAGEREF _Toc38986948 \h </w:instrText>
        </w:r>
        <w:r>
          <w:rPr>
            <w:webHidden/>
          </w:rPr>
        </w:r>
        <w:r>
          <w:rPr>
            <w:webHidden/>
          </w:rPr>
          <w:fldChar w:fldCharType="separate"/>
        </w:r>
        <w:r w:rsidR="00A70DBA">
          <w:rPr>
            <w:webHidden/>
          </w:rPr>
          <w:t>42</w:t>
        </w:r>
        <w:r>
          <w:rPr>
            <w:webHidden/>
          </w:rPr>
          <w:fldChar w:fldCharType="end"/>
        </w:r>
      </w:hyperlink>
    </w:p>
    <w:p w14:paraId="0D7CBE58" w14:textId="77777777" w:rsidR="00FB59F1" w:rsidRDefault="00FB59F1">
      <w:pPr>
        <w:pStyle w:val="41"/>
        <w:tabs>
          <w:tab w:val="right" w:leader="dot" w:pos="9629"/>
        </w:tabs>
        <w:rPr>
          <w:rFonts w:asciiTheme="minorHAnsi" w:eastAsiaTheme="minorEastAsia" w:hAnsiTheme="minorHAnsi" w:cstheme="minorBidi"/>
          <w:noProof/>
          <w:kern w:val="2"/>
          <w:szCs w:val="22"/>
        </w:rPr>
      </w:pPr>
      <w:hyperlink w:anchor="_Toc38986949" w:history="1">
        <w:r w:rsidRPr="00FB3F7D">
          <w:rPr>
            <w:rStyle w:val="ad"/>
            <w:rFonts w:cs="Book Antiqua"/>
            <w:bCs/>
            <w:noProof/>
          </w:rPr>
          <w:t>3.1.1.1</w:t>
        </w:r>
        <w:r w:rsidRPr="00FB3F7D">
          <w:rPr>
            <w:rStyle w:val="ad"/>
            <w:noProof/>
          </w:rPr>
          <w:t xml:space="preserve"> About This Lab</w:t>
        </w:r>
        <w:r>
          <w:rPr>
            <w:noProof/>
            <w:webHidden/>
          </w:rPr>
          <w:tab/>
        </w:r>
        <w:r>
          <w:rPr>
            <w:noProof/>
            <w:webHidden/>
          </w:rPr>
          <w:fldChar w:fldCharType="begin"/>
        </w:r>
        <w:r>
          <w:rPr>
            <w:noProof/>
            <w:webHidden/>
          </w:rPr>
          <w:instrText xml:space="preserve"> PAGEREF _Toc38986949 \h </w:instrText>
        </w:r>
        <w:r>
          <w:rPr>
            <w:noProof/>
            <w:webHidden/>
          </w:rPr>
        </w:r>
        <w:r>
          <w:rPr>
            <w:noProof/>
            <w:webHidden/>
          </w:rPr>
          <w:fldChar w:fldCharType="separate"/>
        </w:r>
        <w:r w:rsidR="00A70DBA">
          <w:rPr>
            <w:noProof/>
            <w:webHidden/>
          </w:rPr>
          <w:t>42</w:t>
        </w:r>
        <w:r>
          <w:rPr>
            <w:noProof/>
            <w:webHidden/>
          </w:rPr>
          <w:fldChar w:fldCharType="end"/>
        </w:r>
      </w:hyperlink>
    </w:p>
    <w:p w14:paraId="059EDD63" w14:textId="77777777" w:rsidR="00FB59F1" w:rsidRDefault="00FB59F1">
      <w:pPr>
        <w:pStyle w:val="41"/>
        <w:tabs>
          <w:tab w:val="right" w:leader="dot" w:pos="9629"/>
        </w:tabs>
        <w:rPr>
          <w:rFonts w:asciiTheme="minorHAnsi" w:eastAsiaTheme="minorEastAsia" w:hAnsiTheme="minorHAnsi" w:cstheme="minorBidi"/>
          <w:noProof/>
          <w:kern w:val="2"/>
          <w:szCs w:val="22"/>
        </w:rPr>
      </w:pPr>
      <w:hyperlink w:anchor="_Toc38986950" w:history="1">
        <w:r w:rsidRPr="00FB3F7D">
          <w:rPr>
            <w:rStyle w:val="ad"/>
            <w:rFonts w:cs="Book Antiqua"/>
            <w:bCs/>
            <w:noProof/>
          </w:rPr>
          <w:t>3.1.1.2</w:t>
        </w:r>
        <w:r w:rsidRPr="00FB3F7D">
          <w:rPr>
            <w:rStyle w:val="ad"/>
            <w:noProof/>
          </w:rPr>
          <w:t xml:space="preserve"> Objectives</w:t>
        </w:r>
        <w:r>
          <w:rPr>
            <w:noProof/>
            <w:webHidden/>
          </w:rPr>
          <w:tab/>
        </w:r>
        <w:r>
          <w:rPr>
            <w:noProof/>
            <w:webHidden/>
          </w:rPr>
          <w:fldChar w:fldCharType="begin"/>
        </w:r>
        <w:r>
          <w:rPr>
            <w:noProof/>
            <w:webHidden/>
          </w:rPr>
          <w:instrText xml:space="preserve"> PAGEREF _Toc38986950 \h </w:instrText>
        </w:r>
        <w:r>
          <w:rPr>
            <w:noProof/>
            <w:webHidden/>
          </w:rPr>
        </w:r>
        <w:r>
          <w:rPr>
            <w:noProof/>
            <w:webHidden/>
          </w:rPr>
          <w:fldChar w:fldCharType="separate"/>
        </w:r>
        <w:r w:rsidR="00A70DBA">
          <w:rPr>
            <w:noProof/>
            <w:webHidden/>
          </w:rPr>
          <w:t>42</w:t>
        </w:r>
        <w:r>
          <w:rPr>
            <w:noProof/>
            <w:webHidden/>
          </w:rPr>
          <w:fldChar w:fldCharType="end"/>
        </w:r>
      </w:hyperlink>
    </w:p>
    <w:p w14:paraId="3A9FC0E8" w14:textId="77777777" w:rsidR="00FB59F1" w:rsidRDefault="00FB59F1">
      <w:pPr>
        <w:pStyle w:val="41"/>
        <w:tabs>
          <w:tab w:val="right" w:leader="dot" w:pos="9629"/>
        </w:tabs>
        <w:rPr>
          <w:rFonts w:asciiTheme="minorHAnsi" w:eastAsiaTheme="minorEastAsia" w:hAnsiTheme="minorHAnsi" w:cstheme="minorBidi"/>
          <w:noProof/>
          <w:kern w:val="2"/>
          <w:szCs w:val="22"/>
        </w:rPr>
      </w:pPr>
      <w:hyperlink w:anchor="_Toc38986951" w:history="1">
        <w:r w:rsidRPr="00FB3F7D">
          <w:rPr>
            <w:rStyle w:val="ad"/>
            <w:rFonts w:cs="Book Antiqua"/>
            <w:bCs/>
            <w:noProof/>
          </w:rPr>
          <w:t>3.1.1.3</w:t>
        </w:r>
        <w:r w:rsidRPr="00FB3F7D">
          <w:rPr>
            <w:rStyle w:val="ad"/>
            <w:noProof/>
          </w:rPr>
          <w:t xml:space="preserve"> Networking Topology</w:t>
        </w:r>
        <w:r>
          <w:rPr>
            <w:noProof/>
            <w:webHidden/>
          </w:rPr>
          <w:tab/>
        </w:r>
        <w:r>
          <w:rPr>
            <w:noProof/>
            <w:webHidden/>
          </w:rPr>
          <w:fldChar w:fldCharType="begin"/>
        </w:r>
        <w:r>
          <w:rPr>
            <w:noProof/>
            <w:webHidden/>
          </w:rPr>
          <w:instrText xml:space="preserve"> PAGEREF _Toc38986951 \h </w:instrText>
        </w:r>
        <w:r>
          <w:rPr>
            <w:noProof/>
            <w:webHidden/>
          </w:rPr>
        </w:r>
        <w:r>
          <w:rPr>
            <w:noProof/>
            <w:webHidden/>
          </w:rPr>
          <w:fldChar w:fldCharType="separate"/>
        </w:r>
        <w:r w:rsidR="00A70DBA">
          <w:rPr>
            <w:noProof/>
            <w:webHidden/>
          </w:rPr>
          <w:t>42</w:t>
        </w:r>
        <w:r>
          <w:rPr>
            <w:noProof/>
            <w:webHidden/>
          </w:rPr>
          <w:fldChar w:fldCharType="end"/>
        </w:r>
      </w:hyperlink>
    </w:p>
    <w:p w14:paraId="1DB868FD"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6952" w:history="1">
        <w:r w:rsidRPr="00FB3F7D">
          <w:rPr>
            <w:rStyle w:val="ad"/>
            <w:rFonts w:cs="Book Antiqua"/>
            <w:bCs/>
            <w:snapToGrid w:val="0"/>
          </w:rPr>
          <w:t>3.1.2</w:t>
        </w:r>
        <w:r w:rsidRPr="00FB3F7D">
          <w:rPr>
            <w:rStyle w:val="ad"/>
          </w:rPr>
          <w:t xml:space="preserve"> Lab Configuration</w:t>
        </w:r>
        <w:r>
          <w:rPr>
            <w:webHidden/>
          </w:rPr>
          <w:tab/>
        </w:r>
        <w:r>
          <w:rPr>
            <w:webHidden/>
          </w:rPr>
          <w:fldChar w:fldCharType="begin"/>
        </w:r>
        <w:r>
          <w:rPr>
            <w:webHidden/>
          </w:rPr>
          <w:instrText xml:space="preserve"> PAGEREF _Toc38986952 \h </w:instrText>
        </w:r>
        <w:r>
          <w:rPr>
            <w:webHidden/>
          </w:rPr>
        </w:r>
        <w:r>
          <w:rPr>
            <w:webHidden/>
          </w:rPr>
          <w:fldChar w:fldCharType="separate"/>
        </w:r>
        <w:r w:rsidR="00A70DBA">
          <w:rPr>
            <w:webHidden/>
          </w:rPr>
          <w:t>43</w:t>
        </w:r>
        <w:r>
          <w:rPr>
            <w:webHidden/>
          </w:rPr>
          <w:fldChar w:fldCharType="end"/>
        </w:r>
      </w:hyperlink>
    </w:p>
    <w:p w14:paraId="46A06A2E" w14:textId="77777777" w:rsidR="00FB59F1" w:rsidRDefault="00FB59F1">
      <w:pPr>
        <w:pStyle w:val="41"/>
        <w:tabs>
          <w:tab w:val="right" w:leader="dot" w:pos="9629"/>
        </w:tabs>
        <w:rPr>
          <w:rFonts w:asciiTheme="minorHAnsi" w:eastAsiaTheme="minorEastAsia" w:hAnsiTheme="minorHAnsi" w:cstheme="minorBidi"/>
          <w:noProof/>
          <w:kern w:val="2"/>
          <w:szCs w:val="22"/>
        </w:rPr>
      </w:pPr>
      <w:hyperlink w:anchor="_Toc38986953" w:history="1">
        <w:r w:rsidRPr="00FB3F7D">
          <w:rPr>
            <w:rStyle w:val="ad"/>
            <w:rFonts w:cs="Book Antiqua"/>
            <w:bCs/>
            <w:noProof/>
          </w:rPr>
          <w:t>3.1.2.1</w:t>
        </w:r>
        <w:r w:rsidRPr="00FB3F7D">
          <w:rPr>
            <w:rStyle w:val="ad"/>
            <w:noProof/>
          </w:rPr>
          <w:t xml:space="preserve"> Configuration Roadmap</w:t>
        </w:r>
        <w:r>
          <w:rPr>
            <w:noProof/>
            <w:webHidden/>
          </w:rPr>
          <w:tab/>
        </w:r>
        <w:r>
          <w:rPr>
            <w:noProof/>
            <w:webHidden/>
          </w:rPr>
          <w:fldChar w:fldCharType="begin"/>
        </w:r>
        <w:r>
          <w:rPr>
            <w:noProof/>
            <w:webHidden/>
          </w:rPr>
          <w:instrText xml:space="preserve"> PAGEREF _Toc38986953 \h </w:instrText>
        </w:r>
        <w:r>
          <w:rPr>
            <w:noProof/>
            <w:webHidden/>
          </w:rPr>
        </w:r>
        <w:r>
          <w:rPr>
            <w:noProof/>
            <w:webHidden/>
          </w:rPr>
          <w:fldChar w:fldCharType="separate"/>
        </w:r>
        <w:r w:rsidR="00A70DBA">
          <w:rPr>
            <w:noProof/>
            <w:webHidden/>
          </w:rPr>
          <w:t>43</w:t>
        </w:r>
        <w:r>
          <w:rPr>
            <w:noProof/>
            <w:webHidden/>
          </w:rPr>
          <w:fldChar w:fldCharType="end"/>
        </w:r>
      </w:hyperlink>
    </w:p>
    <w:p w14:paraId="1316505D" w14:textId="77777777" w:rsidR="00FB59F1" w:rsidRDefault="00FB59F1">
      <w:pPr>
        <w:pStyle w:val="41"/>
        <w:tabs>
          <w:tab w:val="right" w:leader="dot" w:pos="9629"/>
        </w:tabs>
        <w:rPr>
          <w:rFonts w:asciiTheme="minorHAnsi" w:eastAsiaTheme="minorEastAsia" w:hAnsiTheme="minorHAnsi" w:cstheme="minorBidi"/>
          <w:noProof/>
          <w:kern w:val="2"/>
          <w:szCs w:val="22"/>
        </w:rPr>
      </w:pPr>
      <w:hyperlink w:anchor="_Toc38986954" w:history="1">
        <w:r w:rsidRPr="00FB3F7D">
          <w:rPr>
            <w:rStyle w:val="ad"/>
            <w:rFonts w:cs="Book Antiqua"/>
            <w:bCs/>
            <w:noProof/>
          </w:rPr>
          <w:t>3.1.2.2</w:t>
        </w:r>
        <w:r w:rsidRPr="00FB3F7D">
          <w:rPr>
            <w:rStyle w:val="ad"/>
            <w:noProof/>
          </w:rPr>
          <w:t xml:space="preserve"> Configuration Procedure</w:t>
        </w:r>
        <w:r>
          <w:rPr>
            <w:noProof/>
            <w:webHidden/>
          </w:rPr>
          <w:tab/>
        </w:r>
        <w:r>
          <w:rPr>
            <w:noProof/>
            <w:webHidden/>
          </w:rPr>
          <w:fldChar w:fldCharType="begin"/>
        </w:r>
        <w:r>
          <w:rPr>
            <w:noProof/>
            <w:webHidden/>
          </w:rPr>
          <w:instrText xml:space="preserve"> PAGEREF _Toc38986954 \h </w:instrText>
        </w:r>
        <w:r>
          <w:rPr>
            <w:noProof/>
            <w:webHidden/>
          </w:rPr>
        </w:r>
        <w:r>
          <w:rPr>
            <w:noProof/>
            <w:webHidden/>
          </w:rPr>
          <w:fldChar w:fldCharType="separate"/>
        </w:r>
        <w:r w:rsidR="00A70DBA">
          <w:rPr>
            <w:noProof/>
            <w:webHidden/>
          </w:rPr>
          <w:t>43</w:t>
        </w:r>
        <w:r>
          <w:rPr>
            <w:noProof/>
            <w:webHidden/>
          </w:rPr>
          <w:fldChar w:fldCharType="end"/>
        </w:r>
      </w:hyperlink>
    </w:p>
    <w:p w14:paraId="5A15B79B"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6955" w:history="1">
        <w:r w:rsidRPr="00FB3F7D">
          <w:rPr>
            <w:rStyle w:val="ad"/>
            <w:rFonts w:cs="Book Antiqua"/>
            <w:bCs/>
            <w:snapToGrid w:val="0"/>
          </w:rPr>
          <w:t>3.1.3</w:t>
        </w:r>
        <w:r w:rsidRPr="00FB3F7D">
          <w:rPr>
            <w:rStyle w:val="ad"/>
          </w:rPr>
          <w:t xml:space="preserve"> Verification</w:t>
        </w:r>
        <w:r>
          <w:rPr>
            <w:webHidden/>
          </w:rPr>
          <w:tab/>
        </w:r>
        <w:r>
          <w:rPr>
            <w:webHidden/>
          </w:rPr>
          <w:fldChar w:fldCharType="begin"/>
        </w:r>
        <w:r>
          <w:rPr>
            <w:webHidden/>
          </w:rPr>
          <w:instrText xml:space="preserve"> PAGEREF _Toc38986955 \h </w:instrText>
        </w:r>
        <w:r>
          <w:rPr>
            <w:webHidden/>
          </w:rPr>
        </w:r>
        <w:r>
          <w:rPr>
            <w:webHidden/>
          </w:rPr>
          <w:fldChar w:fldCharType="separate"/>
        </w:r>
        <w:r w:rsidR="00A70DBA">
          <w:rPr>
            <w:webHidden/>
          </w:rPr>
          <w:t>49</w:t>
        </w:r>
        <w:r>
          <w:rPr>
            <w:webHidden/>
          </w:rPr>
          <w:fldChar w:fldCharType="end"/>
        </w:r>
      </w:hyperlink>
    </w:p>
    <w:p w14:paraId="0E319B84"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6956" w:history="1">
        <w:r w:rsidRPr="00FB3F7D">
          <w:rPr>
            <w:rStyle w:val="ad"/>
            <w:rFonts w:cs="Book Antiqua"/>
            <w:bCs/>
            <w:snapToGrid w:val="0"/>
          </w:rPr>
          <w:t>3.1.4</w:t>
        </w:r>
        <w:r w:rsidRPr="00FB3F7D">
          <w:rPr>
            <w:rStyle w:val="ad"/>
          </w:rPr>
          <w:t xml:space="preserve"> Configuration Reference</w:t>
        </w:r>
        <w:r>
          <w:rPr>
            <w:webHidden/>
          </w:rPr>
          <w:tab/>
        </w:r>
        <w:r>
          <w:rPr>
            <w:webHidden/>
          </w:rPr>
          <w:fldChar w:fldCharType="begin"/>
        </w:r>
        <w:r>
          <w:rPr>
            <w:webHidden/>
          </w:rPr>
          <w:instrText xml:space="preserve"> PAGEREF _Toc38986956 \h </w:instrText>
        </w:r>
        <w:r>
          <w:rPr>
            <w:webHidden/>
          </w:rPr>
        </w:r>
        <w:r>
          <w:rPr>
            <w:webHidden/>
          </w:rPr>
          <w:fldChar w:fldCharType="separate"/>
        </w:r>
        <w:r w:rsidR="00A70DBA">
          <w:rPr>
            <w:webHidden/>
          </w:rPr>
          <w:t>49</w:t>
        </w:r>
        <w:r>
          <w:rPr>
            <w:webHidden/>
          </w:rPr>
          <w:fldChar w:fldCharType="end"/>
        </w:r>
      </w:hyperlink>
    </w:p>
    <w:p w14:paraId="2027C124"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6957" w:history="1">
        <w:r w:rsidRPr="00FB3F7D">
          <w:rPr>
            <w:rStyle w:val="ad"/>
            <w:rFonts w:cs="Book Antiqua"/>
            <w:bCs/>
            <w:snapToGrid w:val="0"/>
          </w:rPr>
          <w:t>3.1.5</w:t>
        </w:r>
        <w:r w:rsidRPr="00FB3F7D">
          <w:rPr>
            <w:rStyle w:val="ad"/>
          </w:rPr>
          <w:t xml:space="preserve"> Quiz</w:t>
        </w:r>
        <w:r>
          <w:rPr>
            <w:webHidden/>
          </w:rPr>
          <w:tab/>
        </w:r>
        <w:r>
          <w:rPr>
            <w:webHidden/>
          </w:rPr>
          <w:fldChar w:fldCharType="begin"/>
        </w:r>
        <w:r>
          <w:rPr>
            <w:webHidden/>
          </w:rPr>
          <w:instrText xml:space="preserve"> PAGEREF _Toc38986957 \h </w:instrText>
        </w:r>
        <w:r>
          <w:rPr>
            <w:webHidden/>
          </w:rPr>
        </w:r>
        <w:r>
          <w:rPr>
            <w:webHidden/>
          </w:rPr>
          <w:fldChar w:fldCharType="separate"/>
        </w:r>
        <w:r w:rsidR="00A70DBA">
          <w:rPr>
            <w:webHidden/>
          </w:rPr>
          <w:t>51</w:t>
        </w:r>
        <w:r>
          <w:rPr>
            <w:webHidden/>
          </w:rPr>
          <w:fldChar w:fldCharType="end"/>
        </w:r>
      </w:hyperlink>
    </w:p>
    <w:p w14:paraId="30293FAC" w14:textId="77777777" w:rsidR="00FB59F1" w:rsidRDefault="00FB59F1">
      <w:pPr>
        <w:pStyle w:val="20"/>
        <w:tabs>
          <w:tab w:val="right" w:leader="dot" w:pos="9629"/>
        </w:tabs>
        <w:rPr>
          <w:rFonts w:asciiTheme="minorHAnsi" w:eastAsiaTheme="minorEastAsia" w:hAnsiTheme="minorHAnsi" w:cstheme="minorBidi"/>
          <w:kern w:val="2"/>
          <w:szCs w:val="22"/>
        </w:rPr>
      </w:pPr>
      <w:hyperlink w:anchor="_Toc38986958" w:history="1">
        <w:r w:rsidRPr="00FB3F7D">
          <w:rPr>
            <w:rStyle w:val="ad"/>
            <w:snapToGrid w:val="0"/>
          </w:rPr>
          <w:t>3.2</w:t>
        </w:r>
        <w:r w:rsidRPr="00FB3F7D">
          <w:rPr>
            <w:rStyle w:val="ad"/>
          </w:rPr>
          <w:t xml:space="preserve"> Lab 2: Spanning Tree</w:t>
        </w:r>
        <w:r>
          <w:rPr>
            <w:webHidden/>
          </w:rPr>
          <w:tab/>
        </w:r>
        <w:r>
          <w:rPr>
            <w:webHidden/>
          </w:rPr>
          <w:fldChar w:fldCharType="begin"/>
        </w:r>
        <w:r>
          <w:rPr>
            <w:webHidden/>
          </w:rPr>
          <w:instrText xml:space="preserve"> PAGEREF _Toc38986958 \h </w:instrText>
        </w:r>
        <w:r>
          <w:rPr>
            <w:webHidden/>
          </w:rPr>
        </w:r>
        <w:r>
          <w:rPr>
            <w:webHidden/>
          </w:rPr>
          <w:fldChar w:fldCharType="separate"/>
        </w:r>
        <w:r w:rsidR="00A70DBA">
          <w:rPr>
            <w:webHidden/>
          </w:rPr>
          <w:t>52</w:t>
        </w:r>
        <w:r>
          <w:rPr>
            <w:webHidden/>
          </w:rPr>
          <w:fldChar w:fldCharType="end"/>
        </w:r>
      </w:hyperlink>
    </w:p>
    <w:p w14:paraId="397C68CD"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6959" w:history="1">
        <w:r w:rsidRPr="00FB3F7D">
          <w:rPr>
            <w:rStyle w:val="ad"/>
            <w:rFonts w:cs="Book Antiqua"/>
            <w:bCs/>
            <w:snapToGrid w:val="0"/>
          </w:rPr>
          <w:t>3.2.1</w:t>
        </w:r>
        <w:r w:rsidRPr="00FB3F7D">
          <w:rPr>
            <w:rStyle w:val="ad"/>
          </w:rPr>
          <w:t xml:space="preserve"> Introduction</w:t>
        </w:r>
        <w:r>
          <w:rPr>
            <w:webHidden/>
          </w:rPr>
          <w:tab/>
        </w:r>
        <w:r>
          <w:rPr>
            <w:webHidden/>
          </w:rPr>
          <w:fldChar w:fldCharType="begin"/>
        </w:r>
        <w:r>
          <w:rPr>
            <w:webHidden/>
          </w:rPr>
          <w:instrText xml:space="preserve"> PAGEREF _Toc38986959 \h </w:instrText>
        </w:r>
        <w:r>
          <w:rPr>
            <w:webHidden/>
          </w:rPr>
        </w:r>
        <w:r>
          <w:rPr>
            <w:webHidden/>
          </w:rPr>
          <w:fldChar w:fldCharType="separate"/>
        </w:r>
        <w:r w:rsidR="00A70DBA">
          <w:rPr>
            <w:webHidden/>
          </w:rPr>
          <w:t>52</w:t>
        </w:r>
        <w:r>
          <w:rPr>
            <w:webHidden/>
          </w:rPr>
          <w:fldChar w:fldCharType="end"/>
        </w:r>
      </w:hyperlink>
    </w:p>
    <w:p w14:paraId="74CD469A" w14:textId="77777777" w:rsidR="00FB59F1" w:rsidRDefault="00FB59F1">
      <w:pPr>
        <w:pStyle w:val="41"/>
        <w:tabs>
          <w:tab w:val="right" w:leader="dot" w:pos="9629"/>
        </w:tabs>
        <w:rPr>
          <w:rFonts w:asciiTheme="minorHAnsi" w:eastAsiaTheme="minorEastAsia" w:hAnsiTheme="minorHAnsi" w:cstheme="minorBidi"/>
          <w:noProof/>
          <w:kern w:val="2"/>
          <w:szCs w:val="22"/>
        </w:rPr>
      </w:pPr>
      <w:hyperlink w:anchor="_Toc38986960" w:history="1">
        <w:r w:rsidRPr="00FB3F7D">
          <w:rPr>
            <w:rStyle w:val="ad"/>
            <w:rFonts w:cs="Book Antiqua"/>
            <w:bCs/>
            <w:noProof/>
          </w:rPr>
          <w:t>3.2.1.1</w:t>
        </w:r>
        <w:r w:rsidRPr="00FB3F7D">
          <w:rPr>
            <w:rStyle w:val="ad"/>
            <w:noProof/>
          </w:rPr>
          <w:t xml:space="preserve"> About This Lab</w:t>
        </w:r>
        <w:r>
          <w:rPr>
            <w:noProof/>
            <w:webHidden/>
          </w:rPr>
          <w:tab/>
        </w:r>
        <w:r>
          <w:rPr>
            <w:noProof/>
            <w:webHidden/>
          </w:rPr>
          <w:fldChar w:fldCharType="begin"/>
        </w:r>
        <w:r>
          <w:rPr>
            <w:noProof/>
            <w:webHidden/>
          </w:rPr>
          <w:instrText xml:space="preserve"> PAGEREF _Toc38986960 \h </w:instrText>
        </w:r>
        <w:r>
          <w:rPr>
            <w:noProof/>
            <w:webHidden/>
          </w:rPr>
        </w:r>
        <w:r>
          <w:rPr>
            <w:noProof/>
            <w:webHidden/>
          </w:rPr>
          <w:fldChar w:fldCharType="separate"/>
        </w:r>
        <w:r w:rsidR="00A70DBA">
          <w:rPr>
            <w:noProof/>
            <w:webHidden/>
          </w:rPr>
          <w:t>52</w:t>
        </w:r>
        <w:r>
          <w:rPr>
            <w:noProof/>
            <w:webHidden/>
          </w:rPr>
          <w:fldChar w:fldCharType="end"/>
        </w:r>
      </w:hyperlink>
    </w:p>
    <w:p w14:paraId="021A82C0" w14:textId="77777777" w:rsidR="00FB59F1" w:rsidRDefault="00FB59F1">
      <w:pPr>
        <w:pStyle w:val="41"/>
        <w:tabs>
          <w:tab w:val="right" w:leader="dot" w:pos="9629"/>
        </w:tabs>
        <w:rPr>
          <w:rFonts w:asciiTheme="minorHAnsi" w:eastAsiaTheme="minorEastAsia" w:hAnsiTheme="minorHAnsi" w:cstheme="minorBidi"/>
          <w:noProof/>
          <w:kern w:val="2"/>
          <w:szCs w:val="22"/>
        </w:rPr>
      </w:pPr>
      <w:hyperlink w:anchor="_Toc38986961" w:history="1">
        <w:r w:rsidRPr="00FB3F7D">
          <w:rPr>
            <w:rStyle w:val="ad"/>
            <w:rFonts w:cs="Book Antiqua"/>
            <w:bCs/>
            <w:noProof/>
          </w:rPr>
          <w:t>3.2.1.2</w:t>
        </w:r>
        <w:r w:rsidRPr="00FB3F7D">
          <w:rPr>
            <w:rStyle w:val="ad"/>
            <w:noProof/>
          </w:rPr>
          <w:t xml:space="preserve"> Objectives</w:t>
        </w:r>
        <w:r>
          <w:rPr>
            <w:noProof/>
            <w:webHidden/>
          </w:rPr>
          <w:tab/>
        </w:r>
        <w:r>
          <w:rPr>
            <w:noProof/>
            <w:webHidden/>
          </w:rPr>
          <w:fldChar w:fldCharType="begin"/>
        </w:r>
        <w:r>
          <w:rPr>
            <w:noProof/>
            <w:webHidden/>
          </w:rPr>
          <w:instrText xml:space="preserve"> PAGEREF _Toc38986961 \h </w:instrText>
        </w:r>
        <w:r>
          <w:rPr>
            <w:noProof/>
            <w:webHidden/>
          </w:rPr>
        </w:r>
        <w:r>
          <w:rPr>
            <w:noProof/>
            <w:webHidden/>
          </w:rPr>
          <w:fldChar w:fldCharType="separate"/>
        </w:r>
        <w:r w:rsidR="00A70DBA">
          <w:rPr>
            <w:noProof/>
            <w:webHidden/>
          </w:rPr>
          <w:t>52</w:t>
        </w:r>
        <w:r>
          <w:rPr>
            <w:noProof/>
            <w:webHidden/>
          </w:rPr>
          <w:fldChar w:fldCharType="end"/>
        </w:r>
      </w:hyperlink>
    </w:p>
    <w:p w14:paraId="4E16BC84" w14:textId="77777777" w:rsidR="00FB59F1" w:rsidRDefault="00FB59F1">
      <w:pPr>
        <w:pStyle w:val="41"/>
        <w:tabs>
          <w:tab w:val="right" w:leader="dot" w:pos="9629"/>
        </w:tabs>
        <w:rPr>
          <w:rFonts w:asciiTheme="minorHAnsi" w:eastAsiaTheme="minorEastAsia" w:hAnsiTheme="minorHAnsi" w:cstheme="minorBidi"/>
          <w:noProof/>
          <w:kern w:val="2"/>
          <w:szCs w:val="22"/>
        </w:rPr>
      </w:pPr>
      <w:hyperlink w:anchor="_Toc38986962" w:history="1">
        <w:r w:rsidRPr="00FB3F7D">
          <w:rPr>
            <w:rStyle w:val="ad"/>
            <w:rFonts w:cs="Book Antiqua"/>
            <w:bCs/>
            <w:noProof/>
          </w:rPr>
          <w:t>3.2.1.3</w:t>
        </w:r>
        <w:r w:rsidRPr="00FB3F7D">
          <w:rPr>
            <w:rStyle w:val="ad"/>
            <w:noProof/>
          </w:rPr>
          <w:t xml:space="preserve"> Networking Topology</w:t>
        </w:r>
        <w:r>
          <w:rPr>
            <w:noProof/>
            <w:webHidden/>
          </w:rPr>
          <w:tab/>
        </w:r>
        <w:r>
          <w:rPr>
            <w:noProof/>
            <w:webHidden/>
          </w:rPr>
          <w:fldChar w:fldCharType="begin"/>
        </w:r>
        <w:r>
          <w:rPr>
            <w:noProof/>
            <w:webHidden/>
          </w:rPr>
          <w:instrText xml:space="preserve"> PAGEREF _Toc38986962 \h </w:instrText>
        </w:r>
        <w:r>
          <w:rPr>
            <w:noProof/>
            <w:webHidden/>
          </w:rPr>
        </w:r>
        <w:r>
          <w:rPr>
            <w:noProof/>
            <w:webHidden/>
          </w:rPr>
          <w:fldChar w:fldCharType="separate"/>
        </w:r>
        <w:r w:rsidR="00A70DBA">
          <w:rPr>
            <w:noProof/>
            <w:webHidden/>
          </w:rPr>
          <w:t>52</w:t>
        </w:r>
        <w:r>
          <w:rPr>
            <w:noProof/>
            <w:webHidden/>
          </w:rPr>
          <w:fldChar w:fldCharType="end"/>
        </w:r>
      </w:hyperlink>
    </w:p>
    <w:p w14:paraId="594AF9B5"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6963" w:history="1">
        <w:r w:rsidRPr="00FB3F7D">
          <w:rPr>
            <w:rStyle w:val="ad"/>
            <w:rFonts w:cs="Book Antiqua"/>
            <w:bCs/>
            <w:snapToGrid w:val="0"/>
          </w:rPr>
          <w:t>3.2.2</w:t>
        </w:r>
        <w:r w:rsidRPr="00FB3F7D">
          <w:rPr>
            <w:rStyle w:val="ad"/>
          </w:rPr>
          <w:t xml:space="preserve"> Lab Configuration</w:t>
        </w:r>
        <w:r>
          <w:rPr>
            <w:webHidden/>
          </w:rPr>
          <w:tab/>
        </w:r>
        <w:r>
          <w:rPr>
            <w:webHidden/>
          </w:rPr>
          <w:fldChar w:fldCharType="begin"/>
        </w:r>
        <w:r>
          <w:rPr>
            <w:webHidden/>
          </w:rPr>
          <w:instrText xml:space="preserve"> PAGEREF _Toc38986963 \h </w:instrText>
        </w:r>
        <w:r>
          <w:rPr>
            <w:webHidden/>
          </w:rPr>
        </w:r>
        <w:r>
          <w:rPr>
            <w:webHidden/>
          </w:rPr>
          <w:fldChar w:fldCharType="separate"/>
        </w:r>
        <w:r w:rsidR="00A70DBA">
          <w:rPr>
            <w:webHidden/>
          </w:rPr>
          <w:t>53</w:t>
        </w:r>
        <w:r>
          <w:rPr>
            <w:webHidden/>
          </w:rPr>
          <w:fldChar w:fldCharType="end"/>
        </w:r>
      </w:hyperlink>
    </w:p>
    <w:p w14:paraId="2C5A78DC" w14:textId="77777777" w:rsidR="00FB59F1" w:rsidRDefault="00FB59F1">
      <w:pPr>
        <w:pStyle w:val="41"/>
        <w:tabs>
          <w:tab w:val="right" w:leader="dot" w:pos="9629"/>
        </w:tabs>
        <w:rPr>
          <w:rFonts w:asciiTheme="minorHAnsi" w:eastAsiaTheme="minorEastAsia" w:hAnsiTheme="minorHAnsi" w:cstheme="minorBidi"/>
          <w:noProof/>
          <w:kern w:val="2"/>
          <w:szCs w:val="22"/>
        </w:rPr>
      </w:pPr>
      <w:hyperlink w:anchor="_Toc38986964" w:history="1">
        <w:r w:rsidRPr="00FB3F7D">
          <w:rPr>
            <w:rStyle w:val="ad"/>
            <w:rFonts w:cs="Book Antiqua"/>
            <w:bCs/>
            <w:noProof/>
          </w:rPr>
          <w:t>3.2.2.1</w:t>
        </w:r>
        <w:r w:rsidRPr="00FB3F7D">
          <w:rPr>
            <w:rStyle w:val="ad"/>
            <w:noProof/>
          </w:rPr>
          <w:t xml:space="preserve"> Configuration Roadmap</w:t>
        </w:r>
        <w:r>
          <w:rPr>
            <w:noProof/>
            <w:webHidden/>
          </w:rPr>
          <w:tab/>
        </w:r>
        <w:r>
          <w:rPr>
            <w:noProof/>
            <w:webHidden/>
          </w:rPr>
          <w:fldChar w:fldCharType="begin"/>
        </w:r>
        <w:r>
          <w:rPr>
            <w:noProof/>
            <w:webHidden/>
          </w:rPr>
          <w:instrText xml:space="preserve"> PAGEREF _Toc38986964 \h </w:instrText>
        </w:r>
        <w:r>
          <w:rPr>
            <w:noProof/>
            <w:webHidden/>
          </w:rPr>
        </w:r>
        <w:r>
          <w:rPr>
            <w:noProof/>
            <w:webHidden/>
          </w:rPr>
          <w:fldChar w:fldCharType="separate"/>
        </w:r>
        <w:r w:rsidR="00A70DBA">
          <w:rPr>
            <w:noProof/>
            <w:webHidden/>
          </w:rPr>
          <w:t>53</w:t>
        </w:r>
        <w:r>
          <w:rPr>
            <w:noProof/>
            <w:webHidden/>
          </w:rPr>
          <w:fldChar w:fldCharType="end"/>
        </w:r>
      </w:hyperlink>
    </w:p>
    <w:p w14:paraId="25DB5D2D" w14:textId="77777777" w:rsidR="00FB59F1" w:rsidRDefault="00FB59F1">
      <w:pPr>
        <w:pStyle w:val="41"/>
        <w:tabs>
          <w:tab w:val="right" w:leader="dot" w:pos="9629"/>
        </w:tabs>
        <w:rPr>
          <w:rFonts w:asciiTheme="minorHAnsi" w:eastAsiaTheme="minorEastAsia" w:hAnsiTheme="minorHAnsi" w:cstheme="minorBidi"/>
          <w:noProof/>
          <w:kern w:val="2"/>
          <w:szCs w:val="22"/>
        </w:rPr>
      </w:pPr>
      <w:hyperlink w:anchor="_Toc38986965" w:history="1">
        <w:r w:rsidRPr="00FB3F7D">
          <w:rPr>
            <w:rStyle w:val="ad"/>
            <w:rFonts w:cs="Book Antiqua"/>
            <w:bCs/>
            <w:noProof/>
          </w:rPr>
          <w:t>3.2.2.2</w:t>
        </w:r>
        <w:r w:rsidRPr="00FB3F7D">
          <w:rPr>
            <w:rStyle w:val="ad"/>
            <w:noProof/>
          </w:rPr>
          <w:t xml:space="preserve"> Configuration Procedure</w:t>
        </w:r>
        <w:r>
          <w:rPr>
            <w:noProof/>
            <w:webHidden/>
          </w:rPr>
          <w:tab/>
        </w:r>
        <w:r>
          <w:rPr>
            <w:noProof/>
            <w:webHidden/>
          </w:rPr>
          <w:fldChar w:fldCharType="begin"/>
        </w:r>
        <w:r>
          <w:rPr>
            <w:noProof/>
            <w:webHidden/>
          </w:rPr>
          <w:instrText xml:space="preserve"> PAGEREF _Toc38986965 \h </w:instrText>
        </w:r>
        <w:r>
          <w:rPr>
            <w:noProof/>
            <w:webHidden/>
          </w:rPr>
        </w:r>
        <w:r>
          <w:rPr>
            <w:noProof/>
            <w:webHidden/>
          </w:rPr>
          <w:fldChar w:fldCharType="separate"/>
        </w:r>
        <w:r w:rsidR="00A70DBA">
          <w:rPr>
            <w:noProof/>
            <w:webHidden/>
          </w:rPr>
          <w:t>53</w:t>
        </w:r>
        <w:r>
          <w:rPr>
            <w:noProof/>
            <w:webHidden/>
          </w:rPr>
          <w:fldChar w:fldCharType="end"/>
        </w:r>
      </w:hyperlink>
    </w:p>
    <w:p w14:paraId="6B92453C"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6966" w:history="1">
        <w:r w:rsidRPr="00FB3F7D">
          <w:rPr>
            <w:rStyle w:val="ad"/>
            <w:rFonts w:cs="Book Antiqua"/>
            <w:bCs/>
            <w:snapToGrid w:val="0"/>
          </w:rPr>
          <w:t>3.2.3</w:t>
        </w:r>
        <w:r w:rsidRPr="00FB3F7D">
          <w:rPr>
            <w:rStyle w:val="ad"/>
          </w:rPr>
          <w:t xml:space="preserve"> Verification</w:t>
        </w:r>
        <w:r>
          <w:rPr>
            <w:webHidden/>
          </w:rPr>
          <w:tab/>
        </w:r>
        <w:r>
          <w:rPr>
            <w:webHidden/>
          </w:rPr>
          <w:fldChar w:fldCharType="begin"/>
        </w:r>
        <w:r>
          <w:rPr>
            <w:webHidden/>
          </w:rPr>
          <w:instrText xml:space="preserve"> PAGEREF _Toc38986966 \h </w:instrText>
        </w:r>
        <w:r>
          <w:rPr>
            <w:webHidden/>
          </w:rPr>
        </w:r>
        <w:r>
          <w:rPr>
            <w:webHidden/>
          </w:rPr>
          <w:fldChar w:fldCharType="separate"/>
        </w:r>
        <w:r w:rsidR="00A70DBA">
          <w:rPr>
            <w:webHidden/>
          </w:rPr>
          <w:t>60</w:t>
        </w:r>
        <w:r>
          <w:rPr>
            <w:webHidden/>
          </w:rPr>
          <w:fldChar w:fldCharType="end"/>
        </w:r>
      </w:hyperlink>
    </w:p>
    <w:p w14:paraId="65771059"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6967" w:history="1">
        <w:r w:rsidRPr="00FB3F7D">
          <w:rPr>
            <w:rStyle w:val="ad"/>
            <w:rFonts w:cs="Book Antiqua"/>
            <w:bCs/>
            <w:snapToGrid w:val="0"/>
          </w:rPr>
          <w:t>3.2.4</w:t>
        </w:r>
        <w:r w:rsidRPr="00FB3F7D">
          <w:rPr>
            <w:rStyle w:val="ad"/>
          </w:rPr>
          <w:t xml:space="preserve"> Configuration Reference</w:t>
        </w:r>
        <w:r>
          <w:rPr>
            <w:webHidden/>
          </w:rPr>
          <w:tab/>
        </w:r>
        <w:r>
          <w:rPr>
            <w:webHidden/>
          </w:rPr>
          <w:fldChar w:fldCharType="begin"/>
        </w:r>
        <w:r>
          <w:rPr>
            <w:webHidden/>
          </w:rPr>
          <w:instrText xml:space="preserve"> PAGEREF _Toc38986967 \h </w:instrText>
        </w:r>
        <w:r>
          <w:rPr>
            <w:webHidden/>
          </w:rPr>
        </w:r>
        <w:r>
          <w:rPr>
            <w:webHidden/>
          </w:rPr>
          <w:fldChar w:fldCharType="separate"/>
        </w:r>
        <w:r w:rsidR="00A70DBA">
          <w:rPr>
            <w:webHidden/>
          </w:rPr>
          <w:t>61</w:t>
        </w:r>
        <w:r>
          <w:rPr>
            <w:webHidden/>
          </w:rPr>
          <w:fldChar w:fldCharType="end"/>
        </w:r>
      </w:hyperlink>
    </w:p>
    <w:p w14:paraId="23BB026C"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6968" w:history="1">
        <w:r w:rsidRPr="00FB3F7D">
          <w:rPr>
            <w:rStyle w:val="ad"/>
            <w:rFonts w:cs="Book Antiqua"/>
            <w:bCs/>
            <w:snapToGrid w:val="0"/>
          </w:rPr>
          <w:t>3.2.5</w:t>
        </w:r>
        <w:r w:rsidRPr="00FB3F7D">
          <w:rPr>
            <w:rStyle w:val="ad"/>
          </w:rPr>
          <w:t xml:space="preserve"> Quiz</w:t>
        </w:r>
        <w:r>
          <w:rPr>
            <w:webHidden/>
          </w:rPr>
          <w:tab/>
        </w:r>
        <w:r>
          <w:rPr>
            <w:webHidden/>
          </w:rPr>
          <w:fldChar w:fldCharType="begin"/>
        </w:r>
        <w:r>
          <w:rPr>
            <w:webHidden/>
          </w:rPr>
          <w:instrText xml:space="preserve"> PAGEREF _Toc38986968 \h </w:instrText>
        </w:r>
        <w:r>
          <w:rPr>
            <w:webHidden/>
          </w:rPr>
        </w:r>
        <w:r>
          <w:rPr>
            <w:webHidden/>
          </w:rPr>
          <w:fldChar w:fldCharType="separate"/>
        </w:r>
        <w:r w:rsidR="00A70DBA">
          <w:rPr>
            <w:webHidden/>
          </w:rPr>
          <w:t>62</w:t>
        </w:r>
        <w:r>
          <w:rPr>
            <w:webHidden/>
          </w:rPr>
          <w:fldChar w:fldCharType="end"/>
        </w:r>
      </w:hyperlink>
    </w:p>
    <w:p w14:paraId="5858A5C6" w14:textId="77777777" w:rsidR="00FB59F1" w:rsidRDefault="00FB59F1">
      <w:pPr>
        <w:pStyle w:val="20"/>
        <w:tabs>
          <w:tab w:val="right" w:leader="dot" w:pos="9629"/>
        </w:tabs>
        <w:rPr>
          <w:rFonts w:asciiTheme="minorHAnsi" w:eastAsiaTheme="minorEastAsia" w:hAnsiTheme="minorHAnsi" w:cstheme="minorBidi"/>
          <w:kern w:val="2"/>
          <w:szCs w:val="22"/>
        </w:rPr>
      </w:pPr>
      <w:hyperlink w:anchor="_Toc38986969" w:history="1">
        <w:r w:rsidRPr="00FB3F7D">
          <w:rPr>
            <w:rStyle w:val="ad"/>
            <w:snapToGrid w:val="0"/>
          </w:rPr>
          <w:t>3.3</w:t>
        </w:r>
        <w:r w:rsidRPr="00FB3F7D">
          <w:rPr>
            <w:rStyle w:val="ad"/>
          </w:rPr>
          <w:t xml:space="preserve"> Lab 3: Ethernet Link Aggregation</w:t>
        </w:r>
        <w:r>
          <w:rPr>
            <w:webHidden/>
          </w:rPr>
          <w:tab/>
        </w:r>
        <w:r>
          <w:rPr>
            <w:webHidden/>
          </w:rPr>
          <w:fldChar w:fldCharType="begin"/>
        </w:r>
        <w:r>
          <w:rPr>
            <w:webHidden/>
          </w:rPr>
          <w:instrText xml:space="preserve"> PAGEREF _Toc38986969 \h </w:instrText>
        </w:r>
        <w:r>
          <w:rPr>
            <w:webHidden/>
          </w:rPr>
        </w:r>
        <w:r>
          <w:rPr>
            <w:webHidden/>
          </w:rPr>
          <w:fldChar w:fldCharType="separate"/>
        </w:r>
        <w:r w:rsidR="00A70DBA">
          <w:rPr>
            <w:webHidden/>
          </w:rPr>
          <w:t>63</w:t>
        </w:r>
        <w:r>
          <w:rPr>
            <w:webHidden/>
          </w:rPr>
          <w:fldChar w:fldCharType="end"/>
        </w:r>
      </w:hyperlink>
    </w:p>
    <w:p w14:paraId="5BDC9424"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6970" w:history="1">
        <w:r w:rsidRPr="00FB3F7D">
          <w:rPr>
            <w:rStyle w:val="ad"/>
            <w:rFonts w:cs="Book Antiqua"/>
            <w:bCs/>
            <w:snapToGrid w:val="0"/>
          </w:rPr>
          <w:t>3.3.1</w:t>
        </w:r>
        <w:r w:rsidRPr="00FB3F7D">
          <w:rPr>
            <w:rStyle w:val="ad"/>
          </w:rPr>
          <w:t xml:space="preserve"> Introduction</w:t>
        </w:r>
        <w:r>
          <w:rPr>
            <w:webHidden/>
          </w:rPr>
          <w:tab/>
        </w:r>
        <w:r>
          <w:rPr>
            <w:webHidden/>
          </w:rPr>
          <w:fldChar w:fldCharType="begin"/>
        </w:r>
        <w:r>
          <w:rPr>
            <w:webHidden/>
          </w:rPr>
          <w:instrText xml:space="preserve"> PAGEREF _Toc38986970 \h </w:instrText>
        </w:r>
        <w:r>
          <w:rPr>
            <w:webHidden/>
          </w:rPr>
        </w:r>
        <w:r>
          <w:rPr>
            <w:webHidden/>
          </w:rPr>
          <w:fldChar w:fldCharType="separate"/>
        </w:r>
        <w:r w:rsidR="00A70DBA">
          <w:rPr>
            <w:webHidden/>
          </w:rPr>
          <w:t>63</w:t>
        </w:r>
        <w:r>
          <w:rPr>
            <w:webHidden/>
          </w:rPr>
          <w:fldChar w:fldCharType="end"/>
        </w:r>
      </w:hyperlink>
    </w:p>
    <w:p w14:paraId="382C028B" w14:textId="77777777" w:rsidR="00FB59F1" w:rsidRDefault="00FB59F1">
      <w:pPr>
        <w:pStyle w:val="41"/>
        <w:tabs>
          <w:tab w:val="right" w:leader="dot" w:pos="9629"/>
        </w:tabs>
        <w:rPr>
          <w:rFonts w:asciiTheme="minorHAnsi" w:eastAsiaTheme="minorEastAsia" w:hAnsiTheme="minorHAnsi" w:cstheme="minorBidi"/>
          <w:noProof/>
          <w:kern w:val="2"/>
          <w:szCs w:val="22"/>
        </w:rPr>
      </w:pPr>
      <w:hyperlink w:anchor="_Toc38986971" w:history="1">
        <w:r w:rsidRPr="00FB3F7D">
          <w:rPr>
            <w:rStyle w:val="ad"/>
            <w:rFonts w:cs="Book Antiqua"/>
            <w:bCs/>
            <w:noProof/>
          </w:rPr>
          <w:t>3.3.1.1</w:t>
        </w:r>
        <w:r w:rsidRPr="00FB3F7D">
          <w:rPr>
            <w:rStyle w:val="ad"/>
            <w:noProof/>
          </w:rPr>
          <w:t xml:space="preserve"> About This Lab</w:t>
        </w:r>
        <w:r>
          <w:rPr>
            <w:noProof/>
            <w:webHidden/>
          </w:rPr>
          <w:tab/>
        </w:r>
        <w:r>
          <w:rPr>
            <w:noProof/>
            <w:webHidden/>
          </w:rPr>
          <w:fldChar w:fldCharType="begin"/>
        </w:r>
        <w:r>
          <w:rPr>
            <w:noProof/>
            <w:webHidden/>
          </w:rPr>
          <w:instrText xml:space="preserve"> PAGEREF _Toc38986971 \h </w:instrText>
        </w:r>
        <w:r>
          <w:rPr>
            <w:noProof/>
            <w:webHidden/>
          </w:rPr>
        </w:r>
        <w:r>
          <w:rPr>
            <w:noProof/>
            <w:webHidden/>
          </w:rPr>
          <w:fldChar w:fldCharType="separate"/>
        </w:r>
        <w:r w:rsidR="00A70DBA">
          <w:rPr>
            <w:noProof/>
            <w:webHidden/>
          </w:rPr>
          <w:t>63</w:t>
        </w:r>
        <w:r>
          <w:rPr>
            <w:noProof/>
            <w:webHidden/>
          </w:rPr>
          <w:fldChar w:fldCharType="end"/>
        </w:r>
      </w:hyperlink>
    </w:p>
    <w:p w14:paraId="0B6A63B1" w14:textId="77777777" w:rsidR="00FB59F1" w:rsidRDefault="00FB59F1">
      <w:pPr>
        <w:pStyle w:val="41"/>
        <w:tabs>
          <w:tab w:val="right" w:leader="dot" w:pos="9629"/>
        </w:tabs>
        <w:rPr>
          <w:rFonts w:asciiTheme="minorHAnsi" w:eastAsiaTheme="minorEastAsia" w:hAnsiTheme="minorHAnsi" w:cstheme="minorBidi"/>
          <w:noProof/>
          <w:kern w:val="2"/>
          <w:szCs w:val="22"/>
        </w:rPr>
      </w:pPr>
      <w:hyperlink w:anchor="_Toc38986972" w:history="1">
        <w:r w:rsidRPr="00FB3F7D">
          <w:rPr>
            <w:rStyle w:val="ad"/>
            <w:rFonts w:cs="Book Antiqua"/>
            <w:bCs/>
            <w:noProof/>
          </w:rPr>
          <w:t>3.3.1.2</w:t>
        </w:r>
        <w:r w:rsidRPr="00FB3F7D">
          <w:rPr>
            <w:rStyle w:val="ad"/>
            <w:noProof/>
          </w:rPr>
          <w:t xml:space="preserve"> Objectives</w:t>
        </w:r>
        <w:r>
          <w:rPr>
            <w:noProof/>
            <w:webHidden/>
          </w:rPr>
          <w:tab/>
        </w:r>
        <w:r>
          <w:rPr>
            <w:noProof/>
            <w:webHidden/>
          </w:rPr>
          <w:fldChar w:fldCharType="begin"/>
        </w:r>
        <w:r>
          <w:rPr>
            <w:noProof/>
            <w:webHidden/>
          </w:rPr>
          <w:instrText xml:space="preserve"> PAGEREF _Toc38986972 \h </w:instrText>
        </w:r>
        <w:r>
          <w:rPr>
            <w:noProof/>
            <w:webHidden/>
          </w:rPr>
        </w:r>
        <w:r>
          <w:rPr>
            <w:noProof/>
            <w:webHidden/>
          </w:rPr>
          <w:fldChar w:fldCharType="separate"/>
        </w:r>
        <w:r w:rsidR="00A70DBA">
          <w:rPr>
            <w:noProof/>
            <w:webHidden/>
          </w:rPr>
          <w:t>63</w:t>
        </w:r>
        <w:r>
          <w:rPr>
            <w:noProof/>
            <w:webHidden/>
          </w:rPr>
          <w:fldChar w:fldCharType="end"/>
        </w:r>
      </w:hyperlink>
    </w:p>
    <w:p w14:paraId="0B7F44F0" w14:textId="77777777" w:rsidR="00FB59F1" w:rsidRDefault="00FB59F1">
      <w:pPr>
        <w:pStyle w:val="41"/>
        <w:tabs>
          <w:tab w:val="right" w:leader="dot" w:pos="9629"/>
        </w:tabs>
        <w:rPr>
          <w:rFonts w:asciiTheme="minorHAnsi" w:eastAsiaTheme="minorEastAsia" w:hAnsiTheme="minorHAnsi" w:cstheme="minorBidi"/>
          <w:noProof/>
          <w:kern w:val="2"/>
          <w:szCs w:val="22"/>
        </w:rPr>
      </w:pPr>
      <w:hyperlink w:anchor="_Toc38986973" w:history="1">
        <w:r w:rsidRPr="00FB3F7D">
          <w:rPr>
            <w:rStyle w:val="ad"/>
            <w:rFonts w:cs="Book Antiqua"/>
            <w:bCs/>
            <w:noProof/>
          </w:rPr>
          <w:t>3.3.1.3</w:t>
        </w:r>
        <w:r w:rsidRPr="00FB3F7D">
          <w:rPr>
            <w:rStyle w:val="ad"/>
            <w:noProof/>
          </w:rPr>
          <w:t xml:space="preserve"> Networking Topology</w:t>
        </w:r>
        <w:r>
          <w:rPr>
            <w:noProof/>
            <w:webHidden/>
          </w:rPr>
          <w:tab/>
        </w:r>
        <w:r>
          <w:rPr>
            <w:noProof/>
            <w:webHidden/>
          </w:rPr>
          <w:fldChar w:fldCharType="begin"/>
        </w:r>
        <w:r>
          <w:rPr>
            <w:noProof/>
            <w:webHidden/>
          </w:rPr>
          <w:instrText xml:space="preserve"> PAGEREF _Toc38986973 \h </w:instrText>
        </w:r>
        <w:r>
          <w:rPr>
            <w:noProof/>
            <w:webHidden/>
          </w:rPr>
        </w:r>
        <w:r>
          <w:rPr>
            <w:noProof/>
            <w:webHidden/>
          </w:rPr>
          <w:fldChar w:fldCharType="separate"/>
        </w:r>
        <w:r w:rsidR="00A70DBA">
          <w:rPr>
            <w:noProof/>
            <w:webHidden/>
          </w:rPr>
          <w:t>63</w:t>
        </w:r>
        <w:r>
          <w:rPr>
            <w:noProof/>
            <w:webHidden/>
          </w:rPr>
          <w:fldChar w:fldCharType="end"/>
        </w:r>
      </w:hyperlink>
    </w:p>
    <w:p w14:paraId="2C84512D"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6974" w:history="1">
        <w:r w:rsidRPr="00FB3F7D">
          <w:rPr>
            <w:rStyle w:val="ad"/>
            <w:rFonts w:cs="Book Antiqua"/>
            <w:bCs/>
            <w:snapToGrid w:val="0"/>
          </w:rPr>
          <w:t>3.3.2</w:t>
        </w:r>
        <w:r w:rsidRPr="00FB3F7D">
          <w:rPr>
            <w:rStyle w:val="ad"/>
          </w:rPr>
          <w:t xml:space="preserve"> Lab Configuration</w:t>
        </w:r>
        <w:r>
          <w:rPr>
            <w:webHidden/>
          </w:rPr>
          <w:tab/>
        </w:r>
        <w:r>
          <w:rPr>
            <w:webHidden/>
          </w:rPr>
          <w:fldChar w:fldCharType="begin"/>
        </w:r>
        <w:r>
          <w:rPr>
            <w:webHidden/>
          </w:rPr>
          <w:instrText xml:space="preserve"> PAGEREF _Toc38986974 \h </w:instrText>
        </w:r>
        <w:r>
          <w:rPr>
            <w:webHidden/>
          </w:rPr>
        </w:r>
        <w:r>
          <w:rPr>
            <w:webHidden/>
          </w:rPr>
          <w:fldChar w:fldCharType="separate"/>
        </w:r>
        <w:r w:rsidR="00A70DBA">
          <w:rPr>
            <w:webHidden/>
          </w:rPr>
          <w:t>64</w:t>
        </w:r>
        <w:r>
          <w:rPr>
            <w:webHidden/>
          </w:rPr>
          <w:fldChar w:fldCharType="end"/>
        </w:r>
      </w:hyperlink>
    </w:p>
    <w:p w14:paraId="6B2B08B5" w14:textId="77777777" w:rsidR="00FB59F1" w:rsidRDefault="00FB59F1">
      <w:pPr>
        <w:pStyle w:val="41"/>
        <w:tabs>
          <w:tab w:val="right" w:leader="dot" w:pos="9629"/>
        </w:tabs>
        <w:rPr>
          <w:rFonts w:asciiTheme="minorHAnsi" w:eastAsiaTheme="minorEastAsia" w:hAnsiTheme="minorHAnsi" w:cstheme="minorBidi"/>
          <w:noProof/>
          <w:kern w:val="2"/>
          <w:szCs w:val="22"/>
        </w:rPr>
      </w:pPr>
      <w:hyperlink w:anchor="_Toc38986975" w:history="1">
        <w:r w:rsidRPr="00FB3F7D">
          <w:rPr>
            <w:rStyle w:val="ad"/>
            <w:rFonts w:cs="Book Antiqua"/>
            <w:bCs/>
            <w:noProof/>
          </w:rPr>
          <w:t>3.3.2.1</w:t>
        </w:r>
        <w:r w:rsidRPr="00FB3F7D">
          <w:rPr>
            <w:rStyle w:val="ad"/>
            <w:noProof/>
          </w:rPr>
          <w:t xml:space="preserve"> Configuration Roadmap</w:t>
        </w:r>
        <w:r>
          <w:rPr>
            <w:noProof/>
            <w:webHidden/>
          </w:rPr>
          <w:tab/>
        </w:r>
        <w:r>
          <w:rPr>
            <w:noProof/>
            <w:webHidden/>
          </w:rPr>
          <w:fldChar w:fldCharType="begin"/>
        </w:r>
        <w:r>
          <w:rPr>
            <w:noProof/>
            <w:webHidden/>
          </w:rPr>
          <w:instrText xml:space="preserve"> PAGEREF _Toc38986975 \h </w:instrText>
        </w:r>
        <w:r>
          <w:rPr>
            <w:noProof/>
            <w:webHidden/>
          </w:rPr>
        </w:r>
        <w:r>
          <w:rPr>
            <w:noProof/>
            <w:webHidden/>
          </w:rPr>
          <w:fldChar w:fldCharType="separate"/>
        </w:r>
        <w:r w:rsidR="00A70DBA">
          <w:rPr>
            <w:noProof/>
            <w:webHidden/>
          </w:rPr>
          <w:t>64</w:t>
        </w:r>
        <w:r>
          <w:rPr>
            <w:noProof/>
            <w:webHidden/>
          </w:rPr>
          <w:fldChar w:fldCharType="end"/>
        </w:r>
      </w:hyperlink>
    </w:p>
    <w:p w14:paraId="6CF9EE07" w14:textId="77777777" w:rsidR="00FB59F1" w:rsidRDefault="00FB59F1">
      <w:pPr>
        <w:pStyle w:val="41"/>
        <w:tabs>
          <w:tab w:val="right" w:leader="dot" w:pos="9629"/>
        </w:tabs>
        <w:rPr>
          <w:rFonts w:asciiTheme="minorHAnsi" w:eastAsiaTheme="minorEastAsia" w:hAnsiTheme="minorHAnsi" w:cstheme="minorBidi"/>
          <w:noProof/>
          <w:kern w:val="2"/>
          <w:szCs w:val="22"/>
        </w:rPr>
      </w:pPr>
      <w:hyperlink w:anchor="_Toc38986976" w:history="1">
        <w:r w:rsidRPr="00FB3F7D">
          <w:rPr>
            <w:rStyle w:val="ad"/>
            <w:rFonts w:cs="Book Antiqua"/>
            <w:bCs/>
            <w:noProof/>
          </w:rPr>
          <w:t>3.3.2.2</w:t>
        </w:r>
        <w:r w:rsidRPr="00FB3F7D">
          <w:rPr>
            <w:rStyle w:val="ad"/>
            <w:noProof/>
          </w:rPr>
          <w:t xml:space="preserve"> Configuration Procedure</w:t>
        </w:r>
        <w:r>
          <w:rPr>
            <w:noProof/>
            <w:webHidden/>
          </w:rPr>
          <w:tab/>
        </w:r>
        <w:r>
          <w:rPr>
            <w:noProof/>
            <w:webHidden/>
          </w:rPr>
          <w:fldChar w:fldCharType="begin"/>
        </w:r>
        <w:r>
          <w:rPr>
            <w:noProof/>
            <w:webHidden/>
          </w:rPr>
          <w:instrText xml:space="preserve"> PAGEREF _Toc38986976 \h </w:instrText>
        </w:r>
        <w:r>
          <w:rPr>
            <w:noProof/>
            <w:webHidden/>
          </w:rPr>
        </w:r>
        <w:r>
          <w:rPr>
            <w:noProof/>
            <w:webHidden/>
          </w:rPr>
          <w:fldChar w:fldCharType="separate"/>
        </w:r>
        <w:r w:rsidR="00A70DBA">
          <w:rPr>
            <w:noProof/>
            <w:webHidden/>
          </w:rPr>
          <w:t>64</w:t>
        </w:r>
        <w:r>
          <w:rPr>
            <w:noProof/>
            <w:webHidden/>
          </w:rPr>
          <w:fldChar w:fldCharType="end"/>
        </w:r>
      </w:hyperlink>
    </w:p>
    <w:p w14:paraId="4B2D807F"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6977" w:history="1">
        <w:r w:rsidRPr="00FB3F7D">
          <w:rPr>
            <w:rStyle w:val="ad"/>
            <w:rFonts w:cs="Book Antiqua"/>
            <w:bCs/>
            <w:snapToGrid w:val="0"/>
          </w:rPr>
          <w:t>3.3.3</w:t>
        </w:r>
        <w:r w:rsidRPr="00FB3F7D">
          <w:rPr>
            <w:rStyle w:val="ad"/>
          </w:rPr>
          <w:t xml:space="preserve"> Verification</w:t>
        </w:r>
        <w:r>
          <w:rPr>
            <w:webHidden/>
          </w:rPr>
          <w:tab/>
        </w:r>
        <w:r>
          <w:rPr>
            <w:webHidden/>
          </w:rPr>
          <w:fldChar w:fldCharType="begin"/>
        </w:r>
        <w:r>
          <w:rPr>
            <w:webHidden/>
          </w:rPr>
          <w:instrText xml:space="preserve"> PAGEREF _Toc38986977 \h </w:instrText>
        </w:r>
        <w:r>
          <w:rPr>
            <w:webHidden/>
          </w:rPr>
        </w:r>
        <w:r>
          <w:rPr>
            <w:webHidden/>
          </w:rPr>
          <w:fldChar w:fldCharType="separate"/>
        </w:r>
        <w:r w:rsidR="00A70DBA">
          <w:rPr>
            <w:webHidden/>
          </w:rPr>
          <w:t>70</w:t>
        </w:r>
        <w:r>
          <w:rPr>
            <w:webHidden/>
          </w:rPr>
          <w:fldChar w:fldCharType="end"/>
        </w:r>
      </w:hyperlink>
    </w:p>
    <w:p w14:paraId="2BA76F04"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6978" w:history="1">
        <w:r w:rsidRPr="00FB3F7D">
          <w:rPr>
            <w:rStyle w:val="ad"/>
            <w:rFonts w:cs="Book Antiqua"/>
            <w:bCs/>
            <w:snapToGrid w:val="0"/>
          </w:rPr>
          <w:t>3.3.4</w:t>
        </w:r>
        <w:r w:rsidRPr="00FB3F7D">
          <w:rPr>
            <w:rStyle w:val="ad"/>
          </w:rPr>
          <w:t xml:space="preserve"> Configuration Reference</w:t>
        </w:r>
        <w:r>
          <w:rPr>
            <w:webHidden/>
          </w:rPr>
          <w:tab/>
        </w:r>
        <w:r>
          <w:rPr>
            <w:webHidden/>
          </w:rPr>
          <w:fldChar w:fldCharType="begin"/>
        </w:r>
        <w:r>
          <w:rPr>
            <w:webHidden/>
          </w:rPr>
          <w:instrText xml:space="preserve"> PAGEREF _Toc38986978 \h </w:instrText>
        </w:r>
        <w:r>
          <w:rPr>
            <w:webHidden/>
          </w:rPr>
        </w:r>
        <w:r>
          <w:rPr>
            <w:webHidden/>
          </w:rPr>
          <w:fldChar w:fldCharType="separate"/>
        </w:r>
        <w:r w:rsidR="00A70DBA">
          <w:rPr>
            <w:webHidden/>
          </w:rPr>
          <w:t>70</w:t>
        </w:r>
        <w:r>
          <w:rPr>
            <w:webHidden/>
          </w:rPr>
          <w:fldChar w:fldCharType="end"/>
        </w:r>
      </w:hyperlink>
    </w:p>
    <w:p w14:paraId="515AAEFD"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6979" w:history="1">
        <w:r w:rsidRPr="00FB3F7D">
          <w:rPr>
            <w:rStyle w:val="ad"/>
            <w:rFonts w:cs="Book Antiqua"/>
            <w:bCs/>
            <w:snapToGrid w:val="0"/>
          </w:rPr>
          <w:t>3.3.5</w:t>
        </w:r>
        <w:r w:rsidRPr="00FB3F7D">
          <w:rPr>
            <w:rStyle w:val="ad"/>
          </w:rPr>
          <w:t xml:space="preserve"> Quiz</w:t>
        </w:r>
        <w:r>
          <w:rPr>
            <w:webHidden/>
          </w:rPr>
          <w:tab/>
        </w:r>
        <w:r>
          <w:rPr>
            <w:webHidden/>
          </w:rPr>
          <w:fldChar w:fldCharType="begin"/>
        </w:r>
        <w:r>
          <w:rPr>
            <w:webHidden/>
          </w:rPr>
          <w:instrText xml:space="preserve"> PAGEREF _Toc38986979 \h </w:instrText>
        </w:r>
        <w:r>
          <w:rPr>
            <w:webHidden/>
          </w:rPr>
        </w:r>
        <w:r>
          <w:rPr>
            <w:webHidden/>
          </w:rPr>
          <w:fldChar w:fldCharType="separate"/>
        </w:r>
        <w:r w:rsidR="00A70DBA">
          <w:rPr>
            <w:webHidden/>
          </w:rPr>
          <w:t>71</w:t>
        </w:r>
        <w:r>
          <w:rPr>
            <w:webHidden/>
          </w:rPr>
          <w:fldChar w:fldCharType="end"/>
        </w:r>
      </w:hyperlink>
    </w:p>
    <w:p w14:paraId="1EF80524" w14:textId="77777777" w:rsidR="00FB59F1" w:rsidRDefault="00FB59F1">
      <w:pPr>
        <w:pStyle w:val="20"/>
        <w:tabs>
          <w:tab w:val="right" w:leader="dot" w:pos="9629"/>
        </w:tabs>
        <w:rPr>
          <w:rFonts w:asciiTheme="minorHAnsi" w:eastAsiaTheme="minorEastAsia" w:hAnsiTheme="minorHAnsi" w:cstheme="minorBidi"/>
          <w:kern w:val="2"/>
          <w:szCs w:val="22"/>
        </w:rPr>
      </w:pPr>
      <w:hyperlink w:anchor="_Toc38986980" w:history="1">
        <w:r w:rsidRPr="00FB3F7D">
          <w:rPr>
            <w:rStyle w:val="ad"/>
            <w:snapToGrid w:val="0"/>
          </w:rPr>
          <w:t>3.4</w:t>
        </w:r>
        <w:r w:rsidRPr="00FB3F7D">
          <w:rPr>
            <w:rStyle w:val="ad"/>
          </w:rPr>
          <w:t xml:space="preserve"> Lab 4: Inter-VLAN Communication</w:t>
        </w:r>
        <w:r>
          <w:rPr>
            <w:webHidden/>
          </w:rPr>
          <w:tab/>
        </w:r>
        <w:r>
          <w:rPr>
            <w:webHidden/>
          </w:rPr>
          <w:fldChar w:fldCharType="begin"/>
        </w:r>
        <w:r>
          <w:rPr>
            <w:webHidden/>
          </w:rPr>
          <w:instrText xml:space="preserve"> PAGEREF _Toc38986980 \h </w:instrText>
        </w:r>
        <w:r>
          <w:rPr>
            <w:webHidden/>
          </w:rPr>
        </w:r>
        <w:r>
          <w:rPr>
            <w:webHidden/>
          </w:rPr>
          <w:fldChar w:fldCharType="separate"/>
        </w:r>
        <w:r w:rsidR="00A70DBA">
          <w:rPr>
            <w:webHidden/>
          </w:rPr>
          <w:t>72</w:t>
        </w:r>
        <w:r>
          <w:rPr>
            <w:webHidden/>
          </w:rPr>
          <w:fldChar w:fldCharType="end"/>
        </w:r>
      </w:hyperlink>
    </w:p>
    <w:p w14:paraId="2BE9F8C4"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6981" w:history="1">
        <w:r w:rsidRPr="00FB3F7D">
          <w:rPr>
            <w:rStyle w:val="ad"/>
            <w:rFonts w:cs="Book Antiqua"/>
            <w:bCs/>
            <w:snapToGrid w:val="0"/>
          </w:rPr>
          <w:t>3.4.1</w:t>
        </w:r>
        <w:r w:rsidRPr="00FB3F7D">
          <w:rPr>
            <w:rStyle w:val="ad"/>
          </w:rPr>
          <w:t xml:space="preserve"> Introduction</w:t>
        </w:r>
        <w:r>
          <w:rPr>
            <w:webHidden/>
          </w:rPr>
          <w:tab/>
        </w:r>
        <w:r>
          <w:rPr>
            <w:webHidden/>
          </w:rPr>
          <w:fldChar w:fldCharType="begin"/>
        </w:r>
        <w:r>
          <w:rPr>
            <w:webHidden/>
          </w:rPr>
          <w:instrText xml:space="preserve"> PAGEREF _Toc38986981 \h </w:instrText>
        </w:r>
        <w:r>
          <w:rPr>
            <w:webHidden/>
          </w:rPr>
        </w:r>
        <w:r>
          <w:rPr>
            <w:webHidden/>
          </w:rPr>
          <w:fldChar w:fldCharType="separate"/>
        </w:r>
        <w:r w:rsidR="00A70DBA">
          <w:rPr>
            <w:webHidden/>
          </w:rPr>
          <w:t>72</w:t>
        </w:r>
        <w:r>
          <w:rPr>
            <w:webHidden/>
          </w:rPr>
          <w:fldChar w:fldCharType="end"/>
        </w:r>
      </w:hyperlink>
    </w:p>
    <w:p w14:paraId="49F94401" w14:textId="77777777" w:rsidR="00FB59F1" w:rsidRDefault="00FB59F1">
      <w:pPr>
        <w:pStyle w:val="41"/>
        <w:tabs>
          <w:tab w:val="right" w:leader="dot" w:pos="9629"/>
        </w:tabs>
        <w:rPr>
          <w:rFonts w:asciiTheme="minorHAnsi" w:eastAsiaTheme="minorEastAsia" w:hAnsiTheme="minorHAnsi" w:cstheme="minorBidi"/>
          <w:noProof/>
          <w:kern w:val="2"/>
          <w:szCs w:val="22"/>
        </w:rPr>
      </w:pPr>
      <w:hyperlink w:anchor="_Toc38986982" w:history="1">
        <w:r w:rsidRPr="00FB3F7D">
          <w:rPr>
            <w:rStyle w:val="ad"/>
            <w:rFonts w:cs="Book Antiqua"/>
            <w:bCs/>
            <w:noProof/>
          </w:rPr>
          <w:t>3.4.1.1</w:t>
        </w:r>
        <w:r w:rsidRPr="00FB3F7D">
          <w:rPr>
            <w:rStyle w:val="ad"/>
            <w:noProof/>
          </w:rPr>
          <w:t xml:space="preserve"> About This Lab</w:t>
        </w:r>
        <w:r>
          <w:rPr>
            <w:noProof/>
            <w:webHidden/>
          </w:rPr>
          <w:tab/>
        </w:r>
        <w:r>
          <w:rPr>
            <w:noProof/>
            <w:webHidden/>
          </w:rPr>
          <w:fldChar w:fldCharType="begin"/>
        </w:r>
        <w:r>
          <w:rPr>
            <w:noProof/>
            <w:webHidden/>
          </w:rPr>
          <w:instrText xml:space="preserve"> PAGEREF _Toc38986982 \h </w:instrText>
        </w:r>
        <w:r>
          <w:rPr>
            <w:noProof/>
            <w:webHidden/>
          </w:rPr>
        </w:r>
        <w:r>
          <w:rPr>
            <w:noProof/>
            <w:webHidden/>
          </w:rPr>
          <w:fldChar w:fldCharType="separate"/>
        </w:r>
        <w:r w:rsidR="00A70DBA">
          <w:rPr>
            <w:noProof/>
            <w:webHidden/>
          </w:rPr>
          <w:t>72</w:t>
        </w:r>
        <w:r>
          <w:rPr>
            <w:noProof/>
            <w:webHidden/>
          </w:rPr>
          <w:fldChar w:fldCharType="end"/>
        </w:r>
      </w:hyperlink>
    </w:p>
    <w:p w14:paraId="7AB2BB2B" w14:textId="77777777" w:rsidR="00FB59F1" w:rsidRDefault="00FB59F1">
      <w:pPr>
        <w:pStyle w:val="41"/>
        <w:tabs>
          <w:tab w:val="right" w:leader="dot" w:pos="9629"/>
        </w:tabs>
        <w:rPr>
          <w:rFonts w:asciiTheme="minorHAnsi" w:eastAsiaTheme="minorEastAsia" w:hAnsiTheme="minorHAnsi" w:cstheme="minorBidi"/>
          <w:noProof/>
          <w:kern w:val="2"/>
          <w:szCs w:val="22"/>
        </w:rPr>
      </w:pPr>
      <w:hyperlink w:anchor="_Toc38986983" w:history="1">
        <w:r w:rsidRPr="00FB3F7D">
          <w:rPr>
            <w:rStyle w:val="ad"/>
            <w:rFonts w:cs="Book Antiqua"/>
            <w:bCs/>
            <w:noProof/>
          </w:rPr>
          <w:t>3.4.1.2</w:t>
        </w:r>
        <w:r w:rsidRPr="00FB3F7D">
          <w:rPr>
            <w:rStyle w:val="ad"/>
            <w:noProof/>
          </w:rPr>
          <w:t xml:space="preserve"> Objectives</w:t>
        </w:r>
        <w:r>
          <w:rPr>
            <w:noProof/>
            <w:webHidden/>
          </w:rPr>
          <w:tab/>
        </w:r>
        <w:r>
          <w:rPr>
            <w:noProof/>
            <w:webHidden/>
          </w:rPr>
          <w:fldChar w:fldCharType="begin"/>
        </w:r>
        <w:r>
          <w:rPr>
            <w:noProof/>
            <w:webHidden/>
          </w:rPr>
          <w:instrText xml:space="preserve"> PAGEREF _Toc38986983 \h </w:instrText>
        </w:r>
        <w:r>
          <w:rPr>
            <w:noProof/>
            <w:webHidden/>
          </w:rPr>
        </w:r>
        <w:r>
          <w:rPr>
            <w:noProof/>
            <w:webHidden/>
          </w:rPr>
          <w:fldChar w:fldCharType="separate"/>
        </w:r>
        <w:r w:rsidR="00A70DBA">
          <w:rPr>
            <w:noProof/>
            <w:webHidden/>
          </w:rPr>
          <w:t>72</w:t>
        </w:r>
        <w:r>
          <w:rPr>
            <w:noProof/>
            <w:webHidden/>
          </w:rPr>
          <w:fldChar w:fldCharType="end"/>
        </w:r>
      </w:hyperlink>
    </w:p>
    <w:p w14:paraId="35C35489" w14:textId="77777777" w:rsidR="00FB59F1" w:rsidRDefault="00FB59F1">
      <w:pPr>
        <w:pStyle w:val="41"/>
        <w:tabs>
          <w:tab w:val="right" w:leader="dot" w:pos="9629"/>
        </w:tabs>
        <w:rPr>
          <w:rFonts w:asciiTheme="minorHAnsi" w:eastAsiaTheme="minorEastAsia" w:hAnsiTheme="minorHAnsi" w:cstheme="minorBidi"/>
          <w:noProof/>
          <w:kern w:val="2"/>
          <w:szCs w:val="22"/>
        </w:rPr>
      </w:pPr>
      <w:hyperlink w:anchor="_Toc38986984" w:history="1">
        <w:r w:rsidRPr="00FB3F7D">
          <w:rPr>
            <w:rStyle w:val="ad"/>
            <w:rFonts w:cs="Book Antiqua"/>
            <w:bCs/>
            <w:noProof/>
          </w:rPr>
          <w:t>3.4.1.3</w:t>
        </w:r>
        <w:r w:rsidRPr="00FB3F7D">
          <w:rPr>
            <w:rStyle w:val="ad"/>
            <w:noProof/>
          </w:rPr>
          <w:t xml:space="preserve"> Networking Topology</w:t>
        </w:r>
        <w:r>
          <w:rPr>
            <w:noProof/>
            <w:webHidden/>
          </w:rPr>
          <w:tab/>
        </w:r>
        <w:r>
          <w:rPr>
            <w:noProof/>
            <w:webHidden/>
          </w:rPr>
          <w:fldChar w:fldCharType="begin"/>
        </w:r>
        <w:r>
          <w:rPr>
            <w:noProof/>
            <w:webHidden/>
          </w:rPr>
          <w:instrText xml:space="preserve"> PAGEREF _Toc38986984 \h </w:instrText>
        </w:r>
        <w:r>
          <w:rPr>
            <w:noProof/>
            <w:webHidden/>
          </w:rPr>
        </w:r>
        <w:r>
          <w:rPr>
            <w:noProof/>
            <w:webHidden/>
          </w:rPr>
          <w:fldChar w:fldCharType="separate"/>
        </w:r>
        <w:r w:rsidR="00A70DBA">
          <w:rPr>
            <w:noProof/>
            <w:webHidden/>
          </w:rPr>
          <w:t>72</w:t>
        </w:r>
        <w:r>
          <w:rPr>
            <w:noProof/>
            <w:webHidden/>
          </w:rPr>
          <w:fldChar w:fldCharType="end"/>
        </w:r>
      </w:hyperlink>
    </w:p>
    <w:p w14:paraId="218EE59C"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6985" w:history="1">
        <w:r w:rsidRPr="00FB3F7D">
          <w:rPr>
            <w:rStyle w:val="ad"/>
            <w:rFonts w:cs="Book Antiqua"/>
            <w:bCs/>
            <w:snapToGrid w:val="0"/>
          </w:rPr>
          <w:t>3.4.2</w:t>
        </w:r>
        <w:r w:rsidRPr="00FB3F7D">
          <w:rPr>
            <w:rStyle w:val="ad"/>
          </w:rPr>
          <w:t xml:space="preserve"> Lab Configuration</w:t>
        </w:r>
        <w:r>
          <w:rPr>
            <w:webHidden/>
          </w:rPr>
          <w:tab/>
        </w:r>
        <w:r>
          <w:rPr>
            <w:webHidden/>
          </w:rPr>
          <w:fldChar w:fldCharType="begin"/>
        </w:r>
        <w:r>
          <w:rPr>
            <w:webHidden/>
          </w:rPr>
          <w:instrText xml:space="preserve"> PAGEREF _Toc38986985 \h </w:instrText>
        </w:r>
        <w:r>
          <w:rPr>
            <w:webHidden/>
          </w:rPr>
        </w:r>
        <w:r>
          <w:rPr>
            <w:webHidden/>
          </w:rPr>
          <w:fldChar w:fldCharType="separate"/>
        </w:r>
        <w:r w:rsidR="00A70DBA">
          <w:rPr>
            <w:webHidden/>
          </w:rPr>
          <w:t>73</w:t>
        </w:r>
        <w:r>
          <w:rPr>
            <w:webHidden/>
          </w:rPr>
          <w:fldChar w:fldCharType="end"/>
        </w:r>
      </w:hyperlink>
    </w:p>
    <w:p w14:paraId="020B6359" w14:textId="77777777" w:rsidR="00FB59F1" w:rsidRDefault="00FB59F1">
      <w:pPr>
        <w:pStyle w:val="41"/>
        <w:tabs>
          <w:tab w:val="right" w:leader="dot" w:pos="9629"/>
        </w:tabs>
        <w:rPr>
          <w:rFonts w:asciiTheme="minorHAnsi" w:eastAsiaTheme="minorEastAsia" w:hAnsiTheme="minorHAnsi" w:cstheme="minorBidi"/>
          <w:noProof/>
          <w:kern w:val="2"/>
          <w:szCs w:val="22"/>
        </w:rPr>
      </w:pPr>
      <w:hyperlink w:anchor="_Toc38986986" w:history="1">
        <w:r w:rsidRPr="00FB3F7D">
          <w:rPr>
            <w:rStyle w:val="ad"/>
            <w:rFonts w:cs="Book Antiqua"/>
            <w:bCs/>
            <w:noProof/>
          </w:rPr>
          <w:t>3.4.2.1</w:t>
        </w:r>
        <w:r w:rsidRPr="00FB3F7D">
          <w:rPr>
            <w:rStyle w:val="ad"/>
            <w:noProof/>
          </w:rPr>
          <w:t xml:space="preserve"> Configuration Roadmap</w:t>
        </w:r>
        <w:r>
          <w:rPr>
            <w:noProof/>
            <w:webHidden/>
          </w:rPr>
          <w:tab/>
        </w:r>
        <w:r>
          <w:rPr>
            <w:noProof/>
            <w:webHidden/>
          </w:rPr>
          <w:fldChar w:fldCharType="begin"/>
        </w:r>
        <w:r>
          <w:rPr>
            <w:noProof/>
            <w:webHidden/>
          </w:rPr>
          <w:instrText xml:space="preserve"> PAGEREF _Toc38986986 \h </w:instrText>
        </w:r>
        <w:r>
          <w:rPr>
            <w:noProof/>
            <w:webHidden/>
          </w:rPr>
        </w:r>
        <w:r>
          <w:rPr>
            <w:noProof/>
            <w:webHidden/>
          </w:rPr>
          <w:fldChar w:fldCharType="separate"/>
        </w:r>
        <w:r w:rsidR="00A70DBA">
          <w:rPr>
            <w:noProof/>
            <w:webHidden/>
          </w:rPr>
          <w:t>73</w:t>
        </w:r>
        <w:r>
          <w:rPr>
            <w:noProof/>
            <w:webHidden/>
          </w:rPr>
          <w:fldChar w:fldCharType="end"/>
        </w:r>
      </w:hyperlink>
    </w:p>
    <w:p w14:paraId="09EF005D" w14:textId="77777777" w:rsidR="00FB59F1" w:rsidRDefault="00FB59F1">
      <w:pPr>
        <w:pStyle w:val="41"/>
        <w:tabs>
          <w:tab w:val="right" w:leader="dot" w:pos="9629"/>
        </w:tabs>
        <w:rPr>
          <w:rFonts w:asciiTheme="minorHAnsi" w:eastAsiaTheme="minorEastAsia" w:hAnsiTheme="minorHAnsi" w:cstheme="minorBidi"/>
          <w:noProof/>
          <w:kern w:val="2"/>
          <w:szCs w:val="22"/>
        </w:rPr>
      </w:pPr>
      <w:hyperlink w:anchor="_Toc38986987" w:history="1">
        <w:r w:rsidRPr="00FB3F7D">
          <w:rPr>
            <w:rStyle w:val="ad"/>
            <w:rFonts w:cs="Book Antiqua"/>
            <w:bCs/>
            <w:noProof/>
          </w:rPr>
          <w:t>3.4.2.2</w:t>
        </w:r>
        <w:r w:rsidRPr="00FB3F7D">
          <w:rPr>
            <w:rStyle w:val="ad"/>
            <w:noProof/>
          </w:rPr>
          <w:t xml:space="preserve"> Configuration Procedure</w:t>
        </w:r>
        <w:r>
          <w:rPr>
            <w:noProof/>
            <w:webHidden/>
          </w:rPr>
          <w:tab/>
        </w:r>
        <w:r>
          <w:rPr>
            <w:noProof/>
            <w:webHidden/>
          </w:rPr>
          <w:fldChar w:fldCharType="begin"/>
        </w:r>
        <w:r>
          <w:rPr>
            <w:noProof/>
            <w:webHidden/>
          </w:rPr>
          <w:instrText xml:space="preserve"> PAGEREF _Toc38986987 \h </w:instrText>
        </w:r>
        <w:r>
          <w:rPr>
            <w:noProof/>
            <w:webHidden/>
          </w:rPr>
        </w:r>
        <w:r>
          <w:rPr>
            <w:noProof/>
            <w:webHidden/>
          </w:rPr>
          <w:fldChar w:fldCharType="separate"/>
        </w:r>
        <w:r w:rsidR="00A70DBA">
          <w:rPr>
            <w:noProof/>
            <w:webHidden/>
          </w:rPr>
          <w:t>73</w:t>
        </w:r>
        <w:r>
          <w:rPr>
            <w:noProof/>
            <w:webHidden/>
          </w:rPr>
          <w:fldChar w:fldCharType="end"/>
        </w:r>
      </w:hyperlink>
    </w:p>
    <w:p w14:paraId="30ED97A7"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6988" w:history="1">
        <w:r w:rsidRPr="00FB3F7D">
          <w:rPr>
            <w:rStyle w:val="ad"/>
            <w:rFonts w:cs="Book Antiqua"/>
            <w:bCs/>
            <w:snapToGrid w:val="0"/>
          </w:rPr>
          <w:t>3.4.3</w:t>
        </w:r>
        <w:r w:rsidRPr="00FB3F7D">
          <w:rPr>
            <w:rStyle w:val="ad"/>
          </w:rPr>
          <w:t xml:space="preserve"> Verification</w:t>
        </w:r>
        <w:r>
          <w:rPr>
            <w:webHidden/>
          </w:rPr>
          <w:tab/>
        </w:r>
        <w:r>
          <w:rPr>
            <w:webHidden/>
          </w:rPr>
          <w:fldChar w:fldCharType="begin"/>
        </w:r>
        <w:r>
          <w:rPr>
            <w:webHidden/>
          </w:rPr>
          <w:instrText xml:space="preserve"> PAGEREF _Toc38986988 \h </w:instrText>
        </w:r>
        <w:r>
          <w:rPr>
            <w:webHidden/>
          </w:rPr>
        </w:r>
        <w:r>
          <w:rPr>
            <w:webHidden/>
          </w:rPr>
          <w:fldChar w:fldCharType="separate"/>
        </w:r>
        <w:r w:rsidR="00A70DBA">
          <w:rPr>
            <w:webHidden/>
          </w:rPr>
          <w:t>76</w:t>
        </w:r>
        <w:r>
          <w:rPr>
            <w:webHidden/>
          </w:rPr>
          <w:fldChar w:fldCharType="end"/>
        </w:r>
      </w:hyperlink>
    </w:p>
    <w:p w14:paraId="25DF9E0D"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6989" w:history="1">
        <w:r w:rsidRPr="00FB3F7D">
          <w:rPr>
            <w:rStyle w:val="ad"/>
            <w:rFonts w:cs="Book Antiqua"/>
            <w:bCs/>
            <w:snapToGrid w:val="0"/>
          </w:rPr>
          <w:t>3.4.4</w:t>
        </w:r>
        <w:r w:rsidRPr="00FB3F7D">
          <w:rPr>
            <w:rStyle w:val="ad"/>
          </w:rPr>
          <w:t xml:space="preserve"> Configuration Reference</w:t>
        </w:r>
        <w:r>
          <w:rPr>
            <w:webHidden/>
          </w:rPr>
          <w:tab/>
        </w:r>
        <w:r>
          <w:rPr>
            <w:webHidden/>
          </w:rPr>
          <w:fldChar w:fldCharType="begin"/>
        </w:r>
        <w:r>
          <w:rPr>
            <w:webHidden/>
          </w:rPr>
          <w:instrText xml:space="preserve"> PAGEREF _Toc38986989 \h </w:instrText>
        </w:r>
        <w:r>
          <w:rPr>
            <w:webHidden/>
          </w:rPr>
        </w:r>
        <w:r>
          <w:rPr>
            <w:webHidden/>
          </w:rPr>
          <w:fldChar w:fldCharType="separate"/>
        </w:r>
        <w:r w:rsidR="00A70DBA">
          <w:rPr>
            <w:webHidden/>
          </w:rPr>
          <w:t>76</w:t>
        </w:r>
        <w:r>
          <w:rPr>
            <w:webHidden/>
          </w:rPr>
          <w:fldChar w:fldCharType="end"/>
        </w:r>
      </w:hyperlink>
    </w:p>
    <w:p w14:paraId="0EBF32C1"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6990" w:history="1">
        <w:r w:rsidRPr="00FB3F7D">
          <w:rPr>
            <w:rStyle w:val="ad"/>
            <w:rFonts w:cs="Book Antiqua"/>
            <w:bCs/>
            <w:snapToGrid w:val="0"/>
          </w:rPr>
          <w:t>3.4.5</w:t>
        </w:r>
        <w:r w:rsidRPr="00FB3F7D">
          <w:rPr>
            <w:rStyle w:val="ad"/>
          </w:rPr>
          <w:t xml:space="preserve"> Quiz</w:t>
        </w:r>
        <w:r>
          <w:rPr>
            <w:webHidden/>
          </w:rPr>
          <w:tab/>
        </w:r>
        <w:r>
          <w:rPr>
            <w:webHidden/>
          </w:rPr>
          <w:fldChar w:fldCharType="begin"/>
        </w:r>
        <w:r>
          <w:rPr>
            <w:webHidden/>
          </w:rPr>
          <w:instrText xml:space="preserve"> PAGEREF _Toc38986990 \h </w:instrText>
        </w:r>
        <w:r>
          <w:rPr>
            <w:webHidden/>
          </w:rPr>
        </w:r>
        <w:r>
          <w:rPr>
            <w:webHidden/>
          </w:rPr>
          <w:fldChar w:fldCharType="separate"/>
        </w:r>
        <w:r w:rsidR="00A70DBA">
          <w:rPr>
            <w:webHidden/>
          </w:rPr>
          <w:t>77</w:t>
        </w:r>
        <w:r>
          <w:rPr>
            <w:webHidden/>
          </w:rPr>
          <w:fldChar w:fldCharType="end"/>
        </w:r>
      </w:hyperlink>
    </w:p>
    <w:p w14:paraId="580ABFA9" w14:textId="77777777" w:rsidR="00FB59F1" w:rsidRDefault="00FB59F1">
      <w:pPr>
        <w:pStyle w:val="10"/>
        <w:tabs>
          <w:tab w:val="right" w:leader="dot" w:pos="9629"/>
        </w:tabs>
        <w:rPr>
          <w:rFonts w:asciiTheme="minorHAnsi" w:eastAsiaTheme="minorEastAsia" w:hAnsiTheme="minorHAnsi" w:cstheme="minorBidi"/>
          <w:b w:val="0"/>
          <w:bCs w:val="0"/>
          <w:noProof/>
          <w:kern w:val="2"/>
          <w:sz w:val="21"/>
          <w:szCs w:val="22"/>
        </w:rPr>
      </w:pPr>
      <w:hyperlink w:anchor="_Toc38986991" w:history="1">
        <w:r w:rsidRPr="00FB3F7D">
          <w:rPr>
            <w:rStyle w:val="ad"/>
            <w:noProof/>
          </w:rPr>
          <w:t>4 Network Security Basics and Network Access</w:t>
        </w:r>
        <w:r>
          <w:rPr>
            <w:noProof/>
            <w:webHidden/>
          </w:rPr>
          <w:tab/>
        </w:r>
        <w:r>
          <w:rPr>
            <w:noProof/>
            <w:webHidden/>
          </w:rPr>
          <w:fldChar w:fldCharType="begin"/>
        </w:r>
        <w:r>
          <w:rPr>
            <w:noProof/>
            <w:webHidden/>
          </w:rPr>
          <w:instrText xml:space="preserve"> PAGEREF _Toc38986991 \h </w:instrText>
        </w:r>
        <w:r>
          <w:rPr>
            <w:noProof/>
            <w:webHidden/>
          </w:rPr>
        </w:r>
        <w:r>
          <w:rPr>
            <w:noProof/>
            <w:webHidden/>
          </w:rPr>
          <w:fldChar w:fldCharType="separate"/>
        </w:r>
        <w:r w:rsidR="00A70DBA">
          <w:rPr>
            <w:noProof/>
            <w:webHidden/>
          </w:rPr>
          <w:t>78</w:t>
        </w:r>
        <w:r>
          <w:rPr>
            <w:noProof/>
            <w:webHidden/>
          </w:rPr>
          <w:fldChar w:fldCharType="end"/>
        </w:r>
      </w:hyperlink>
    </w:p>
    <w:p w14:paraId="2F6798AA" w14:textId="77777777" w:rsidR="00FB59F1" w:rsidRDefault="00FB59F1">
      <w:pPr>
        <w:pStyle w:val="20"/>
        <w:tabs>
          <w:tab w:val="right" w:leader="dot" w:pos="9629"/>
        </w:tabs>
        <w:rPr>
          <w:rFonts w:asciiTheme="minorHAnsi" w:eastAsiaTheme="minorEastAsia" w:hAnsiTheme="minorHAnsi" w:cstheme="minorBidi"/>
          <w:kern w:val="2"/>
          <w:szCs w:val="22"/>
        </w:rPr>
      </w:pPr>
      <w:hyperlink w:anchor="_Toc38986992" w:history="1">
        <w:r w:rsidRPr="00FB3F7D">
          <w:rPr>
            <w:rStyle w:val="ad"/>
            <w:snapToGrid w:val="0"/>
          </w:rPr>
          <w:t>4.1</w:t>
        </w:r>
        <w:r w:rsidRPr="00FB3F7D">
          <w:rPr>
            <w:rStyle w:val="ad"/>
          </w:rPr>
          <w:t xml:space="preserve"> Lab 1: ACL Configuration</w:t>
        </w:r>
        <w:r>
          <w:rPr>
            <w:webHidden/>
          </w:rPr>
          <w:tab/>
        </w:r>
        <w:r>
          <w:rPr>
            <w:webHidden/>
          </w:rPr>
          <w:fldChar w:fldCharType="begin"/>
        </w:r>
        <w:r>
          <w:rPr>
            <w:webHidden/>
          </w:rPr>
          <w:instrText xml:space="preserve"> PAGEREF _Toc38986992 \h </w:instrText>
        </w:r>
        <w:r>
          <w:rPr>
            <w:webHidden/>
          </w:rPr>
        </w:r>
        <w:r>
          <w:rPr>
            <w:webHidden/>
          </w:rPr>
          <w:fldChar w:fldCharType="separate"/>
        </w:r>
        <w:r w:rsidR="00A70DBA">
          <w:rPr>
            <w:webHidden/>
          </w:rPr>
          <w:t>78</w:t>
        </w:r>
        <w:r>
          <w:rPr>
            <w:webHidden/>
          </w:rPr>
          <w:fldChar w:fldCharType="end"/>
        </w:r>
      </w:hyperlink>
    </w:p>
    <w:p w14:paraId="345880E2"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6993" w:history="1">
        <w:r w:rsidRPr="00FB3F7D">
          <w:rPr>
            <w:rStyle w:val="ad"/>
            <w:rFonts w:cs="Book Antiqua"/>
            <w:bCs/>
            <w:snapToGrid w:val="0"/>
          </w:rPr>
          <w:t>4.1.1</w:t>
        </w:r>
        <w:r w:rsidRPr="00FB3F7D">
          <w:rPr>
            <w:rStyle w:val="ad"/>
          </w:rPr>
          <w:t xml:space="preserve"> Introduction</w:t>
        </w:r>
        <w:r>
          <w:rPr>
            <w:webHidden/>
          </w:rPr>
          <w:tab/>
        </w:r>
        <w:r>
          <w:rPr>
            <w:webHidden/>
          </w:rPr>
          <w:fldChar w:fldCharType="begin"/>
        </w:r>
        <w:r>
          <w:rPr>
            <w:webHidden/>
          </w:rPr>
          <w:instrText xml:space="preserve"> PAGEREF _Toc38986993 \h </w:instrText>
        </w:r>
        <w:r>
          <w:rPr>
            <w:webHidden/>
          </w:rPr>
        </w:r>
        <w:r>
          <w:rPr>
            <w:webHidden/>
          </w:rPr>
          <w:fldChar w:fldCharType="separate"/>
        </w:r>
        <w:r w:rsidR="00A70DBA">
          <w:rPr>
            <w:webHidden/>
          </w:rPr>
          <w:t>78</w:t>
        </w:r>
        <w:r>
          <w:rPr>
            <w:webHidden/>
          </w:rPr>
          <w:fldChar w:fldCharType="end"/>
        </w:r>
      </w:hyperlink>
    </w:p>
    <w:p w14:paraId="425530BF" w14:textId="77777777" w:rsidR="00FB59F1" w:rsidRDefault="00FB59F1">
      <w:pPr>
        <w:pStyle w:val="41"/>
        <w:tabs>
          <w:tab w:val="right" w:leader="dot" w:pos="9629"/>
        </w:tabs>
        <w:rPr>
          <w:rFonts w:asciiTheme="minorHAnsi" w:eastAsiaTheme="minorEastAsia" w:hAnsiTheme="minorHAnsi" w:cstheme="minorBidi"/>
          <w:noProof/>
          <w:kern w:val="2"/>
          <w:szCs w:val="22"/>
        </w:rPr>
      </w:pPr>
      <w:hyperlink w:anchor="_Toc38986994" w:history="1">
        <w:r w:rsidRPr="00FB3F7D">
          <w:rPr>
            <w:rStyle w:val="ad"/>
            <w:rFonts w:cs="Book Antiqua"/>
            <w:bCs/>
            <w:noProof/>
          </w:rPr>
          <w:t>4.1.1.1</w:t>
        </w:r>
        <w:r w:rsidRPr="00FB3F7D">
          <w:rPr>
            <w:rStyle w:val="ad"/>
            <w:noProof/>
          </w:rPr>
          <w:t xml:space="preserve"> About This Lab</w:t>
        </w:r>
        <w:r>
          <w:rPr>
            <w:noProof/>
            <w:webHidden/>
          </w:rPr>
          <w:tab/>
        </w:r>
        <w:r>
          <w:rPr>
            <w:noProof/>
            <w:webHidden/>
          </w:rPr>
          <w:fldChar w:fldCharType="begin"/>
        </w:r>
        <w:r>
          <w:rPr>
            <w:noProof/>
            <w:webHidden/>
          </w:rPr>
          <w:instrText xml:space="preserve"> PAGEREF _Toc38986994 \h </w:instrText>
        </w:r>
        <w:r>
          <w:rPr>
            <w:noProof/>
            <w:webHidden/>
          </w:rPr>
        </w:r>
        <w:r>
          <w:rPr>
            <w:noProof/>
            <w:webHidden/>
          </w:rPr>
          <w:fldChar w:fldCharType="separate"/>
        </w:r>
        <w:r w:rsidR="00A70DBA">
          <w:rPr>
            <w:noProof/>
            <w:webHidden/>
          </w:rPr>
          <w:t>78</w:t>
        </w:r>
        <w:r>
          <w:rPr>
            <w:noProof/>
            <w:webHidden/>
          </w:rPr>
          <w:fldChar w:fldCharType="end"/>
        </w:r>
      </w:hyperlink>
    </w:p>
    <w:p w14:paraId="593BF6A3" w14:textId="77777777" w:rsidR="00FB59F1" w:rsidRDefault="00FB59F1">
      <w:pPr>
        <w:pStyle w:val="41"/>
        <w:tabs>
          <w:tab w:val="right" w:leader="dot" w:pos="9629"/>
        </w:tabs>
        <w:rPr>
          <w:rFonts w:asciiTheme="minorHAnsi" w:eastAsiaTheme="minorEastAsia" w:hAnsiTheme="minorHAnsi" w:cstheme="minorBidi"/>
          <w:noProof/>
          <w:kern w:val="2"/>
          <w:szCs w:val="22"/>
        </w:rPr>
      </w:pPr>
      <w:hyperlink w:anchor="_Toc38986995" w:history="1">
        <w:r w:rsidRPr="00FB3F7D">
          <w:rPr>
            <w:rStyle w:val="ad"/>
            <w:rFonts w:cs="Book Antiqua"/>
            <w:bCs/>
            <w:noProof/>
          </w:rPr>
          <w:t>4.1.1.2</w:t>
        </w:r>
        <w:r w:rsidRPr="00FB3F7D">
          <w:rPr>
            <w:rStyle w:val="ad"/>
            <w:noProof/>
          </w:rPr>
          <w:t xml:space="preserve"> Objectives</w:t>
        </w:r>
        <w:r>
          <w:rPr>
            <w:noProof/>
            <w:webHidden/>
          </w:rPr>
          <w:tab/>
        </w:r>
        <w:r>
          <w:rPr>
            <w:noProof/>
            <w:webHidden/>
          </w:rPr>
          <w:fldChar w:fldCharType="begin"/>
        </w:r>
        <w:r>
          <w:rPr>
            <w:noProof/>
            <w:webHidden/>
          </w:rPr>
          <w:instrText xml:space="preserve"> PAGEREF _Toc38986995 \h </w:instrText>
        </w:r>
        <w:r>
          <w:rPr>
            <w:noProof/>
            <w:webHidden/>
          </w:rPr>
        </w:r>
        <w:r>
          <w:rPr>
            <w:noProof/>
            <w:webHidden/>
          </w:rPr>
          <w:fldChar w:fldCharType="separate"/>
        </w:r>
        <w:r w:rsidR="00A70DBA">
          <w:rPr>
            <w:noProof/>
            <w:webHidden/>
          </w:rPr>
          <w:t>78</w:t>
        </w:r>
        <w:r>
          <w:rPr>
            <w:noProof/>
            <w:webHidden/>
          </w:rPr>
          <w:fldChar w:fldCharType="end"/>
        </w:r>
      </w:hyperlink>
    </w:p>
    <w:p w14:paraId="6C71B097" w14:textId="77777777" w:rsidR="00FB59F1" w:rsidRDefault="00FB59F1">
      <w:pPr>
        <w:pStyle w:val="41"/>
        <w:tabs>
          <w:tab w:val="right" w:leader="dot" w:pos="9629"/>
        </w:tabs>
        <w:rPr>
          <w:rFonts w:asciiTheme="minorHAnsi" w:eastAsiaTheme="minorEastAsia" w:hAnsiTheme="minorHAnsi" w:cstheme="minorBidi"/>
          <w:noProof/>
          <w:kern w:val="2"/>
          <w:szCs w:val="22"/>
        </w:rPr>
      </w:pPr>
      <w:hyperlink w:anchor="_Toc38986996" w:history="1">
        <w:r w:rsidRPr="00FB3F7D">
          <w:rPr>
            <w:rStyle w:val="ad"/>
            <w:rFonts w:cs="Book Antiqua"/>
            <w:bCs/>
            <w:noProof/>
          </w:rPr>
          <w:t>4.1.1.3</w:t>
        </w:r>
        <w:r w:rsidRPr="00FB3F7D">
          <w:rPr>
            <w:rStyle w:val="ad"/>
            <w:noProof/>
          </w:rPr>
          <w:t xml:space="preserve"> Networking Topology</w:t>
        </w:r>
        <w:r>
          <w:rPr>
            <w:noProof/>
            <w:webHidden/>
          </w:rPr>
          <w:tab/>
        </w:r>
        <w:r>
          <w:rPr>
            <w:noProof/>
            <w:webHidden/>
          </w:rPr>
          <w:fldChar w:fldCharType="begin"/>
        </w:r>
        <w:r>
          <w:rPr>
            <w:noProof/>
            <w:webHidden/>
          </w:rPr>
          <w:instrText xml:space="preserve"> PAGEREF _Toc38986996 \h </w:instrText>
        </w:r>
        <w:r>
          <w:rPr>
            <w:noProof/>
            <w:webHidden/>
          </w:rPr>
        </w:r>
        <w:r>
          <w:rPr>
            <w:noProof/>
            <w:webHidden/>
          </w:rPr>
          <w:fldChar w:fldCharType="separate"/>
        </w:r>
        <w:r w:rsidR="00A70DBA">
          <w:rPr>
            <w:noProof/>
            <w:webHidden/>
          </w:rPr>
          <w:t>78</w:t>
        </w:r>
        <w:r>
          <w:rPr>
            <w:noProof/>
            <w:webHidden/>
          </w:rPr>
          <w:fldChar w:fldCharType="end"/>
        </w:r>
      </w:hyperlink>
    </w:p>
    <w:p w14:paraId="609087D7"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6997" w:history="1">
        <w:r w:rsidRPr="00FB3F7D">
          <w:rPr>
            <w:rStyle w:val="ad"/>
            <w:rFonts w:cs="Book Antiqua"/>
            <w:bCs/>
            <w:snapToGrid w:val="0"/>
          </w:rPr>
          <w:t>4.1.2</w:t>
        </w:r>
        <w:r w:rsidRPr="00FB3F7D">
          <w:rPr>
            <w:rStyle w:val="ad"/>
          </w:rPr>
          <w:t xml:space="preserve"> Lab Configuration</w:t>
        </w:r>
        <w:r>
          <w:rPr>
            <w:webHidden/>
          </w:rPr>
          <w:tab/>
        </w:r>
        <w:r>
          <w:rPr>
            <w:webHidden/>
          </w:rPr>
          <w:fldChar w:fldCharType="begin"/>
        </w:r>
        <w:r>
          <w:rPr>
            <w:webHidden/>
          </w:rPr>
          <w:instrText xml:space="preserve"> PAGEREF _Toc38986997 \h </w:instrText>
        </w:r>
        <w:r>
          <w:rPr>
            <w:webHidden/>
          </w:rPr>
        </w:r>
        <w:r>
          <w:rPr>
            <w:webHidden/>
          </w:rPr>
          <w:fldChar w:fldCharType="separate"/>
        </w:r>
        <w:r w:rsidR="00A70DBA">
          <w:rPr>
            <w:webHidden/>
          </w:rPr>
          <w:t>79</w:t>
        </w:r>
        <w:r>
          <w:rPr>
            <w:webHidden/>
          </w:rPr>
          <w:fldChar w:fldCharType="end"/>
        </w:r>
      </w:hyperlink>
    </w:p>
    <w:p w14:paraId="23B82E08" w14:textId="77777777" w:rsidR="00FB59F1" w:rsidRDefault="00FB59F1">
      <w:pPr>
        <w:pStyle w:val="41"/>
        <w:tabs>
          <w:tab w:val="right" w:leader="dot" w:pos="9629"/>
        </w:tabs>
        <w:rPr>
          <w:rFonts w:asciiTheme="minorHAnsi" w:eastAsiaTheme="minorEastAsia" w:hAnsiTheme="minorHAnsi" w:cstheme="minorBidi"/>
          <w:noProof/>
          <w:kern w:val="2"/>
          <w:szCs w:val="22"/>
        </w:rPr>
      </w:pPr>
      <w:hyperlink w:anchor="_Toc38986998" w:history="1">
        <w:r w:rsidRPr="00FB3F7D">
          <w:rPr>
            <w:rStyle w:val="ad"/>
            <w:rFonts w:cs="Book Antiqua"/>
            <w:bCs/>
            <w:noProof/>
          </w:rPr>
          <w:t>4.1.2.1</w:t>
        </w:r>
        <w:r w:rsidRPr="00FB3F7D">
          <w:rPr>
            <w:rStyle w:val="ad"/>
            <w:noProof/>
          </w:rPr>
          <w:t xml:space="preserve"> Configuration Roadmap</w:t>
        </w:r>
        <w:r>
          <w:rPr>
            <w:noProof/>
            <w:webHidden/>
          </w:rPr>
          <w:tab/>
        </w:r>
        <w:r>
          <w:rPr>
            <w:noProof/>
            <w:webHidden/>
          </w:rPr>
          <w:fldChar w:fldCharType="begin"/>
        </w:r>
        <w:r>
          <w:rPr>
            <w:noProof/>
            <w:webHidden/>
          </w:rPr>
          <w:instrText xml:space="preserve"> PAGEREF _Toc38986998 \h </w:instrText>
        </w:r>
        <w:r>
          <w:rPr>
            <w:noProof/>
            <w:webHidden/>
          </w:rPr>
        </w:r>
        <w:r>
          <w:rPr>
            <w:noProof/>
            <w:webHidden/>
          </w:rPr>
          <w:fldChar w:fldCharType="separate"/>
        </w:r>
        <w:r w:rsidR="00A70DBA">
          <w:rPr>
            <w:noProof/>
            <w:webHidden/>
          </w:rPr>
          <w:t>79</w:t>
        </w:r>
        <w:r>
          <w:rPr>
            <w:noProof/>
            <w:webHidden/>
          </w:rPr>
          <w:fldChar w:fldCharType="end"/>
        </w:r>
      </w:hyperlink>
    </w:p>
    <w:p w14:paraId="6BCAA419" w14:textId="77777777" w:rsidR="00FB59F1" w:rsidRDefault="00FB59F1">
      <w:pPr>
        <w:pStyle w:val="41"/>
        <w:tabs>
          <w:tab w:val="right" w:leader="dot" w:pos="9629"/>
        </w:tabs>
        <w:rPr>
          <w:rFonts w:asciiTheme="minorHAnsi" w:eastAsiaTheme="minorEastAsia" w:hAnsiTheme="minorHAnsi" w:cstheme="minorBidi"/>
          <w:noProof/>
          <w:kern w:val="2"/>
          <w:szCs w:val="22"/>
        </w:rPr>
      </w:pPr>
      <w:hyperlink w:anchor="_Toc38986999" w:history="1">
        <w:r w:rsidRPr="00FB3F7D">
          <w:rPr>
            <w:rStyle w:val="ad"/>
            <w:rFonts w:cs="Book Antiqua"/>
            <w:bCs/>
            <w:noProof/>
          </w:rPr>
          <w:t>4.1.2.2</w:t>
        </w:r>
        <w:r w:rsidRPr="00FB3F7D">
          <w:rPr>
            <w:rStyle w:val="ad"/>
            <w:noProof/>
          </w:rPr>
          <w:t xml:space="preserve"> Configuration Procedure</w:t>
        </w:r>
        <w:r>
          <w:rPr>
            <w:noProof/>
            <w:webHidden/>
          </w:rPr>
          <w:tab/>
        </w:r>
        <w:r>
          <w:rPr>
            <w:noProof/>
            <w:webHidden/>
          </w:rPr>
          <w:fldChar w:fldCharType="begin"/>
        </w:r>
        <w:r>
          <w:rPr>
            <w:noProof/>
            <w:webHidden/>
          </w:rPr>
          <w:instrText xml:space="preserve"> PAGEREF _Toc38986999 \h </w:instrText>
        </w:r>
        <w:r>
          <w:rPr>
            <w:noProof/>
            <w:webHidden/>
          </w:rPr>
        </w:r>
        <w:r>
          <w:rPr>
            <w:noProof/>
            <w:webHidden/>
          </w:rPr>
          <w:fldChar w:fldCharType="separate"/>
        </w:r>
        <w:r w:rsidR="00A70DBA">
          <w:rPr>
            <w:noProof/>
            <w:webHidden/>
          </w:rPr>
          <w:t>79</w:t>
        </w:r>
        <w:r>
          <w:rPr>
            <w:noProof/>
            <w:webHidden/>
          </w:rPr>
          <w:fldChar w:fldCharType="end"/>
        </w:r>
      </w:hyperlink>
    </w:p>
    <w:p w14:paraId="58063FF4"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7000" w:history="1">
        <w:r w:rsidRPr="00FB3F7D">
          <w:rPr>
            <w:rStyle w:val="ad"/>
            <w:rFonts w:cs="Book Antiqua"/>
            <w:bCs/>
            <w:snapToGrid w:val="0"/>
          </w:rPr>
          <w:t>4.1.3</w:t>
        </w:r>
        <w:r w:rsidRPr="00FB3F7D">
          <w:rPr>
            <w:rStyle w:val="ad"/>
          </w:rPr>
          <w:t xml:space="preserve"> Verification</w:t>
        </w:r>
        <w:r>
          <w:rPr>
            <w:webHidden/>
          </w:rPr>
          <w:tab/>
        </w:r>
        <w:r>
          <w:rPr>
            <w:webHidden/>
          </w:rPr>
          <w:fldChar w:fldCharType="begin"/>
        </w:r>
        <w:r>
          <w:rPr>
            <w:webHidden/>
          </w:rPr>
          <w:instrText xml:space="preserve"> PAGEREF _Toc38987000 \h </w:instrText>
        </w:r>
        <w:r>
          <w:rPr>
            <w:webHidden/>
          </w:rPr>
        </w:r>
        <w:r>
          <w:rPr>
            <w:webHidden/>
          </w:rPr>
          <w:fldChar w:fldCharType="separate"/>
        </w:r>
        <w:r w:rsidR="00A70DBA">
          <w:rPr>
            <w:webHidden/>
          </w:rPr>
          <w:t>82</w:t>
        </w:r>
        <w:r>
          <w:rPr>
            <w:webHidden/>
          </w:rPr>
          <w:fldChar w:fldCharType="end"/>
        </w:r>
      </w:hyperlink>
    </w:p>
    <w:p w14:paraId="02D04AA3"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7001" w:history="1">
        <w:r w:rsidRPr="00FB3F7D">
          <w:rPr>
            <w:rStyle w:val="ad"/>
            <w:rFonts w:cs="Book Antiqua"/>
            <w:bCs/>
            <w:snapToGrid w:val="0"/>
          </w:rPr>
          <w:t>4.1.4</w:t>
        </w:r>
        <w:r w:rsidRPr="00FB3F7D">
          <w:rPr>
            <w:rStyle w:val="ad"/>
          </w:rPr>
          <w:t xml:space="preserve"> Configuration Reference (Method 1)</w:t>
        </w:r>
        <w:r>
          <w:rPr>
            <w:webHidden/>
          </w:rPr>
          <w:tab/>
        </w:r>
        <w:r>
          <w:rPr>
            <w:webHidden/>
          </w:rPr>
          <w:fldChar w:fldCharType="begin"/>
        </w:r>
        <w:r>
          <w:rPr>
            <w:webHidden/>
          </w:rPr>
          <w:instrText xml:space="preserve"> PAGEREF _Toc38987001 \h </w:instrText>
        </w:r>
        <w:r>
          <w:rPr>
            <w:webHidden/>
          </w:rPr>
        </w:r>
        <w:r>
          <w:rPr>
            <w:webHidden/>
          </w:rPr>
          <w:fldChar w:fldCharType="separate"/>
        </w:r>
        <w:r w:rsidR="00A70DBA">
          <w:rPr>
            <w:webHidden/>
          </w:rPr>
          <w:t>83</w:t>
        </w:r>
        <w:r>
          <w:rPr>
            <w:webHidden/>
          </w:rPr>
          <w:fldChar w:fldCharType="end"/>
        </w:r>
      </w:hyperlink>
    </w:p>
    <w:p w14:paraId="0BCBFE46"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7002" w:history="1">
        <w:r w:rsidRPr="00FB3F7D">
          <w:rPr>
            <w:rStyle w:val="ad"/>
            <w:rFonts w:cs="Book Antiqua"/>
            <w:bCs/>
            <w:snapToGrid w:val="0"/>
          </w:rPr>
          <w:t>4.1.5</w:t>
        </w:r>
        <w:r w:rsidRPr="00FB3F7D">
          <w:rPr>
            <w:rStyle w:val="ad"/>
          </w:rPr>
          <w:t xml:space="preserve"> Configuration Reference (Method 2)</w:t>
        </w:r>
        <w:r>
          <w:rPr>
            <w:webHidden/>
          </w:rPr>
          <w:tab/>
        </w:r>
        <w:r>
          <w:rPr>
            <w:webHidden/>
          </w:rPr>
          <w:fldChar w:fldCharType="begin"/>
        </w:r>
        <w:r>
          <w:rPr>
            <w:webHidden/>
          </w:rPr>
          <w:instrText xml:space="preserve"> PAGEREF _Toc38987002 \h </w:instrText>
        </w:r>
        <w:r>
          <w:rPr>
            <w:webHidden/>
          </w:rPr>
        </w:r>
        <w:r>
          <w:rPr>
            <w:webHidden/>
          </w:rPr>
          <w:fldChar w:fldCharType="separate"/>
        </w:r>
        <w:r w:rsidR="00A70DBA">
          <w:rPr>
            <w:webHidden/>
          </w:rPr>
          <w:t>84</w:t>
        </w:r>
        <w:r>
          <w:rPr>
            <w:webHidden/>
          </w:rPr>
          <w:fldChar w:fldCharType="end"/>
        </w:r>
      </w:hyperlink>
    </w:p>
    <w:p w14:paraId="2BE6799B"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7003" w:history="1">
        <w:r w:rsidRPr="00FB3F7D">
          <w:rPr>
            <w:rStyle w:val="ad"/>
            <w:rFonts w:cs="Book Antiqua"/>
            <w:bCs/>
            <w:snapToGrid w:val="0"/>
          </w:rPr>
          <w:t>4.1.6</w:t>
        </w:r>
        <w:r w:rsidRPr="00FB3F7D">
          <w:rPr>
            <w:rStyle w:val="ad"/>
          </w:rPr>
          <w:t xml:space="preserve"> Quiz</w:t>
        </w:r>
        <w:r>
          <w:rPr>
            <w:webHidden/>
          </w:rPr>
          <w:tab/>
        </w:r>
        <w:r>
          <w:rPr>
            <w:webHidden/>
          </w:rPr>
          <w:fldChar w:fldCharType="begin"/>
        </w:r>
        <w:r>
          <w:rPr>
            <w:webHidden/>
          </w:rPr>
          <w:instrText xml:space="preserve"> PAGEREF _Toc38987003 \h </w:instrText>
        </w:r>
        <w:r>
          <w:rPr>
            <w:webHidden/>
          </w:rPr>
        </w:r>
        <w:r>
          <w:rPr>
            <w:webHidden/>
          </w:rPr>
          <w:fldChar w:fldCharType="separate"/>
        </w:r>
        <w:r w:rsidR="00A70DBA">
          <w:rPr>
            <w:webHidden/>
          </w:rPr>
          <w:t>85</w:t>
        </w:r>
        <w:r>
          <w:rPr>
            <w:webHidden/>
          </w:rPr>
          <w:fldChar w:fldCharType="end"/>
        </w:r>
      </w:hyperlink>
    </w:p>
    <w:p w14:paraId="43D4064B" w14:textId="77777777" w:rsidR="00FB59F1" w:rsidRDefault="00FB59F1">
      <w:pPr>
        <w:pStyle w:val="20"/>
        <w:tabs>
          <w:tab w:val="right" w:leader="dot" w:pos="9629"/>
        </w:tabs>
        <w:rPr>
          <w:rFonts w:asciiTheme="minorHAnsi" w:eastAsiaTheme="minorEastAsia" w:hAnsiTheme="minorHAnsi" w:cstheme="minorBidi"/>
          <w:kern w:val="2"/>
          <w:szCs w:val="22"/>
        </w:rPr>
      </w:pPr>
      <w:hyperlink w:anchor="_Toc38987004" w:history="1">
        <w:r w:rsidRPr="00FB3F7D">
          <w:rPr>
            <w:rStyle w:val="ad"/>
            <w:snapToGrid w:val="0"/>
          </w:rPr>
          <w:t>4.2</w:t>
        </w:r>
        <w:r w:rsidRPr="00FB3F7D">
          <w:rPr>
            <w:rStyle w:val="ad"/>
          </w:rPr>
          <w:t xml:space="preserve"> Lab 2: Local AAA Configuration</w:t>
        </w:r>
        <w:r>
          <w:rPr>
            <w:webHidden/>
          </w:rPr>
          <w:tab/>
        </w:r>
        <w:r>
          <w:rPr>
            <w:webHidden/>
          </w:rPr>
          <w:fldChar w:fldCharType="begin"/>
        </w:r>
        <w:r>
          <w:rPr>
            <w:webHidden/>
          </w:rPr>
          <w:instrText xml:space="preserve"> PAGEREF _Toc38987004 \h </w:instrText>
        </w:r>
        <w:r>
          <w:rPr>
            <w:webHidden/>
          </w:rPr>
        </w:r>
        <w:r>
          <w:rPr>
            <w:webHidden/>
          </w:rPr>
          <w:fldChar w:fldCharType="separate"/>
        </w:r>
        <w:r w:rsidR="00A70DBA">
          <w:rPr>
            <w:webHidden/>
          </w:rPr>
          <w:t>86</w:t>
        </w:r>
        <w:r>
          <w:rPr>
            <w:webHidden/>
          </w:rPr>
          <w:fldChar w:fldCharType="end"/>
        </w:r>
      </w:hyperlink>
    </w:p>
    <w:p w14:paraId="3802316B"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7005" w:history="1">
        <w:r w:rsidRPr="00FB3F7D">
          <w:rPr>
            <w:rStyle w:val="ad"/>
            <w:rFonts w:cs="Book Antiqua"/>
            <w:bCs/>
            <w:snapToGrid w:val="0"/>
          </w:rPr>
          <w:t>4.2.1</w:t>
        </w:r>
        <w:r w:rsidRPr="00FB3F7D">
          <w:rPr>
            <w:rStyle w:val="ad"/>
          </w:rPr>
          <w:t xml:space="preserve"> Introduction</w:t>
        </w:r>
        <w:r>
          <w:rPr>
            <w:webHidden/>
          </w:rPr>
          <w:tab/>
        </w:r>
        <w:r>
          <w:rPr>
            <w:webHidden/>
          </w:rPr>
          <w:fldChar w:fldCharType="begin"/>
        </w:r>
        <w:r>
          <w:rPr>
            <w:webHidden/>
          </w:rPr>
          <w:instrText xml:space="preserve"> PAGEREF _Toc38987005 \h </w:instrText>
        </w:r>
        <w:r>
          <w:rPr>
            <w:webHidden/>
          </w:rPr>
        </w:r>
        <w:r>
          <w:rPr>
            <w:webHidden/>
          </w:rPr>
          <w:fldChar w:fldCharType="separate"/>
        </w:r>
        <w:r w:rsidR="00A70DBA">
          <w:rPr>
            <w:webHidden/>
          </w:rPr>
          <w:t>86</w:t>
        </w:r>
        <w:r>
          <w:rPr>
            <w:webHidden/>
          </w:rPr>
          <w:fldChar w:fldCharType="end"/>
        </w:r>
      </w:hyperlink>
    </w:p>
    <w:p w14:paraId="472EA0A6" w14:textId="77777777" w:rsidR="00FB59F1" w:rsidRDefault="00FB59F1">
      <w:pPr>
        <w:pStyle w:val="41"/>
        <w:tabs>
          <w:tab w:val="right" w:leader="dot" w:pos="9629"/>
        </w:tabs>
        <w:rPr>
          <w:rFonts w:asciiTheme="minorHAnsi" w:eastAsiaTheme="minorEastAsia" w:hAnsiTheme="minorHAnsi" w:cstheme="minorBidi"/>
          <w:noProof/>
          <w:kern w:val="2"/>
          <w:szCs w:val="22"/>
        </w:rPr>
      </w:pPr>
      <w:hyperlink w:anchor="_Toc38987006" w:history="1">
        <w:r w:rsidRPr="00FB3F7D">
          <w:rPr>
            <w:rStyle w:val="ad"/>
            <w:rFonts w:cs="Book Antiqua"/>
            <w:bCs/>
            <w:noProof/>
          </w:rPr>
          <w:t>4.2.1.1</w:t>
        </w:r>
        <w:r w:rsidRPr="00FB3F7D">
          <w:rPr>
            <w:rStyle w:val="ad"/>
            <w:noProof/>
          </w:rPr>
          <w:t xml:space="preserve"> About This Lab</w:t>
        </w:r>
        <w:r>
          <w:rPr>
            <w:noProof/>
            <w:webHidden/>
          </w:rPr>
          <w:tab/>
        </w:r>
        <w:r>
          <w:rPr>
            <w:noProof/>
            <w:webHidden/>
          </w:rPr>
          <w:fldChar w:fldCharType="begin"/>
        </w:r>
        <w:r>
          <w:rPr>
            <w:noProof/>
            <w:webHidden/>
          </w:rPr>
          <w:instrText xml:space="preserve"> PAGEREF _Toc38987006 \h </w:instrText>
        </w:r>
        <w:r>
          <w:rPr>
            <w:noProof/>
            <w:webHidden/>
          </w:rPr>
        </w:r>
        <w:r>
          <w:rPr>
            <w:noProof/>
            <w:webHidden/>
          </w:rPr>
          <w:fldChar w:fldCharType="separate"/>
        </w:r>
        <w:r w:rsidR="00A70DBA">
          <w:rPr>
            <w:noProof/>
            <w:webHidden/>
          </w:rPr>
          <w:t>86</w:t>
        </w:r>
        <w:r>
          <w:rPr>
            <w:noProof/>
            <w:webHidden/>
          </w:rPr>
          <w:fldChar w:fldCharType="end"/>
        </w:r>
      </w:hyperlink>
    </w:p>
    <w:p w14:paraId="62D5E4C8" w14:textId="77777777" w:rsidR="00FB59F1" w:rsidRDefault="00FB59F1">
      <w:pPr>
        <w:pStyle w:val="41"/>
        <w:tabs>
          <w:tab w:val="right" w:leader="dot" w:pos="9629"/>
        </w:tabs>
        <w:rPr>
          <w:rFonts w:asciiTheme="minorHAnsi" w:eastAsiaTheme="minorEastAsia" w:hAnsiTheme="minorHAnsi" w:cstheme="minorBidi"/>
          <w:noProof/>
          <w:kern w:val="2"/>
          <w:szCs w:val="22"/>
        </w:rPr>
      </w:pPr>
      <w:hyperlink w:anchor="_Toc38987007" w:history="1">
        <w:r w:rsidRPr="00FB3F7D">
          <w:rPr>
            <w:rStyle w:val="ad"/>
            <w:rFonts w:cs="Book Antiqua"/>
            <w:bCs/>
            <w:noProof/>
          </w:rPr>
          <w:t>4.2.1.2</w:t>
        </w:r>
        <w:r w:rsidRPr="00FB3F7D">
          <w:rPr>
            <w:rStyle w:val="ad"/>
            <w:noProof/>
          </w:rPr>
          <w:t xml:space="preserve"> Objectives</w:t>
        </w:r>
        <w:r>
          <w:rPr>
            <w:noProof/>
            <w:webHidden/>
          </w:rPr>
          <w:tab/>
        </w:r>
        <w:r>
          <w:rPr>
            <w:noProof/>
            <w:webHidden/>
          </w:rPr>
          <w:fldChar w:fldCharType="begin"/>
        </w:r>
        <w:r>
          <w:rPr>
            <w:noProof/>
            <w:webHidden/>
          </w:rPr>
          <w:instrText xml:space="preserve"> PAGEREF _Toc38987007 \h </w:instrText>
        </w:r>
        <w:r>
          <w:rPr>
            <w:noProof/>
            <w:webHidden/>
          </w:rPr>
        </w:r>
        <w:r>
          <w:rPr>
            <w:noProof/>
            <w:webHidden/>
          </w:rPr>
          <w:fldChar w:fldCharType="separate"/>
        </w:r>
        <w:r w:rsidR="00A70DBA">
          <w:rPr>
            <w:noProof/>
            <w:webHidden/>
          </w:rPr>
          <w:t>86</w:t>
        </w:r>
        <w:r>
          <w:rPr>
            <w:noProof/>
            <w:webHidden/>
          </w:rPr>
          <w:fldChar w:fldCharType="end"/>
        </w:r>
      </w:hyperlink>
    </w:p>
    <w:p w14:paraId="42B6BCC0" w14:textId="77777777" w:rsidR="00FB59F1" w:rsidRDefault="00FB59F1">
      <w:pPr>
        <w:pStyle w:val="41"/>
        <w:tabs>
          <w:tab w:val="right" w:leader="dot" w:pos="9629"/>
        </w:tabs>
        <w:rPr>
          <w:rFonts w:asciiTheme="minorHAnsi" w:eastAsiaTheme="minorEastAsia" w:hAnsiTheme="minorHAnsi" w:cstheme="minorBidi"/>
          <w:noProof/>
          <w:kern w:val="2"/>
          <w:szCs w:val="22"/>
        </w:rPr>
      </w:pPr>
      <w:hyperlink w:anchor="_Toc38987008" w:history="1">
        <w:r w:rsidRPr="00FB3F7D">
          <w:rPr>
            <w:rStyle w:val="ad"/>
            <w:rFonts w:cs="Book Antiqua"/>
            <w:bCs/>
            <w:noProof/>
          </w:rPr>
          <w:t>4.2.1.3</w:t>
        </w:r>
        <w:r w:rsidRPr="00FB3F7D">
          <w:rPr>
            <w:rStyle w:val="ad"/>
            <w:noProof/>
          </w:rPr>
          <w:t xml:space="preserve"> Networking Topology</w:t>
        </w:r>
        <w:r>
          <w:rPr>
            <w:noProof/>
            <w:webHidden/>
          </w:rPr>
          <w:tab/>
        </w:r>
        <w:r>
          <w:rPr>
            <w:noProof/>
            <w:webHidden/>
          </w:rPr>
          <w:fldChar w:fldCharType="begin"/>
        </w:r>
        <w:r>
          <w:rPr>
            <w:noProof/>
            <w:webHidden/>
          </w:rPr>
          <w:instrText xml:space="preserve"> PAGEREF _Toc38987008 \h </w:instrText>
        </w:r>
        <w:r>
          <w:rPr>
            <w:noProof/>
            <w:webHidden/>
          </w:rPr>
        </w:r>
        <w:r>
          <w:rPr>
            <w:noProof/>
            <w:webHidden/>
          </w:rPr>
          <w:fldChar w:fldCharType="separate"/>
        </w:r>
        <w:r w:rsidR="00A70DBA">
          <w:rPr>
            <w:noProof/>
            <w:webHidden/>
          </w:rPr>
          <w:t>86</w:t>
        </w:r>
        <w:r>
          <w:rPr>
            <w:noProof/>
            <w:webHidden/>
          </w:rPr>
          <w:fldChar w:fldCharType="end"/>
        </w:r>
      </w:hyperlink>
    </w:p>
    <w:p w14:paraId="7773E165"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7009" w:history="1">
        <w:r w:rsidRPr="00FB3F7D">
          <w:rPr>
            <w:rStyle w:val="ad"/>
            <w:rFonts w:cs="Book Antiqua"/>
            <w:bCs/>
            <w:snapToGrid w:val="0"/>
          </w:rPr>
          <w:t>4.2.2</w:t>
        </w:r>
        <w:r w:rsidRPr="00FB3F7D">
          <w:rPr>
            <w:rStyle w:val="ad"/>
          </w:rPr>
          <w:t xml:space="preserve"> Lab Configuration</w:t>
        </w:r>
        <w:r>
          <w:rPr>
            <w:webHidden/>
          </w:rPr>
          <w:tab/>
        </w:r>
        <w:r>
          <w:rPr>
            <w:webHidden/>
          </w:rPr>
          <w:fldChar w:fldCharType="begin"/>
        </w:r>
        <w:r>
          <w:rPr>
            <w:webHidden/>
          </w:rPr>
          <w:instrText xml:space="preserve"> PAGEREF _Toc38987009 \h </w:instrText>
        </w:r>
        <w:r>
          <w:rPr>
            <w:webHidden/>
          </w:rPr>
        </w:r>
        <w:r>
          <w:rPr>
            <w:webHidden/>
          </w:rPr>
          <w:fldChar w:fldCharType="separate"/>
        </w:r>
        <w:r w:rsidR="00A70DBA">
          <w:rPr>
            <w:webHidden/>
          </w:rPr>
          <w:t>87</w:t>
        </w:r>
        <w:r>
          <w:rPr>
            <w:webHidden/>
          </w:rPr>
          <w:fldChar w:fldCharType="end"/>
        </w:r>
      </w:hyperlink>
    </w:p>
    <w:p w14:paraId="339AE31E" w14:textId="77777777" w:rsidR="00FB59F1" w:rsidRDefault="00FB59F1">
      <w:pPr>
        <w:pStyle w:val="41"/>
        <w:tabs>
          <w:tab w:val="right" w:leader="dot" w:pos="9629"/>
        </w:tabs>
        <w:rPr>
          <w:rFonts w:asciiTheme="minorHAnsi" w:eastAsiaTheme="minorEastAsia" w:hAnsiTheme="minorHAnsi" w:cstheme="minorBidi"/>
          <w:noProof/>
          <w:kern w:val="2"/>
          <w:szCs w:val="22"/>
        </w:rPr>
      </w:pPr>
      <w:hyperlink w:anchor="_Toc38987010" w:history="1">
        <w:r w:rsidRPr="00FB3F7D">
          <w:rPr>
            <w:rStyle w:val="ad"/>
            <w:rFonts w:cs="Book Antiqua"/>
            <w:bCs/>
            <w:noProof/>
          </w:rPr>
          <w:t>4.2.2.1</w:t>
        </w:r>
        <w:r w:rsidRPr="00FB3F7D">
          <w:rPr>
            <w:rStyle w:val="ad"/>
            <w:noProof/>
          </w:rPr>
          <w:t xml:space="preserve"> Configuration Roadmap</w:t>
        </w:r>
        <w:r>
          <w:rPr>
            <w:noProof/>
            <w:webHidden/>
          </w:rPr>
          <w:tab/>
        </w:r>
        <w:r>
          <w:rPr>
            <w:noProof/>
            <w:webHidden/>
          </w:rPr>
          <w:fldChar w:fldCharType="begin"/>
        </w:r>
        <w:r>
          <w:rPr>
            <w:noProof/>
            <w:webHidden/>
          </w:rPr>
          <w:instrText xml:space="preserve"> PAGEREF _Toc38987010 \h </w:instrText>
        </w:r>
        <w:r>
          <w:rPr>
            <w:noProof/>
            <w:webHidden/>
          </w:rPr>
        </w:r>
        <w:r>
          <w:rPr>
            <w:noProof/>
            <w:webHidden/>
          </w:rPr>
          <w:fldChar w:fldCharType="separate"/>
        </w:r>
        <w:r w:rsidR="00A70DBA">
          <w:rPr>
            <w:noProof/>
            <w:webHidden/>
          </w:rPr>
          <w:t>87</w:t>
        </w:r>
        <w:r>
          <w:rPr>
            <w:noProof/>
            <w:webHidden/>
          </w:rPr>
          <w:fldChar w:fldCharType="end"/>
        </w:r>
      </w:hyperlink>
    </w:p>
    <w:p w14:paraId="5807C073" w14:textId="77777777" w:rsidR="00FB59F1" w:rsidRDefault="00FB59F1">
      <w:pPr>
        <w:pStyle w:val="41"/>
        <w:tabs>
          <w:tab w:val="right" w:leader="dot" w:pos="9629"/>
        </w:tabs>
        <w:rPr>
          <w:rFonts w:asciiTheme="minorHAnsi" w:eastAsiaTheme="minorEastAsia" w:hAnsiTheme="minorHAnsi" w:cstheme="minorBidi"/>
          <w:noProof/>
          <w:kern w:val="2"/>
          <w:szCs w:val="22"/>
        </w:rPr>
      </w:pPr>
      <w:hyperlink w:anchor="_Toc38987011" w:history="1">
        <w:r w:rsidRPr="00FB3F7D">
          <w:rPr>
            <w:rStyle w:val="ad"/>
            <w:rFonts w:cs="Book Antiqua"/>
            <w:bCs/>
            <w:noProof/>
          </w:rPr>
          <w:t>4.2.2.2</w:t>
        </w:r>
        <w:r w:rsidRPr="00FB3F7D">
          <w:rPr>
            <w:rStyle w:val="ad"/>
            <w:noProof/>
          </w:rPr>
          <w:t xml:space="preserve"> Configuration Procedure</w:t>
        </w:r>
        <w:r>
          <w:rPr>
            <w:noProof/>
            <w:webHidden/>
          </w:rPr>
          <w:tab/>
        </w:r>
        <w:r>
          <w:rPr>
            <w:noProof/>
            <w:webHidden/>
          </w:rPr>
          <w:fldChar w:fldCharType="begin"/>
        </w:r>
        <w:r>
          <w:rPr>
            <w:noProof/>
            <w:webHidden/>
          </w:rPr>
          <w:instrText xml:space="preserve"> PAGEREF _Toc38987011 \h </w:instrText>
        </w:r>
        <w:r>
          <w:rPr>
            <w:noProof/>
            <w:webHidden/>
          </w:rPr>
        </w:r>
        <w:r>
          <w:rPr>
            <w:noProof/>
            <w:webHidden/>
          </w:rPr>
          <w:fldChar w:fldCharType="separate"/>
        </w:r>
        <w:r w:rsidR="00A70DBA">
          <w:rPr>
            <w:noProof/>
            <w:webHidden/>
          </w:rPr>
          <w:t>87</w:t>
        </w:r>
        <w:r>
          <w:rPr>
            <w:noProof/>
            <w:webHidden/>
          </w:rPr>
          <w:fldChar w:fldCharType="end"/>
        </w:r>
      </w:hyperlink>
    </w:p>
    <w:p w14:paraId="3C6EF1B7"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7012" w:history="1">
        <w:r w:rsidRPr="00FB3F7D">
          <w:rPr>
            <w:rStyle w:val="ad"/>
            <w:rFonts w:cs="Book Antiqua"/>
            <w:bCs/>
            <w:snapToGrid w:val="0"/>
          </w:rPr>
          <w:t>4.2.3</w:t>
        </w:r>
        <w:r w:rsidRPr="00FB3F7D">
          <w:rPr>
            <w:rStyle w:val="ad"/>
          </w:rPr>
          <w:t xml:space="preserve"> Verification</w:t>
        </w:r>
        <w:r>
          <w:rPr>
            <w:webHidden/>
          </w:rPr>
          <w:tab/>
        </w:r>
        <w:r>
          <w:rPr>
            <w:webHidden/>
          </w:rPr>
          <w:fldChar w:fldCharType="begin"/>
        </w:r>
        <w:r>
          <w:rPr>
            <w:webHidden/>
          </w:rPr>
          <w:instrText xml:space="preserve"> PAGEREF _Toc38987012 \h </w:instrText>
        </w:r>
        <w:r>
          <w:rPr>
            <w:webHidden/>
          </w:rPr>
        </w:r>
        <w:r>
          <w:rPr>
            <w:webHidden/>
          </w:rPr>
          <w:fldChar w:fldCharType="separate"/>
        </w:r>
        <w:r w:rsidR="00A70DBA">
          <w:rPr>
            <w:webHidden/>
          </w:rPr>
          <w:t>89</w:t>
        </w:r>
        <w:r>
          <w:rPr>
            <w:webHidden/>
          </w:rPr>
          <w:fldChar w:fldCharType="end"/>
        </w:r>
      </w:hyperlink>
    </w:p>
    <w:p w14:paraId="073BCF94"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7013" w:history="1">
        <w:r w:rsidRPr="00FB3F7D">
          <w:rPr>
            <w:rStyle w:val="ad"/>
            <w:rFonts w:cs="Book Antiqua"/>
            <w:bCs/>
            <w:snapToGrid w:val="0"/>
          </w:rPr>
          <w:t>4.2.4</w:t>
        </w:r>
        <w:r w:rsidRPr="00FB3F7D">
          <w:rPr>
            <w:rStyle w:val="ad"/>
          </w:rPr>
          <w:t xml:space="preserve"> Configuration Reference</w:t>
        </w:r>
        <w:r>
          <w:rPr>
            <w:webHidden/>
          </w:rPr>
          <w:tab/>
        </w:r>
        <w:r>
          <w:rPr>
            <w:webHidden/>
          </w:rPr>
          <w:fldChar w:fldCharType="begin"/>
        </w:r>
        <w:r>
          <w:rPr>
            <w:webHidden/>
          </w:rPr>
          <w:instrText xml:space="preserve"> PAGEREF _Toc38987013 \h </w:instrText>
        </w:r>
        <w:r>
          <w:rPr>
            <w:webHidden/>
          </w:rPr>
        </w:r>
        <w:r>
          <w:rPr>
            <w:webHidden/>
          </w:rPr>
          <w:fldChar w:fldCharType="separate"/>
        </w:r>
        <w:r w:rsidR="00A70DBA">
          <w:rPr>
            <w:webHidden/>
          </w:rPr>
          <w:t>89</w:t>
        </w:r>
        <w:r>
          <w:rPr>
            <w:webHidden/>
          </w:rPr>
          <w:fldChar w:fldCharType="end"/>
        </w:r>
      </w:hyperlink>
    </w:p>
    <w:p w14:paraId="1C9708EE"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7014" w:history="1">
        <w:r w:rsidRPr="00FB3F7D">
          <w:rPr>
            <w:rStyle w:val="ad"/>
            <w:rFonts w:cs="Book Antiqua"/>
            <w:bCs/>
            <w:snapToGrid w:val="0"/>
          </w:rPr>
          <w:t>4.2.5</w:t>
        </w:r>
        <w:r w:rsidRPr="00FB3F7D">
          <w:rPr>
            <w:rStyle w:val="ad"/>
          </w:rPr>
          <w:t xml:space="preserve"> Quiz</w:t>
        </w:r>
        <w:r>
          <w:rPr>
            <w:webHidden/>
          </w:rPr>
          <w:tab/>
        </w:r>
        <w:r>
          <w:rPr>
            <w:webHidden/>
          </w:rPr>
          <w:fldChar w:fldCharType="begin"/>
        </w:r>
        <w:r>
          <w:rPr>
            <w:webHidden/>
          </w:rPr>
          <w:instrText xml:space="preserve"> PAGEREF _Toc38987014 \h </w:instrText>
        </w:r>
        <w:r>
          <w:rPr>
            <w:webHidden/>
          </w:rPr>
        </w:r>
        <w:r>
          <w:rPr>
            <w:webHidden/>
          </w:rPr>
          <w:fldChar w:fldCharType="separate"/>
        </w:r>
        <w:r w:rsidR="00A70DBA">
          <w:rPr>
            <w:webHidden/>
          </w:rPr>
          <w:t>90</w:t>
        </w:r>
        <w:r>
          <w:rPr>
            <w:webHidden/>
          </w:rPr>
          <w:fldChar w:fldCharType="end"/>
        </w:r>
      </w:hyperlink>
    </w:p>
    <w:p w14:paraId="693E53B9" w14:textId="77777777" w:rsidR="00FB59F1" w:rsidRDefault="00FB59F1">
      <w:pPr>
        <w:pStyle w:val="20"/>
        <w:tabs>
          <w:tab w:val="right" w:leader="dot" w:pos="9629"/>
        </w:tabs>
        <w:rPr>
          <w:rFonts w:asciiTheme="minorHAnsi" w:eastAsiaTheme="minorEastAsia" w:hAnsiTheme="minorHAnsi" w:cstheme="minorBidi"/>
          <w:kern w:val="2"/>
          <w:szCs w:val="22"/>
        </w:rPr>
      </w:pPr>
      <w:hyperlink w:anchor="_Toc38987015" w:history="1">
        <w:r w:rsidRPr="00FB3F7D">
          <w:rPr>
            <w:rStyle w:val="ad"/>
            <w:snapToGrid w:val="0"/>
          </w:rPr>
          <w:t>4.3</w:t>
        </w:r>
        <w:r w:rsidRPr="00FB3F7D">
          <w:rPr>
            <w:rStyle w:val="ad"/>
          </w:rPr>
          <w:t xml:space="preserve"> Lab 3: NAT Configuration</w:t>
        </w:r>
        <w:r>
          <w:rPr>
            <w:webHidden/>
          </w:rPr>
          <w:tab/>
        </w:r>
        <w:r>
          <w:rPr>
            <w:webHidden/>
          </w:rPr>
          <w:fldChar w:fldCharType="begin"/>
        </w:r>
        <w:r>
          <w:rPr>
            <w:webHidden/>
          </w:rPr>
          <w:instrText xml:space="preserve"> PAGEREF _Toc38987015 \h </w:instrText>
        </w:r>
        <w:r>
          <w:rPr>
            <w:webHidden/>
          </w:rPr>
        </w:r>
        <w:r>
          <w:rPr>
            <w:webHidden/>
          </w:rPr>
          <w:fldChar w:fldCharType="separate"/>
        </w:r>
        <w:r w:rsidR="00A70DBA">
          <w:rPr>
            <w:webHidden/>
          </w:rPr>
          <w:t>90</w:t>
        </w:r>
        <w:r>
          <w:rPr>
            <w:webHidden/>
          </w:rPr>
          <w:fldChar w:fldCharType="end"/>
        </w:r>
      </w:hyperlink>
    </w:p>
    <w:p w14:paraId="171EC211"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7016" w:history="1">
        <w:r w:rsidRPr="00FB3F7D">
          <w:rPr>
            <w:rStyle w:val="ad"/>
            <w:rFonts w:cs="Book Antiqua"/>
            <w:bCs/>
            <w:snapToGrid w:val="0"/>
            <w:lang w:eastAsia="en-US"/>
          </w:rPr>
          <w:t>4.3.1</w:t>
        </w:r>
        <w:r w:rsidRPr="00FB3F7D">
          <w:rPr>
            <w:rStyle w:val="ad"/>
          </w:rPr>
          <w:t xml:space="preserve"> Introduction</w:t>
        </w:r>
        <w:r>
          <w:rPr>
            <w:webHidden/>
          </w:rPr>
          <w:tab/>
        </w:r>
        <w:r>
          <w:rPr>
            <w:webHidden/>
          </w:rPr>
          <w:fldChar w:fldCharType="begin"/>
        </w:r>
        <w:r>
          <w:rPr>
            <w:webHidden/>
          </w:rPr>
          <w:instrText xml:space="preserve"> PAGEREF _Toc38987016 \h </w:instrText>
        </w:r>
        <w:r>
          <w:rPr>
            <w:webHidden/>
          </w:rPr>
        </w:r>
        <w:r>
          <w:rPr>
            <w:webHidden/>
          </w:rPr>
          <w:fldChar w:fldCharType="separate"/>
        </w:r>
        <w:r w:rsidR="00A70DBA">
          <w:rPr>
            <w:webHidden/>
          </w:rPr>
          <w:t>90</w:t>
        </w:r>
        <w:r>
          <w:rPr>
            <w:webHidden/>
          </w:rPr>
          <w:fldChar w:fldCharType="end"/>
        </w:r>
      </w:hyperlink>
    </w:p>
    <w:p w14:paraId="1207C232" w14:textId="77777777" w:rsidR="00FB59F1" w:rsidRDefault="00FB59F1">
      <w:pPr>
        <w:pStyle w:val="41"/>
        <w:tabs>
          <w:tab w:val="right" w:leader="dot" w:pos="9629"/>
        </w:tabs>
        <w:rPr>
          <w:rFonts w:asciiTheme="minorHAnsi" w:eastAsiaTheme="minorEastAsia" w:hAnsiTheme="minorHAnsi" w:cstheme="minorBidi"/>
          <w:noProof/>
          <w:kern w:val="2"/>
          <w:szCs w:val="22"/>
        </w:rPr>
      </w:pPr>
      <w:hyperlink w:anchor="_Toc38987017" w:history="1">
        <w:r w:rsidRPr="00FB3F7D">
          <w:rPr>
            <w:rStyle w:val="ad"/>
            <w:rFonts w:cs="Book Antiqua"/>
            <w:bCs/>
            <w:noProof/>
          </w:rPr>
          <w:t>4.3.1.1</w:t>
        </w:r>
        <w:r w:rsidRPr="00FB3F7D">
          <w:rPr>
            <w:rStyle w:val="ad"/>
            <w:noProof/>
          </w:rPr>
          <w:t xml:space="preserve"> About This Lab</w:t>
        </w:r>
        <w:r>
          <w:rPr>
            <w:noProof/>
            <w:webHidden/>
          </w:rPr>
          <w:tab/>
        </w:r>
        <w:r>
          <w:rPr>
            <w:noProof/>
            <w:webHidden/>
          </w:rPr>
          <w:fldChar w:fldCharType="begin"/>
        </w:r>
        <w:r>
          <w:rPr>
            <w:noProof/>
            <w:webHidden/>
          </w:rPr>
          <w:instrText xml:space="preserve"> PAGEREF _Toc38987017 \h </w:instrText>
        </w:r>
        <w:r>
          <w:rPr>
            <w:noProof/>
            <w:webHidden/>
          </w:rPr>
        </w:r>
        <w:r>
          <w:rPr>
            <w:noProof/>
            <w:webHidden/>
          </w:rPr>
          <w:fldChar w:fldCharType="separate"/>
        </w:r>
        <w:r w:rsidR="00A70DBA">
          <w:rPr>
            <w:noProof/>
            <w:webHidden/>
          </w:rPr>
          <w:t>90</w:t>
        </w:r>
        <w:r>
          <w:rPr>
            <w:noProof/>
            <w:webHidden/>
          </w:rPr>
          <w:fldChar w:fldCharType="end"/>
        </w:r>
      </w:hyperlink>
    </w:p>
    <w:p w14:paraId="4EB1BE99" w14:textId="77777777" w:rsidR="00FB59F1" w:rsidRDefault="00FB59F1">
      <w:pPr>
        <w:pStyle w:val="41"/>
        <w:tabs>
          <w:tab w:val="right" w:leader="dot" w:pos="9629"/>
        </w:tabs>
        <w:rPr>
          <w:rFonts w:asciiTheme="minorHAnsi" w:eastAsiaTheme="minorEastAsia" w:hAnsiTheme="minorHAnsi" w:cstheme="minorBidi"/>
          <w:noProof/>
          <w:kern w:val="2"/>
          <w:szCs w:val="22"/>
        </w:rPr>
      </w:pPr>
      <w:hyperlink w:anchor="_Toc38987018" w:history="1">
        <w:r w:rsidRPr="00FB3F7D">
          <w:rPr>
            <w:rStyle w:val="ad"/>
            <w:rFonts w:cs="Book Antiqua"/>
            <w:bCs/>
            <w:noProof/>
          </w:rPr>
          <w:t>4.3.1.2</w:t>
        </w:r>
        <w:r w:rsidRPr="00FB3F7D">
          <w:rPr>
            <w:rStyle w:val="ad"/>
            <w:noProof/>
          </w:rPr>
          <w:t xml:space="preserve"> Objectives</w:t>
        </w:r>
        <w:r>
          <w:rPr>
            <w:noProof/>
            <w:webHidden/>
          </w:rPr>
          <w:tab/>
        </w:r>
        <w:r>
          <w:rPr>
            <w:noProof/>
            <w:webHidden/>
          </w:rPr>
          <w:fldChar w:fldCharType="begin"/>
        </w:r>
        <w:r>
          <w:rPr>
            <w:noProof/>
            <w:webHidden/>
          </w:rPr>
          <w:instrText xml:space="preserve"> PAGEREF _Toc38987018 \h </w:instrText>
        </w:r>
        <w:r>
          <w:rPr>
            <w:noProof/>
            <w:webHidden/>
          </w:rPr>
        </w:r>
        <w:r>
          <w:rPr>
            <w:noProof/>
            <w:webHidden/>
          </w:rPr>
          <w:fldChar w:fldCharType="separate"/>
        </w:r>
        <w:r w:rsidR="00A70DBA">
          <w:rPr>
            <w:noProof/>
            <w:webHidden/>
          </w:rPr>
          <w:t>90</w:t>
        </w:r>
        <w:r>
          <w:rPr>
            <w:noProof/>
            <w:webHidden/>
          </w:rPr>
          <w:fldChar w:fldCharType="end"/>
        </w:r>
      </w:hyperlink>
    </w:p>
    <w:p w14:paraId="13E9C389" w14:textId="77777777" w:rsidR="00FB59F1" w:rsidRDefault="00FB59F1">
      <w:pPr>
        <w:pStyle w:val="41"/>
        <w:tabs>
          <w:tab w:val="right" w:leader="dot" w:pos="9629"/>
        </w:tabs>
        <w:rPr>
          <w:rFonts w:asciiTheme="minorHAnsi" w:eastAsiaTheme="minorEastAsia" w:hAnsiTheme="minorHAnsi" w:cstheme="minorBidi"/>
          <w:noProof/>
          <w:kern w:val="2"/>
          <w:szCs w:val="22"/>
        </w:rPr>
      </w:pPr>
      <w:hyperlink w:anchor="_Toc38987019" w:history="1">
        <w:r w:rsidRPr="00FB3F7D">
          <w:rPr>
            <w:rStyle w:val="ad"/>
            <w:rFonts w:cs="Book Antiqua"/>
            <w:bCs/>
            <w:noProof/>
          </w:rPr>
          <w:t>4.3.1.3</w:t>
        </w:r>
        <w:r w:rsidRPr="00FB3F7D">
          <w:rPr>
            <w:rStyle w:val="ad"/>
            <w:noProof/>
          </w:rPr>
          <w:t xml:space="preserve"> Networking Topology</w:t>
        </w:r>
        <w:r>
          <w:rPr>
            <w:noProof/>
            <w:webHidden/>
          </w:rPr>
          <w:tab/>
        </w:r>
        <w:r>
          <w:rPr>
            <w:noProof/>
            <w:webHidden/>
          </w:rPr>
          <w:fldChar w:fldCharType="begin"/>
        </w:r>
        <w:r>
          <w:rPr>
            <w:noProof/>
            <w:webHidden/>
          </w:rPr>
          <w:instrText xml:space="preserve"> PAGEREF _Toc38987019 \h </w:instrText>
        </w:r>
        <w:r>
          <w:rPr>
            <w:noProof/>
            <w:webHidden/>
          </w:rPr>
        </w:r>
        <w:r>
          <w:rPr>
            <w:noProof/>
            <w:webHidden/>
          </w:rPr>
          <w:fldChar w:fldCharType="separate"/>
        </w:r>
        <w:r w:rsidR="00A70DBA">
          <w:rPr>
            <w:noProof/>
            <w:webHidden/>
          </w:rPr>
          <w:t>90</w:t>
        </w:r>
        <w:r>
          <w:rPr>
            <w:noProof/>
            <w:webHidden/>
          </w:rPr>
          <w:fldChar w:fldCharType="end"/>
        </w:r>
      </w:hyperlink>
    </w:p>
    <w:p w14:paraId="09FF0AFB"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7020" w:history="1">
        <w:r w:rsidRPr="00FB3F7D">
          <w:rPr>
            <w:rStyle w:val="ad"/>
            <w:rFonts w:cs="Book Antiqua"/>
            <w:bCs/>
            <w:snapToGrid w:val="0"/>
          </w:rPr>
          <w:t>4.3.2</w:t>
        </w:r>
        <w:r w:rsidRPr="00FB3F7D">
          <w:rPr>
            <w:rStyle w:val="ad"/>
          </w:rPr>
          <w:t xml:space="preserve"> Lab Configuration</w:t>
        </w:r>
        <w:r>
          <w:rPr>
            <w:webHidden/>
          </w:rPr>
          <w:tab/>
        </w:r>
        <w:r>
          <w:rPr>
            <w:webHidden/>
          </w:rPr>
          <w:fldChar w:fldCharType="begin"/>
        </w:r>
        <w:r>
          <w:rPr>
            <w:webHidden/>
          </w:rPr>
          <w:instrText xml:space="preserve"> PAGEREF _Toc38987020 \h </w:instrText>
        </w:r>
        <w:r>
          <w:rPr>
            <w:webHidden/>
          </w:rPr>
        </w:r>
        <w:r>
          <w:rPr>
            <w:webHidden/>
          </w:rPr>
          <w:fldChar w:fldCharType="separate"/>
        </w:r>
        <w:r w:rsidR="00A70DBA">
          <w:rPr>
            <w:webHidden/>
          </w:rPr>
          <w:t>91</w:t>
        </w:r>
        <w:r>
          <w:rPr>
            <w:webHidden/>
          </w:rPr>
          <w:fldChar w:fldCharType="end"/>
        </w:r>
      </w:hyperlink>
    </w:p>
    <w:p w14:paraId="1854F91B" w14:textId="77777777" w:rsidR="00FB59F1" w:rsidRDefault="00FB59F1">
      <w:pPr>
        <w:pStyle w:val="41"/>
        <w:tabs>
          <w:tab w:val="right" w:leader="dot" w:pos="9629"/>
        </w:tabs>
        <w:rPr>
          <w:rFonts w:asciiTheme="minorHAnsi" w:eastAsiaTheme="minorEastAsia" w:hAnsiTheme="minorHAnsi" w:cstheme="minorBidi"/>
          <w:noProof/>
          <w:kern w:val="2"/>
          <w:szCs w:val="22"/>
        </w:rPr>
      </w:pPr>
      <w:hyperlink w:anchor="_Toc38987021" w:history="1">
        <w:r w:rsidRPr="00FB3F7D">
          <w:rPr>
            <w:rStyle w:val="ad"/>
            <w:rFonts w:cs="Book Antiqua"/>
            <w:bCs/>
            <w:noProof/>
          </w:rPr>
          <w:t>4.3.2.1</w:t>
        </w:r>
        <w:r w:rsidRPr="00FB3F7D">
          <w:rPr>
            <w:rStyle w:val="ad"/>
            <w:noProof/>
          </w:rPr>
          <w:t xml:space="preserve"> Configuration Roadmap</w:t>
        </w:r>
        <w:r>
          <w:rPr>
            <w:noProof/>
            <w:webHidden/>
          </w:rPr>
          <w:tab/>
        </w:r>
        <w:r>
          <w:rPr>
            <w:noProof/>
            <w:webHidden/>
          </w:rPr>
          <w:fldChar w:fldCharType="begin"/>
        </w:r>
        <w:r>
          <w:rPr>
            <w:noProof/>
            <w:webHidden/>
          </w:rPr>
          <w:instrText xml:space="preserve"> PAGEREF _Toc38987021 \h </w:instrText>
        </w:r>
        <w:r>
          <w:rPr>
            <w:noProof/>
            <w:webHidden/>
          </w:rPr>
        </w:r>
        <w:r>
          <w:rPr>
            <w:noProof/>
            <w:webHidden/>
          </w:rPr>
          <w:fldChar w:fldCharType="separate"/>
        </w:r>
        <w:r w:rsidR="00A70DBA">
          <w:rPr>
            <w:noProof/>
            <w:webHidden/>
          </w:rPr>
          <w:t>91</w:t>
        </w:r>
        <w:r>
          <w:rPr>
            <w:noProof/>
            <w:webHidden/>
          </w:rPr>
          <w:fldChar w:fldCharType="end"/>
        </w:r>
      </w:hyperlink>
    </w:p>
    <w:p w14:paraId="0EE543F3" w14:textId="77777777" w:rsidR="00FB59F1" w:rsidRDefault="00FB59F1">
      <w:pPr>
        <w:pStyle w:val="41"/>
        <w:tabs>
          <w:tab w:val="right" w:leader="dot" w:pos="9629"/>
        </w:tabs>
        <w:rPr>
          <w:rFonts w:asciiTheme="minorHAnsi" w:eastAsiaTheme="minorEastAsia" w:hAnsiTheme="minorHAnsi" w:cstheme="minorBidi"/>
          <w:noProof/>
          <w:kern w:val="2"/>
          <w:szCs w:val="22"/>
        </w:rPr>
      </w:pPr>
      <w:hyperlink w:anchor="_Toc38987022" w:history="1">
        <w:r w:rsidRPr="00FB3F7D">
          <w:rPr>
            <w:rStyle w:val="ad"/>
            <w:rFonts w:cs="Book Antiqua"/>
            <w:bCs/>
            <w:noProof/>
          </w:rPr>
          <w:t>4.3.2.2</w:t>
        </w:r>
        <w:r w:rsidRPr="00FB3F7D">
          <w:rPr>
            <w:rStyle w:val="ad"/>
            <w:noProof/>
          </w:rPr>
          <w:t xml:space="preserve"> Configuration Procedure</w:t>
        </w:r>
        <w:r>
          <w:rPr>
            <w:noProof/>
            <w:webHidden/>
          </w:rPr>
          <w:tab/>
        </w:r>
        <w:r>
          <w:rPr>
            <w:noProof/>
            <w:webHidden/>
          </w:rPr>
          <w:fldChar w:fldCharType="begin"/>
        </w:r>
        <w:r>
          <w:rPr>
            <w:noProof/>
            <w:webHidden/>
          </w:rPr>
          <w:instrText xml:space="preserve"> PAGEREF _Toc38987022 \h </w:instrText>
        </w:r>
        <w:r>
          <w:rPr>
            <w:noProof/>
            <w:webHidden/>
          </w:rPr>
        </w:r>
        <w:r>
          <w:rPr>
            <w:noProof/>
            <w:webHidden/>
          </w:rPr>
          <w:fldChar w:fldCharType="separate"/>
        </w:r>
        <w:r w:rsidR="00A70DBA">
          <w:rPr>
            <w:noProof/>
            <w:webHidden/>
          </w:rPr>
          <w:t>91</w:t>
        </w:r>
        <w:r>
          <w:rPr>
            <w:noProof/>
            <w:webHidden/>
          </w:rPr>
          <w:fldChar w:fldCharType="end"/>
        </w:r>
      </w:hyperlink>
    </w:p>
    <w:p w14:paraId="0C6C6B2A"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7023" w:history="1">
        <w:r w:rsidRPr="00FB3F7D">
          <w:rPr>
            <w:rStyle w:val="ad"/>
            <w:rFonts w:cs="Book Antiqua"/>
            <w:bCs/>
            <w:snapToGrid w:val="0"/>
          </w:rPr>
          <w:t>4.3.3</w:t>
        </w:r>
        <w:r w:rsidRPr="00FB3F7D">
          <w:rPr>
            <w:rStyle w:val="ad"/>
          </w:rPr>
          <w:t xml:space="preserve"> Verification</w:t>
        </w:r>
        <w:r>
          <w:rPr>
            <w:webHidden/>
          </w:rPr>
          <w:tab/>
        </w:r>
        <w:r>
          <w:rPr>
            <w:webHidden/>
          </w:rPr>
          <w:fldChar w:fldCharType="begin"/>
        </w:r>
        <w:r>
          <w:rPr>
            <w:webHidden/>
          </w:rPr>
          <w:instrText xml:space="preserve"> PAGEREF _Toc38987023 \h </w:instrText>
        </w:r>
        <w:r>
          <w:rPr>
            <w:webHidden/>
          </w:rPr>
        </w:r>
        <w:r>
          <w:rPr>
            <w:webHidden/>
          </w:rPr>
          <w:fldChar w:fldCharType="separate"/>
        </w:r>
        <w:r w:rsidR="00A70DBA">
          <w:rPr>
            <w:webHidden/>
          </w:rPr>
          <w:t>96</w:t>
        </w:r>
        <w:r>
          <w:rPr>
            <w:webHidden/>
          </w:rPr>
          <w:fldChar w:fldCharType="end"/>
        </w:r>
      </w:hyperlink>
    </w:p>
    <w:p w14:paraId="3657F257"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7024" w:history="1">
        <w:r w:rsidRPr="00FB3F7D">
          <w:rPr>
            <w:rStyle w:val="ad"/>
            <w:rFonts w:cs="Book Antiqua"/>
            <w:bCs/>
            <w:snapToGrid w:val="0"/>
          </w:rPr>
          <w:t>4.3.4</w:t>
        </w:r>
        <w:r w:rsidRPr="00FB3F7D">
          <w:rPr>
            <w:rStyle w:val="ad"/>
          </w:rPr>
          <w:t xml:space="preserve"> Configuration Reference</w:t>
        </w:r>
        <w:r>
          <w:rPr>
            <w:webHidden/>
          </w:rPr>
          <w:tab/>
        </w:r>
        <w:r>
          <w:rPr>
            <w:webHidden/>
          </w:rPr>
          <w:fldChar w:fldCharType="begin"/>
        </w:r>
        <w:r>
          <w:rPr>
            <w:webHidden/>
          </w:rPr>
          <w:instrText xml:space="preserve"> PAGEREF _Toc38987024 \h </w:instrText>
        </w:r>
        <w:r>
          <w:rPr>
            <w:webHidden/>
          </w:rPr>
        </w:r>
        <w:r>
          <w:rPr>
            <w:webHidden/>
          </w:rPr>
          <w:fldChar w:fldCharType="separate"/>
        </w:r>
        <w:r w:rsidR="00A70DBA">
          <w:rPr>
            <w:webHidden/>
          </w:rPr>
          <w:t>96</w:t>
        </w:r>
        <w:r>
          <w:rPr>
            <w:webHidden/>
          </w:rPr>
          <w:fldChar w:fldCharType="end"/>
        </w:r>
      </w:hyperlink>
    </w:p>
    <w:p w14:paraId="66F8C367"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7025" w:history="1">
        <w:r w:rsidRPr="00FB3F7D">
          <w:rPr>
            <w:rStyle w:val="ad"/>
            <w:rFonts w:cs="Book Antiqua"/>
            <w:bCs/>
            <w:snapToGrid w:val="0"/>
          </w:rPr>
          <w:t>4.3.5</w:t>
        </w:r>
        <w:r w:rsidRPr="00FB3F7D">
          <w:rPr>
            <w:rStyle w:val="ad"/>
          </w:rPr>
          <w:t xml:space="preserve"> Quiz</w:t>
        </w:r>
        <w:r>
          <w:rPr>
            <w:webHidden/>
          </w:rPr>
          <w:tab/>
        </w:r>
        <w:r>
          <w:rPr>
            <w:webHidden/>
          </w:rPr>
          <w:fldChar w:fldCharType="begin"/>
        </w:r>
        <w:r>
          <w:rPr>
            <w:webHidden/>
          </w:rPr>
          <w:instrText xml:space="preserve"> PAGEREF _Toc38987025 \h </w:instrText>
        </w:r>
        <w:r>
          <w:rPr>
            <w:webHidden/>
          </w:rPr>
        </w:r>
        <w:r>
          <w:rPr>
            <w:webHidden/>
          </w:rPr>
          <w:fldChar w:fldCharType="separate"/>
        </w:r>
        <w:r w:rsidR="00A70DBA">
          <w:rPr>
            <w:webHidden/>
          </w:rPr>
          <w:t>97</w:t>
        </w:r>
        <w:r>
          <w:rPr>
            <w:webHidden/>
          </w:rPr>
          <w:fldChar w:fldCharType="end"/>
        </w:r>
      </w:hyperlink>
    </w:p>
    <w:p w14:paraId="706D316A" w14:textId="77777777" w:rsidR="00FB59F1" w:rsidRDefault="00FB59F1">
      <w:pPr>
        <w:pStyle w:val="10"/>
        <w:tabs>
          <w:tab w:val="right" w:leader="dot" w:pos="9629"/>
        </w:tabs>
        <w:rPr>
          <w:rFonts w:asciiTheme="minorHAnsi" w:eastAsiaTheme="minorEastAsia" w:hAnsiTheme="minorHAnsi" w:cstheme="minorBidi"/>
          <w:b w:val="0"/>
          <w:bCs w:val="0"/>
          <w:noProof/>
          <w:kern w:val="2"/>
          <w:sz w:val="21"/>
          <w:szCs w:val="22"/>
        </w:rPr>
      </w:pPr>
      <w:hyperlink w:anchor="_Toc38987026" w:history="1">
        <w:r w:rsidRPr="00FB3F7D">
          <w:rPr>
            <w:rStyle w:val="ad"/>
            <w:noProof/>
          </w:rPr>
          <w:t>5 Basic Network Service and Application Configuration</w:t>
        </w:r>
        <w:r>
          <w:rPr>
            <w:noProof/>
            <w:webHidden/>
          </w:rPr>
          <w:tab/>
        </w:r>
        <w:r>
          <w:rPr>
            <w:noProof/>
            <w:webHidden/>
          </w:rPr>
          <w:fldChar w:fldCharType="begin"/>
        </w:r>
        <w:r>
          <w:rPr>
            <w:noProof/>
            <w:webHidden/>
          </w:rPr>
          <w:instrText xml:space="preserve"> PAGEREF _Toc38987026 \h </w:instrText>
        </w:r>
        <w:r>
          <w:rPr>
            <w:noProof/>
            <w:webHidden/>
          </w:rPr>
        </w:r>
        <w:r>
          <w:rPr>
            <w:noProof/>
            <w:webHidden/>
          </w:rPr>
          <w:fldChar w:fldCharType="separate"/>
        </w:r>
        <w:r w:rsidR="00A70DBA">
          <w:rPr>
            <w:noProof/>
            <w:webHidden/>
          </w:rPr>
          <w:t>98</w:t>
        </w:r>
        <w:r>
          <w:rPr>
            <w:noProof/>
            <w:webHidden/>
          </w:rPr>
          <w:fldChar w:fldCharType="end"/>
        </w:r>
      </w:hyperlink>
    </w:p>
    <w:p w14:paraId="280D9809" w14:textId="77777777" w:rsidR="00FB59F1" w:rsidRDefault="00FB59F1">
      <w:pPr>
        <w:pStyle w:val="20"/>
        <w:tabs>
          <w:tab w:val="right" w:leader="dot" w:pos="9629"/>
        </w:tabs>
        <w:rPr>
          <w:rFonts w:asciiTheme="minorHAnsi" w:eastAsiaTheme="minorEastAsia" w:hAnsiTheme="minorHAnsi" w:cstheme="minorBidi"/>
          <w:kern w:val="2"/>
          <w:szCs w:val="22"/>
        </w:rPr>
      </w:pPr>
      <w:hyperlink w:anchor="_Toc38987027" w:history="1">
        <w:r w:rsidRPr="00FB3F7D">
          <w:rPr>
            <w:rStyle w:val="ad"/>
            <w:snapToGrid w:val="0"/>
          </w:rPr>
          <w:t>5.1</w:t>
        </w:r>
        <w:r w:rsidRPr="00FB3F7D">
          <w:rPr>
            <w:rStyle w:val="ad"/>
          </w:rPr>
          <w:t xml:space="preserve"> Lab 1: FTP Configuration</w:t>
        </w:r>
        <w:r>
          <w:rPr>
            <w:webHidden/>
          </w:rPr>
          <w:tab/>
        </w:r>
        <w:r>
          <w:rPr>
            <w:webHidden/>
          </w:rPr>
          <w:fldChar w:fldCharType="begin"/>
        </w:r>
        <w:r>
          <w:rPr>
            <w:webHidden/>
          </w:rPr>
          <w:instrText xml:space="preserve"> PAGEREF _Toc38987027 \h </w:instrText>
        </w:r>
        <w:r>
          <w:rPr>
            <w:webHidden/>
          </w:rPr>
        </w:r>
        <w:r>
          <w:rPr>
            <w:webHidden/>
          </w:rPr>
          <w:fldChar w:fldCharType="separate"/>
        </w:r>
        <w:r w:rsidR="00A70DBA">
          <w:rPr>
            <w:webHidden/>
          </w:rPr>
          <w:t>98</w:t>
        </w:r>
        <w:r>
          <w:rPr>
            <w:webHidden/>
          </w:rPr>
          <w:fldChar w:fldCharType="end"/>
        </w:r>
      </w:hyperlink>
    </w:p>
    <w:p w14:paraId="2C8E53BC"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7028" w:history="1">
        <w:r w:rsidRPr="00FB3F7D">
          <w:rPr>
            <w:rStyle w:val="ad"/>
            <w:rFonts w:cs="Book Antiqua"/>
            <w:bCs/>
            <w:snapToGrid w:val="0"/>
          </w:rPr>
          <w:t>5.1.1</w:t>
        </w:r>
        <w:r w:rsidRPr="00FB3F7D">
          <w:rPr>
            <w:rStyle w:val="ad"/>
          </w:rPr>
          <w:t xml:space="preserve"> Introduction</w:t>
        </w:r>
        <w:r>
          <w:rPr>
            <w:webHidden/>
          </w:rPr>
          <w:tab/>
        </w:r>
        <w:r>
          <w:rPr>
            <w:webHidden/>
          </w:rPr>
          <w:fldChar w:fldCharType="begin"/>
        </w:r>
        <w:r>
          <w:rPr>
            <w:webHidden/>
          </w:rPr>
          <w:instrText xml:space="preserve"> PAGEREF _Toc38987028 \h </w:instrText>
        </w:r>
        <w:r>
          <w:rPr>
            <w:webHidden/>
          </w:rPr>
        </w:r>
        <w:r>
          <w:rPr>
            <w:webHidden/>
          </w:rPr>
          <w:fldChar w:fldCharType="separate"/>
        </w:r>
        <w:r w:rsidR="00A70DBA">
          <w:rPr>
            <w:webHidden/>
          </w:rPr>
          <w:t>98</w:t>
        </w:r>
        <w:r>
          <w:rPr>
            <w:webHidden/>
          </w:rPr>
          <w:fldChar w:fldCharType="end"/>
        </w:r>
      </w:hyperlink>
    </w:p>
    <w:p w14:paraId="6B2F0B31" w14:textId="77777777" w:rsidR="00FB59F1" w:rsidRDefault="00FB59F1">
      <w:pPr>
        <w:pStyle w:val="41"/>
        <w:tabs>
          <w:tab w:val="right" w:leader="dot" w:pos="9629"/>
        </w:tabs>
        <w:rPr>
          <w:rFonts w:asciiTheme="minorHAnsi" w:eastAsiaTheme="minorEastAsia" w:hAnsiTheme="minorHAnsi" w:cstheme="minorBidi"/>
          <w:noProof/>
          <w:kern w:val="2"/>
          <w:szCs w:val="22"/>
        </w:rPr>
      </w:pPr>
      <w:hyperlink w:anchor="_Toc38987029" w:history="1">
        <w:r w:rsidRPr="00FB3F7D">
          <w:rPr>
            <w:rStyle w:val="ad"/>
            <w:rFonts w:cs="Book Antiqua"/>
            <w:bCs/>
            <w:noProof/>
          </w:rPr>
          <w:t>5.1.1.1</w:t>
        </w:r>
        <w:r w:rsidRPr="00FB3F7D">
          <w:rPr>
            <w:rStyle w:val="ad"/>
            <w:noProof/>
          </w:rPr>
          <w:t xml:space="preserve"> About This Lab</w:t>
        </w:r>
        <w:r>
          <w:rPr>
            <w:noProof/>
            <w:webHidden/>
          </w:rPr>
          <w:tab/>
        </w:r>
        <w:r>
          <w:rPr>
            <w:noProof/>
            <w:webHidden/>
          </w:rPr>
          <w:fldChar w:fldCharType="begin"/>
        </w:r>
        <w:r>
          <w:rPr>
            <w:noProof/>
            <w:webHidden/>
          </w:rPr>
          <w:instrText xml:space="preserve"> PAGEREF _Toc38987029 \h </w:instrText>
        </w:r>
        <w:r>
          <w:rPr>
            <w:noProof/>
            <w:webHidden/>
          </w:rPr>
        </w:r>
        <w:r>
          <w:rPr>
            <w:noProof/>
            <w:webHidden/>
          </w:rPr>
          <w:fldChar w:fldCharType="separate"/>
        </w:r>
        <w:r w:rsidR="00A70DBA">
          <w:rPr>
            <w:noProof/>
            <w:webHidden/>
          </w:rPr>
          <w:t>98</w:t>
        </w:r>
        <w:r>
          <w:rPr>
            <w:noProof/>
            <w:webHidden/>
          </w:rPr>
          <w:fldChar w:fldCharType="end"/>
        </w:r>
      </w:hyperlink>
    </w:p>
    <w:p w14:paraId="06CD43FA" w14:textId="77777777" w:rsidR="00FB59F1" w:rsidRDefault="00FB59F1">
      <w:pPr>
        <w:pStyle w:val="41"/>
        <w:tabs>
          <w:tab w:val="right" w:leader="dot" w:pos="9629"/>
        </w:tabs>
        <w:rPr>
          <w:rFonts w:asciiTheme="minorHAnsi" w:eastAsiaTheme="minorEastAsia" w:hAnsiTheme="minorHAnsi" w:cstheme="minorBidi"/>
          <w:noProof/>
          <w:kern w:val="2"/>
          <w:szCs w:val="22"/>
        </w:rPr>
      </w:pPr>
      <w:hyperlink w:anchor="_Toc38987030" w:history="1">
        <w:r w:rsidRPr="00FB3F7D">
          <w:rPr>
            <w:rStyle w:val="ad"/>
            <w:rFonts w:cs="Book Antiqua"/>
            <w:bCs/>
            <w:noProof/>
          </w:rPr>
          <w:t>5.1.1.2</w:t>
        </w:r>
        <w:r w:rsidRPr="00FB3F7D">
          <w:rPr>
            <w:rStyle w:val="ad"/>
            <w:noProof/>
          </w:rPr>
          <w:t xml:space="preserve"> Objectives</w:t>
        </w:r>
        <w:r>
          <w:rPr>
            <w:noProof/>
            <w:webHidden/>
          </w:rPr>
          <w:tab/>
        </w:r>
        <w:r>
          <w:rPr>
            <w:noProof/>
            <w:webHidden/>
          </w:rPr>
          <w:fldChar w:fldCharType="begin"/>
        </w:r>
        <w:r>
          <w:rPr>
            <w:noProof/>
            <w:webHidden/>
          </w:rPr>
          <w:instrText xml:space="preserve"> PAGEREF _Toc38987030 \h </w:instrText>
        </w:r>
        <w:r>
          <w:rPr>
            <w:noProof/>
            <w:webHidden/>
          </w:rPr>
        </w:r>
        <w:r>
          <w:rPr>
            <w:noProof/>
            <w:webHidden/>
          </w:rPr>
          <w:fldChar w:fldCharType="separate"/>
        </w:r>
        <w:r w:rsidR="00A70DBA">
          <w:rPr>
            <w:noProof/>
            <w:webHidden/>
          </w:rPr>
          <w:t>98</w:t>
        </w:r>
        <w:r>
          <w:rPr>
            <w:noProof/>
            <w:webHidden/>
          </w:rPr>
          <w:fldChar w:fldCharType="end"/>
        </w:r>
      </w:hyperlink>
    </w:p>
    <w:p w14:paraId="0BB573F6" w14:textId="77777777" w:rsidR="00FB59F1" w:rsidRDefault="00FB59F1">
      <w:pPr>
        <w:pStyle w:val="41"/>
        <w:tabs>
          <w:tab w:val="right" w:leader="dot" w:pos="9629"/>
        </w:tabs>
        <w:rPr>
          <w:rFonts w:asciiTheme="minorHAnsi" w:eastAsiaTheme="minorEastAsia" w:hAnsiTheme="minorHAnsi" w:cstheme="minorBidi"/>
          <w:noProof/>
          <w:kern w:val="2"/>
          <w:szCs w:val="22"/>
        </w:rPr>
      </w:pPr>
      <w:hyperlink w:anchor="_Toc38987031" w:history="1">
        <w:r w:rsidRPr="00FB3F7D">
          <w:rPr>
            <w:rStyle w:val="ad"/>
            <w:rFonts w:cs="Book Antiqua"/>
            <w:bCs/>
            <w:noProof/>
          </w:rPr>
          <w:t>5.1.1.3</w:t>
        </w:r>
        <w:r w:rsidRPr="00FB3F7D">
          <w:rPr>
            <w:rStyle w:val="ad"/>
            <w:noProof/>
          </w:rPr>
          <w:t xml:space="preserve"> Networking Topology</w:t>
        </w:r>
        <w:r>
          <w:rPr>
            <w:noProof/>
            <w:webHidden/>
          </w:rPr>
          <w:tab/>
        </w:r>
        <w:r>
          <w:rPr>
            <w:noProof/>
            <w:webHidden/>
          </w:rPr>
          <w:fldChar w:fldCharType="begin"/>
        </w:r>
        <w:r>
          <w:rPr>
            <w:noProof/>
            <w:webHidden/>
          </w:rPr>
          <w:instrText xml:space="preserve"> PAGEREF _Toc38987031 \h </w:instrText>
        </w:r>
        <w:r>
          <w:rPr>
            <w:noProof/>
            <w:webHidden/>
          </w:rPr>
        </w:r>
        <w:r>
          <w:rPr>
            <w:noProof/>
            <w:webHidden/>
          </w:rPr>
          <w:fldChar w:fldCharType="separate"/>
        </w:r>
        <w:r w:rsidR="00A70DBA">
          <w:rPr>
            <w:noProof/>
            <w:webHidden/>
          </w:rPr>
          <w:t>98</w:t>
        </w:r>
        <w:r>
          <w:rPr>
            <w:noProof/>
            <w:webHidden/>
          </w:rPr>
          <w:fldChar w:fldCharType="end"/>
        </w:r>
      </w:hyperlink>
    </w:p>
    <w:p w14:paraId="4B2E694D"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7032" w:history="1">
        <w:r w:rsidRPr="00FB3F7D">
          <w:rPr>
            <w:rStyle w:val="ad"/>
            <w:rFonts w:cs="Book Antiqua"/>
            <w:bCs/>
            <w:snapToGrid w:val="0"/>
          </w:rPr>
          <w:t>5.1.2</w:t>
        </w:r>
        <w:r w:rsidRPr="00FB3F7D">
          <w:rPr>
            <w:rStyle w:val="ad"/>
          </w:rPr>
          <w:t xml:space="preserve"> Lab Configuration</w:t>
        </w:r>
        <w:r>
          <w:rPr>
            <w:webHidden/>
          </w:rPr>
          <w:tab/>
        </w:r>
        <w:r>
          <w:rPr>
            <w:webHidden/>
          </w:rPr>
          <w:fldChar w:fldCharType="begin"/>
        </w:r>
        <w:r>
          <w:rPr>
            <w:webHidden/>
          </w:rPr>
          <w:instrText xml:space="preserve"> PAGEREF _Toc38987032 \h </w:instrText>
        </w:r>
        <w:r>
          <w:rPr>
            <w:webHidden/>
          </w:rPr>
        </w:r>
        <w:r>
          <w:rPr>
            <w:webHidden/>
          </w:rPr>
          <w:fldChar w:fldCharType="separate"/>
        </w:r>
        <w:r w:rsidR="00A70DBA">
          <w:rPr>
            <w:webHidden/>
          </w:rPr>
          <w:t>99</w:t>
        </w:r>
        <w:r>
          <w:rPr>
            <w:webHidden/>
          </w:rPr>
          <w:fldChar w:fldCharType="end"/>
        </w:r>
      </w:hyperlink>
    </w:p>
    <w:p w14:paraId="4E8A8D02" w14:textId="77777777" w:rsidR="00FB59F1" w:rsidRDefault="00FB59F1">
      <w:pPr>
        <w:pStyle w:val="41"/>
        <w:tabs>
          <w:tab w:val="right" w:leader="dot" w:pos="9629"/>
        </w:tabs>
        <w:rPr>
          <w:rFonts w:asciiTheme="minorHAnsi" w:eastAsiaTheme="minorEastAsia" w:hAnsiTheme="minorHAnsi" w:cstheme="minorBidi"/>
          <w:noProof/>
          <w:kern w:val="2"/>
          <w:szCs w:val="22"/>
        </w:rPr>
      </w:pPr>
      <w:hyperlink w:anchor="_Toc38987033" w:history="1">
        <w:r w:rsidRPr="00FB3F7D">
          <w:rPr>
            <w:rStyle w:val="ad"/>
            <w:rFonts w:cs="Book Antiqua"/>
            <w:bCs/>
            <w:noProof/>
          </w:rPr>
          <w:t>5.1.2.1</w:t>
        </w:r>
        <w:r w:rsidRPr="00FB3F7D">
          <w:rPr>
            <w:rStyle w:val="ad"/>
            <w:noProof/>
          </w:rPr>
          <w:t xml:space="preserve"> Configuration Roadmap</w:t>
        </w:r>
        <w:r>
          <w:rPr>
            <w:noProof/>
            <w:webHidden/>
          </w:rPr>
          <w:tab/>
        </w:r>
        <w:r>
          <w:rPr>
            <w:noProof/>
            <w:webHidden/>
          </w:rPr>
          <w:fldChar w:fldCharType="begin"/>
        </w:r>
        <w:r>
          <w:rPr>
            <w:noProof/>
            <w:webHidden/>
          </w:rPr>
          <w:instrText xml:space="preserve"> PAGEREF _Toc38987033 \h </w:instrText>
        </w:r>
        <w:r>
          <w:rPr>
            <w:noProof/>
            <w:webHidden/>
          </w:rPr>
        </w:r>
        <w:r>
          <w:rPr>
            <w:noProof/>
            <w:webHidden/>
          </w:rPr>
          <w:fldChar w:fldCharType="separate"/>
        </w:r>
        <w:r w:rsidR="00A70DBA">
          <w:rPr>
            <w:noProof/>
            <w:webHidden/>
          </w:rPr>
          <w:t>99</w:t>
        </w:r>
        <w:r>
          <w:rPr>
            <w:noProof/>
            <w:webHidden/>
          </w:rPr>
          <w:fldChar w:fldCharType="end"/>
        </w:r>
      </w:hyperlink>
    </w:p>
    <w:p w14:paraId="34505DFE" w14:textId="77777777" w:rsidR="00FB59F1" w:rsidRDefault="00FB59F1">
      <w:pPr>
        <w:pStyle w:val="41"/>
        <w:tabs>
          <w:tab w:val="right" w:leader="dot" w:pos="9629"/>
        </w:tabs>
        <w:rPr>
          <w:rFonts w:asciiTheme="minorHAnsi" w:eastAsiaTheme="minorEastAsia" w:hAnsiTheme="minorHAnsi" w:cstheme="minorBidi"/>
          <w:noProof/>
          <w:kern w:val="2"/>
          <w:szCs w:val="22"/>
        </w:rPr>
      </w:pPr>
      <w:hyperlink w:anchor="_Toc38987034" w:history="1">
        <w:r w:rsidRPr="00FB3F7D">
          <w:rPr>
            <w:rStyle w:val="ad"/>
            <w:rFonts w:cs="Book Antiqua"/>
            <w:bCs/>
            <w:noProof/>
          </w:rPr>
          <w:t>5.1.2.2</w:t>
        </w:r>
        <w:r w:rsidRPr="00FB3F7D">
          <w:rPr>
            <w:rStyle w:val="ad"/>
            <w:noProof/>
          </w:rPr>
          <w:t xml:space="preserve"> Configuration Procedure</w:t>
        </w:r>
        <w:r>
          <w:rPr>
            <w:noProof/>
            <w:webHidden/>
          </w:rPr>
          <w:tab/>
        </w:r>
        <w:r>
          <w:rPr>
            <w:noProof/>
            <w:webHidden/>
          </w:rPr>
          <w:fldChar w:fldCharType="begin"/>
        </w:r>
        <w:r>
          <w:rPr>
            <w:noProof/>
            <w:webHidden/>
          </w:rPr>
          <w:instrText xml:space="preserve"> PAGEREF _Toc38987034 \h </w:instrText>
        </w:r>
        <w:r>
          <w:rPr>
            <w:noProof/>
            <w:webHidden/>
          </w:rPr>
        </w:r>
        <w:r>
          <w:rPr>
            <w:noProof/>
            <w:webHidden/>
          </w:rPr>
          <w:fldChar w:fldCharType="separate"/>
        </w:r>
        <w:r w:rsidR="00A70DBA">
          <w:rPr>
            <w:noProof/>
            <w:webHidden/>
          </w:rPr>
          <w:t>99</w:t>
        </w:r>
        <w:r>
          <w:rPr>
            <w:noProof/>
            <w:webHidden/>
          </w:rPr>
          <w:fldChar w:fldCharType="end"/>
        </w:r>
      </w:hyperlink>
    </w:p>
    <w:p w14:paraId="0A32B211"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7035" w:history="1">
        <w:r w:rsidRPr="00FB3F7D">
          <w:rPr>
            <w:rStyle w:val="ad"/>
            <w:rFonts w:cs="Book Antiqua"/>
            <w:bCs/>
            <w:snapToGrid w:val="0"/>
          </w:rPr>
          <w:t>5.1.3</w:t>
        </w:r>
        <w:r w:rsidRPr="00FB3F7D">
          <w:rPr>
            <w:rStyle w:val="ad"/>
          </w:rPr>
          <w:t xml:space="preserve"> Verification</w:t>
        </w:r>
        <w:r>
          <w:rPr>
            <w:webHidden/>
          </w:rPr>
          <w:tab/>
        </w:r>
        <w:r>
          <w:rPr>
            <w:webHidden/>
          </w:rPr>
          <w:fldChar w:fldCharType="begin"/>
        </w:r>
        <w:r>
          <w:rPr>
            <w:webHidden/>
          </w:rPr>
          <w:instrText xml:space="preserve"> PAGEREF _Toc38987035 \h </w:instrText>
        </w:r>
        <w:r>
          <w:rPr>
            <w:webHidden/>
          </w:rPr>
        </w:r>
        <w:r>
          <w:rPr>
            <w:webHidden/>
          </w:rPr>
          <w:fldChar w:fldCharType="separate"/>
        </w:r>
        <w:r w:rsidR="00A70DBA">
          <w:rPr>
            <w:webHidden/>
          </w:rPr>
          <w:t>102</w:t>
        </w:r>
        <w:r>
          <w:rPr>
            <w:webHidden/>
          </w:rPr>
          <w:fldChar w:fldCharType="end"/>
        </w:r>
      </w:hyperlink>
    </w:p>
    <w:p w14:paraId="55E5F304"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7036" w:history="1">
        <w:r w:rsidRPr="00FB3F7D">
          <w:rPr>
            <w:rStyle w:val="ad"/>
            <w:rFonts w:cs="Book Antiqua"/>
            <w:bCs/>
            <w:snapToGrid w:val="0"/>
          </w:rPr>
          <w:t>5.1.4</w:t>
        </w:r>
        <w:r w:rsidRPr="00FB3F7D">
          <w:rPr>
            <w:rStyle w:val="ad"/>
          </w:rPr>
          <w:t xml:space="preserve"> Configuration Reference</w:t>
        </w:r>
        <w:r>
          <w:rPr>
            <w:webHidden/>
          </w:rPr>
          <w:tab/>
        </w:r>
        <w:r>
          <w:rPr>
            <w:webHidden/>
          </w:rPr>
          <w:fldChar w:fldCharType="begin"/>
        </w:r>
        <w:r>
          <w:rPr>
            <w:webHidden/>
          </w:rPr>
          <w:instrText xml:space="preserve"> PAGEREF _Toc38987036 \h </w:instrText>
        </w:r>
        <w:r>
          <w:rPr>
            <w:webHidden/>
          </w:rPr>
        </w:r>
        <w:r>
          <w:rPr>
            <w:webHidden/>
          </w:rPr>
          <w:fldChar w:fldCharType="separate"/>
        </w:r>
        <w:r w:rsidR="00A70DBA">
          <w:rPr>
            <w:webHidden/>
          </w:rPr>
          <w:t>103</w:t>
        </w:r>
        <w:r>
          <w:rPr>
            <w:webHidden/>
          </w:rPr>
          <w:fldChar w:fldCharType="end"/>
        </w:r>
      </w:hyperlink>
    </w:p>
    <w:p w14:paraId="71A8CD2C"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7037" w:history="1">
        <w:r w:rsidRPr="00FB3F7D">
          <w:rPr>
            <w:rStyle w:val="ad"/>
            <w:rFonts w:cs="Book Antiqua"/>
            <w:bCs/>
            <w:snapToGrid w:val="0"/>
          </w:rPr>
          <w:t>5.1.5</w:t>
        </w:r>
        <w:r w:rsidRPr="00FB3F7D">
          <w:rPr>
            <w:rStyle w:val="ad"/>
          </w:rPr>
          <w:t xml:space="preserve"> Quiz</w:t>
        </w:r>
        <w:r>
          <w:rPr>
            <w:webHidden/>
          </w:rPr>
          <w:tab/>
        </w:r>
        <w:r>
          <w:rPr>
            <w:webHidden/>
          </w:rPr>
          <w:fldChar w:fldCharType="begin"/>
        </w:r>
        <w:r>
          <w:rPr>
            <w:webHidden/>
          </w:rPr>
          <w:instrText xml:space="preserve"> PAGEREF _Toc38987037 \h </w:instrText>
        </w:r>
        <w:r>
          <w:rPr>
            <w:webHidden/>
          </w:rPr>
        </w:r>
        <w:r>
          <w:rPr>
            <w:webHidden/>
          </w:rPr>
          <w:fldChar w:fldCharType="separate"/>
        </w:r>
        <w:r w:rsidR="00A70DBA">
          <w:rPr>
            <w:webHidden/>
          </w:rPr>
          <w:t>104</w:t>
        </w:r>
        <w:r>
          <w:rPr>
            <w:webHidden/>
          </w:rPr>
          <w:fldChar w:fldCharType="end"/>
        </w:r>
      </w:hyperlink>
    </w:p>
    <w:p w14:paraId="73D40053" w14:textId="77777777" w:rsidR="00FB59F1" w:rsidRDefault="00FB59F1">
      <w:pPr>
        <w:pStyle w:val="20"/>
        <w:tabs>
          <w:tab w:val="right" w:leader="dot" w:pos="9629"/>
        </w:tabs>
        <w:rPr>
          <w:rFonts w:asciiTheme="minorHAnsi" w:eastAsiaTheme="minorEastAsia" w:hAnsiTheme="minorHAnsi" w:cstheme="minorBidi"/>
          <w:kern w:val="2"/>
          <w:szCs w:val="22"/>
        </w:rPr>
      </w:pPr>
      <w:hyperlink w:anchor="_Toc38987038" w:history="1">
        <w:r w:rsidRPr="00FB3F7D">
          <w:rPr>
            <w:rStyle w:val="ad"/>
            <w:snapToGrid w:val="0"/>
          </w:rPr>
          <w:t>5.2</w:t>
        </w:r>
        <w:r w:rsidRPr="00FB3F7D">
          <w:rPr>
            <w:rStyle w:val="ad"/>
          </w:rPr>
          <w:t xml:space="preserve"> Lab 2: DHCP Configuration</w:t>
        </w:r>
        <w:r>
          <w:rPr>
            <w:webHidden/>
          </w:rPr>
          <w:tab/>
        </w:r>
        <w:r>
          <w:rPr>
            <w:webHidden/>
          </w:rPr>
          <w:fldChar w:fldCharType="begin"/>
        </w:r>
        <w:r>
          <w:rPr>
            <w:webHidden/>
          </w:rPr>
          <w:instrText xml:space="preserve"> PAGEREF _Toc38987038 \h </w:instrText>
        </w:r>
        <w:r>
          <w:rPr>
            <w:webHidden/>
          </w:rPr>
        </w:r>
        <w:r>
          <w:rPr>
            <w:webHidden/>
          </w:rPr>
          <w:fldChar w:fldCharType="separate"/>
        </w:r>
        <w:r w:rsidR="00A70DBA">
          <w:rPr>
            <w:webHidden/>
          </w:rPr>
          <w:t>105</w:t>
        </w:r>
        <w:r>
          <w:rPr>
            <w:webHidden/>
          </w:rPr>
          <w:fldChar w:fldCharType="end"/>
        </w:r>
      </w:hyperlink>
    </w:p>
    <w:p w14:paraId="271D6D5C"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7039" w:history="1">
        <w:r w:rsidRPr="00FB3F7D">
          <w:rPr>
            <w:rStyle w:val="ad"/>
            <w:rFonts w:cs="Book Antiqua"/>
            <w:bCs/>
            <w:snapToGrid w:val="0"/>
            <w:lang w:eastAsia="en-US"/>
          </w:rPr>
          <w:t>5.2.1</w:t>
        </w:r>
        <w:r w:rsidRPr="00FB3F7D">
          <w:rPr>
            <w:rStyle w:val="ad"/>
          </w:rPr>
          <w:t xml:space="preserve"> Introduction</w:t>
        </w:r>
        <w:r>
          <w:rPr>
            <w:webHidden/>
          </w:rPr>
          <w:tab/>
        </w:r>
        <w:r>
          <w:rPr>
            <w:webHidden/>
          </w:rPr>
          <w:fldChar w:fldCharType="begin"/>
        </w:r>
        <w:r>
          <w:rPr>
            <w:webHidden/>
          </w:rPr>
          <w:instrText xml:space="preserve"> PAGEREF _Toc38987039 \h </w:instrText>
        </w:r>
        <w:r>
          <w:rPr>
            <w:webHidden/>
          </w:rPr>
        </w:r>
        <w:r>
          <w:rPr>
            <w:webHidden/>
          </w:rPr>
          <w:fldChar w:fldCharType="separate"/>
        </w:r>
        <w:r w:rsidR="00A70DBA">
          <w:rPr>
            <w:webHidden/>
          </w:rPr>
          <w:t>105</w:t>
        </w:r>
        <w:r>
          <w:rPr>
            <w:webHidden/>
          </w:rPr>
          <w:fldChar w:fldCharType="end"/>
        </w:r>
      </w:hyperlink>
    </w:p>
    <w:p w14:paraId="2EF929FB" w14:textId="77777777" w:rsidR="00FB59F1" w:rsidRDefault="00FB59F1">
      <w:pPr>
        <w:pStyle w:val="41"/>
        <w:tabs>
          <w:tab w:val="right" w:leader="dot" w:pos="9629"/>
        </w:tabs>
        <w:rPr>
          <w:rFonts w:asciiTheme="minorHAnsi" w:eastAsiaTheme="minorEastAsia" w:hAnsiTheme="minorHAnsi" w:cstheme="minorBidi"/>
          <w:noProof/>
          <w:kern w:val="2"/>
          <w:szCs w:val="22"/>
        </w:rPr>
      </w:pPr>
      <w:hyperlink w:anchor="_Toc38987040" w:history="1">
        <w:r w:rsidRPr="00FB3F7D">
          <w:rPr>
            <w:rStyle w:val="ad"/>
            <w:rFonts w:cs="Book Antiqua"/>
            <w:bCs/>
            <w:noProof/>
          </w:rPr>
          <w:t>5.2.1.1</w:t>
        </w:r>
        <w:r w:rsidRPr="00FB3F7D">
          <w:rPr>
            <w:rStyle w:val="ad"/>
            <w:noProof/>
          </w:rPr>
          <w:t xml:space="preserve"> About This Lab</w:t>
        </w:r>
        <w:r>
          <w:rPr>
            <w:noProof/>
            <w:webHidden/>
          </w:rPr>
          <w:tab/>
        </w:r>
        <w:r>
          <w:rPr>
            <w:noProof/>
            <w:webHidden/>
          </w:rPr>
          <w:fldChar w:fldCharType="begin"/>
        </w:r>
        <w:r>
          <w:rPr>
            <w:noProof/>
            <w:webHidden/>
          </w:rPr>
          <w:instrText xml:space="preserve"> PAGEREF _Toc38987040 \h </w:instrText>
        </w:r>
        <w:r>
          <w:rPr>
            <w:noProof/>
            <w:webHidden/>
          </w:rPr>
        </w:r>
        <w:r>
          <w:rPr>
            <w:noProof/>
            <w:webHidden/>
          </w:rPr>
          <w:fldChar w:fldCharType="separate"/>
        </w:r>
        <w:r w:rsidR="00A70DBA">
          <w:rPr>
            <w:noProof/>
            <w:webHidden/>
          </w:rPr>
          <w:t>105</w:t>
        </w:r>
        <w:r>
          <w:rPr>
            <w:noProof/>
            <w:webHidden/>
          </w:rPr>
          <w:fldChar w:fldCharType="end"/>
        </w:r>
      </w:hyperlink>
    </w:p>
    <w:p w14:paraId="27CC4792" w14:textId="77777777" w:rsidR="00FB59F1" w:rsidRDefault="00FB59F1">
      <w:pPr>
        <w:pStyle w:val="41"/>
        <w:tabs>
          <w:tab w:val="right" w:leader="dot" w:pos="9629"/>
        </w:tabs>
        <w:rPr>
          <w:rFonts w:asciiTheme="minorHAnsi" w:eastAsiaTheme="minorEastAsia" w:hAnsiTheme="minorHAnsi" w:cstheme="minorBidi"/>
          <w:noProof/>
          <w:kern w:val="2"/>
          <w:szCs w:val="22"/>
        </w:rPr>
      </w:pPr>
      <w:hyperlink w:anchor="_Toc38987041" w:history="1">
        <w:r w:rsidRPr="00FB3F7D">
          <w:rPr>
            <w:rStyle w:val="ad"/>
            <w:rFonts w:cs="Book Antiqua"/>
            <w:bCs/>
            <w:noProof/>
          </w:rPr>
          <w:t>5.2.1.2</w:t>
        </w:r>
        <w:r w:rsidRPr="00FB3F7D">
          <w:rPr>
            <w:rStyle w:val="ad"/>
            <w:noProof/>
          </w:rPr>
          <w:t xml:space="preserve"> Objectives</w:t>
        </w:r>
        <w:r>
          <w:rPr>
            <w:noProof/>
            <w:webHidden/>
          </w:rPr>
          <w:tab/>
        </w:r>
        <w:r>
          <w:rPr>
            <w:noProof/>
            <w:webHidden/>
          </w:rPr>
          <w:fldChar w:fldCharType="begin"/>
        </w:r>
        <w:r>
          <w:rPr>
            <w:noProof/>
            <w:webHidden/>
          </w:rPr>
          <w:instrText xml:space="preserve"> PAGEREF _Toc38987041 \h </w:instrText>
        </w:r>
        <w:r>
          <w:rPr>
            <w:noProof/>
            <w:webHidden/>
          </w:rPr>
        </w:r>
        <w:r>
          <w:rPr>
            <w:noProof/>
            <w:webHidden/>
          </w:rPr>
          <w:fldChar w:fldCharType="separate"/>
        </w:r>
        <w:r w:rsidR="00A70DBA">
          <w:rPr>
            <w:noProof/>
            <w:webHidden/>
          </w:rPr>
          <w:t>105</w:t>
        </w:r>
        <w:r>
          <w:rPr>
            <w:noProof/>
            <w:webHidden/>
          </w:rPr>
          <w:fldChar w:fldCharType="end"/>
        </w:r>
      </w:hyperlink>
    </w:p>
    <w:p w14:paraId="62E26728" w14:textId="77777777" w:rsidR="00FB59F1" w:rsidRDefault="00FB59F1">
      <w:pPr>
        <w:pStyle w:val="41"/>
        <w:tabs>
          <w:tab w:val="right" w:leader="dot" w:pos="9629"/>
        </w:tabs>
        <w:rPr>
          <w:rFonts w:asciiTheme="minorHAnsi" w:eastAsiaTheme="minorEastAsia" w:hAnsiTheme="minorHAnsi" w:cstheme="minorBidi"/>
          <w:noProof/>
          <w:kern w:val="2"/>
          <w:szCs w:val="22"/>
        </w:rPr>
      </w:pPr>
      <w:hyperlink w:anchor="_Toc38987042" w:history="1">
        <w:r w:rsidRPr="00FB3F7D">
          <w:rPr>
            <w:rStyle w:val="ad"/>
            <w:rFonts w:cs="Book Antiqua"/>
            <w:bCs/>
            <w:noProof/>
          </w:rPr>
          <w:t>5.2.1.3</w:t>
        </w:r>
        <w:r w:rsidRPr="00FB3F7D">
          <w:rPr>
            <w:rStyle w:val="ad"/>
            <w:noProof/>
          </w:rPr>
          <w:t xml:space="preserve"> Networking Topology</w:t>
        </w:r>
        <w:r>
          <w:rPr>
            <w:noProof/>
            <w:webHidden/>
          </w:rPr>
          <w:tab/>
        </w:r>
        <w:r>
          <w:rPr>
            <w:noProof/>
            <w:webHidden/>
          </w:rPr>
          <w:fldChar w:fldCharType="begin"/>
        </w:r>
        <w:r>
          <w:rPr>
            <w:noProof/>
            <w:webHidden/>
          </w:rPr>
          <w:instrText xml:space="preserve"> PAGEREF _Toc38987042 \h </w:instrText>
        </w:r>
        <w:r>
          <w:rPr>
            <w:noProof/>
            <w:webHidden/>
          </w:rPr>
        </w:r>
        <w:r>
          <w:rPr>
            <w:noProof/>
            <w:webHidden/>
          </w:rPr>
          <w:fldChar w:fldCharType="separate"/>
        </w:r>
        <w:r w:rsidR="00A70DBA">
          <w:rPr>
            <w:noProof/>
            <w:webHidden/>
          </w:rPr>
          <w:t>105</w:t>
        </w:r>
        <w:r>
          <w:rPr>
            <w:noProof/>
            <w:webHidden/>
          </w:rPr>
          <w:fldChar w:fldCharType="end"/>
        </w:r>
      </w:hyperlink>
    </w:p>
    <w:p w14:paraId="229C4F70"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7043" w:history="1">
        <w:r w:rsidRPr="00FB3F7D">
          <w:rPr>
            <w:rStyle w:val="ad"/>
            <w:rFonts w:cs="Book Antiqua"/>
            <w:bCs/>
            <w:snapToGrid w:val="0"/>
          </w:rPr>
          <w:t>5.2.2</w:t>
        </w:r>
        <w:r w:rsidRPr="00FB3F7D">
          <w:rPr>
            <w:rStyle w:val="ad"/>
          </w:rPr>
          <w:t xml:space="preserve"> Lab Configuration</w:t>
        </w:r>
        <w:r>
          <w:rPr>
            <w:webHidden/>
          </w:rPr>
          <w:tab/>
        </w:r>
        <w:r>
          <w:rPr>
            <w:webHidden/>
          </w:rPr>
          <w:fldChar w:fldCharType="begin"/>
        </w:r>
        <w:r>
          <w:rPr>
            <w:webHidden/>
          </w:rPr>
          <w:instrText xml:space="preserve"> PAGEREF _Toc38987043 \h </w:instrText>
        </w:r>
        <w:r>
          <w:rPr>
            <w:webHidden/>
          </w:rPr>
        </w:r>
        <w:r>
          <w:rPr>
            <w:webHidden/>
          </w:rPr>
          <w:fldChar w:fldCharType="separate"/>
        </w:r>
        <w:r w:rsidR="00A70DBA">
          <w:rPr>
            <w:webHidden/>
          </w:rPr>
          <w:t>106</w:t>
        </w:r>
        <w:r>
          <w:rPr>
            <w:webHidden/>
          </w:rPr>
          <w:fldChar w:fldCharType="end"/>
        </w:r>
      </w:hyperlink>
    </w:p>
    <w:p w14:paraId="61A0305C" w14:textId="77777777" w:rsidR="00FB59F1" w:rsidRDefault="00FB59F1">
      <w:pPr>
        <w:pStyle w:val="41"/>
        <w:tabs>
          <w:tab w:val="right" w:leader="dot" w:pos="9629"/>
        </w:tabs>
        <w:rPr>
          <w:rFonts w:asciiTheme="minorHAnsi" w:eastAsiaTheme="minorEastAsia" w:hAnsiTheme="minorHAnsi" w:cstheme="minorBidi"/>
          <w:noProof/>
          <w:kern w:val="2"/>
          <w:szCs w:val="22"/>
        </w:rPr>
      </w:pPr>
      <w:hyperlink w:anchor="_Toc38987044" w:history="1">
        <w:r w:rsidRPr="00FB3F7D">
          <w:rPr>
            <w:rStyle w:val="ad"/>
            <w:rFonts w:cs="Book Antiqua"/>
            <w:bCs/>
            <w:noProof/>
          </w:rPr>
          <w:t>5.2.2.1</w:t>
        </w:r>
        <w:r w:rsidRPr="00FB3F7D">
          <w:rPr>
            <w:rStyle w:val="ad"/>
            <w:noProof/>
          </w:rPr>
          <w:t xml:space="preserve"> Configuration Roadmap</w:t>
        </w:r>
        <w:r>
          <w:rPr>
            <w:noProof/>
            <w:webHidden/>
          </w:rPr>
          <w:tab/>
        </w:r>
        <w:r>
          <w:rPr>
            <w:noProof/>
            <w:webHidden/>
          </w:rPr>
          <w:fldChar w:fldCharType="begin"/>
        </w:r>
        <w:r>
          <w:rPr>
            <w:noProof/>
            <w:webHidden/>
          </w:rPr>
          <w:instrText xml:space="preserve"> PAGEREF _Toc38987044 \h </w:instrText>
        </w:r>
        <w:r>
          <w:rPr>
            <w:noProof/>
            <w:webHidden/>
          </w:rPr>
        </w:r>
        <w:r>
          <w:rPr>
            <w:noProof/>
            <w:webHidden/>
          </w:rPr>
          <w:fldChar w:fldCharType="separate"/>
        </w:r>
        <w:r w:rsidR="00A70DBA">
          <w:rPr>
            <w:noProof/>
            <w:webHidden/>
          </w:rPr>
          <w:t>106</w:t>
        </w:r>
        <w:r>
          <w:rPr>
            <w:noProof/>
            <w:webHidden/>
          </w:rPr>
          <w:fldChar w:fldCharType="end"/>
        </w:r>
      </w:hyperlink>
    </w:p>
    <w:p w14:paraId="596C2DDC" w14:textId="77777777" w:rsidR="00FB59F1" w:rsidRDefault="00FB59F1">
      <w:pPr>
        <w:pStyle w:val="41"/>
        <w:tabs>
          <w:tab w:val="right" w:leader="dot" w:pos="9629"/>
        </w:tabs>
        <w:rPr>
          <w:rFonts w:asciiTheme="minorHAnsi" w:eastAsiaTheme="minorEastAsia" w:hAnsiTheme="minorHAnsi" w:cstheme="minorBidi"/>
          <w:noProof/>
          <w:kern w:val="2"/>
          <w:szCs w:val="22"/>
        </w:rPr>
      </w:pPr>
      <w:hyperlink w:anchor="_Toc38987045" w:history="1">
        <w:r w:rsidRPr="00FB3F7D">
          <w:rPr>
            <w:rStyle w:val="ad"/>
            <w:rFonts w:cs="Book Antiqua"/>
            <w:bCs/>
            <w:noProof/>
          </w:rPr>
          <w:t>5.2.2.2</w:t>
        </w:r>
        <w:r w:rsidRPr="00FB3F7D">
          <w:rPr>
            <w:rStyle w:val="ad"/>
            <w:noProof/>
          </w:rPr>
          <w:t xml:space="preserve"> Configuration Procedure</w:t>
        </w:r>
        <w:r>
          <w:rPr>
            <w:noProof/>
            <w:webHidden/>
          </w:rPr>
          <w:tab/>
        </w:r>
        <w:r>
          <w:rPr>
            <w:noProof/>
            <w:webHidden/>
          </w:rPr>
          <w:fldChar w:fldCharType="begin"/>
        </w:r>
        <w:r>
          <w:rPr>
            <w:noProof/>
            <w:webHidden/>
          </w:rPr>
          <w:instrText xml:space="preserve"> PAGEREF _Toc38987045 \h </w:instrText>
        </w:r>
        <w:r>
          <w:rPr>
            <w:noProof/>
            <w:webHidden/>
          </w:rPr>
        </w:r>
        <w:r>
          <w:rPr>
            <w:noProof/>
            <w:webHidden/>
          </w:rPr>
          <w:fldChar w:fldCharType="separate"/>
        </w:r>
        <w:r w:rsidR="00A70DBA">
          <w:rPr>
            <w:noProof/>
            <w:webHidden/>
          </w:rPr>
          <w:t>106</w:t>
        </w:r>
        <w:r>
          <w:rPr>
            <w:noProof/>
            <w:webHidden/>
          </w:rPr>
          <w:fldChar w:fldCharType="end"/>
        </w:r>
      </w:hyperlink>
    </w:p>
    <w:p w14:paraId="2628351A"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7046" w:history="1">
        <w:r w:rsidRPr="00FB3F7D">
          <w:rPr>
            <w:rStyle w:val="ad"/>
            <w:rFonts w:cs="Book Antiqua"/>
            <w:bCs/>
            <w:snapToGrid w:val="0"/>
          </w:rPr>
          <w:t>5.2.3</w:t>
        </w:r>
        <w:r w:rsidRPr="00FB3F7D">
          <w:rPr>
            <w:rStyle w:val="ad"/>
          </w:rPr>
          <w:t xml:space="preserve"> Verification</w:t>
        </w:r>
        <w:r>
          <w:rPr>
            <w:webHidden/>
          </w:rPr>
          <w:tab/>
        </w:r>
        <w:r>
          <w:rPr>
            <w:webHidden/>
          </w:rPr>
          <w:fldChar w:fldCharType="begin"/>
        </w:r>
        <w:r>
          <w:rPr>
            <w:webHidden/>
          </w:rPr>
          <w:instrText xml:space="preserve"> PAGEREF _Toc38987046 \h </w:instrText>
        </w:r>
        <w:r>
          <w:rPr>
            <w:webHidden/>
          </w:rPr>
        </w:r>
        <w:r>
          <w:rPr>
            <w:webHidden/>
          </w:rPr>
          <w:fldChar w:fldCharType="separate"/>
        </w:r>
        <w:r w:rsidR="00A70DBA">
          <w:rPr>
            <w:webHidden/>
          </w:rPr>
          <w:t>108</w:t>
        </w:r>
        <w:r>
          <w:rPr>
            <w:webHidden/>
          </w:rPr>
          <w:fldChar w:fldCharType="end"/>
        </w:r>
      </w:hyperlink>
    </w:p>
    <w:p w14:paraId="6F89FAAA" w14:textId="77777777" w:rsidR="00FB59F1" w:rsidRDefault="00FB59F1">
      <w:pPr>
        <w:pStyle w:val="41"/>
        <w:tabs>
          <w:tab w:val="right" w:leader="dot" w:pos="9629"/>
        </w:tabs>
        <w:rPr>
          <w:rFonts w:asciiTheme="minorHAnsi" w:eastAsiaTheme="minorEastAsia" w:hAnsiTheme="minorHAnsi" w:cstheme="minorBidi"/>
          <w:noProof/>
          <w:kern w:val="2"/>
          <w:szCs w:val="22"/>
        </w:rPr>
      </w:pPr>
      <w:hyperlink w:anchor="_Toc38987047" w:history="1">
        <w:r w:rsidRPr="00FB3F7D">
          <w:rPr>
            <w:rStyle w:val="ad"/>
            <w:rFonts w:cs="Book Antiqua"/>
            <w:bCs/>
            <w:noProof/>
          </w:rPr>
          <w:t>5.2.3.1</w:t>
        </w:r>
        <w:r w:rsidRPr="00FB3F7D">
          <w:rPr>
            <w:rStyle w:val="ad"/>
            <w:noProof/>
          </w:rPr>
          <w:t xml:space="preserve"> Display the IP addresses and routes of R1 and R3.</w:t>
        </w:r>
        <w:r>
          <w:rPr>
            <w:noProof/>
            <w:webHidden/>
          </w:rPr>
          <w:tab/>
        </w:r>
        <w:r>
          <w:rPr>
            <w:noProof/>
            <w:webHidden/>
          </w:rPr>
          <w:fldChar w:fldCharType="begin"/>
        </w:r>
        <w:r>
          <w:rPr>
            <w:noProof/>
            <w:webHidden/>
          </w:rPr>
          <w:instrText xml:space="preserve"> PAGEREF _Toc38987047 \h </w:instrText>
        </w:r>
        <w:r>
          <w:rPr>
            <w:noProof/>
            <w:webHidden/>
          </w:rPr>
        </w:r>
        <w:r>
          <w:rPr>
            <w:noProof/>
            <w:webHidden/>
          </w:rPr>
          <w:fldChar w:fldCharType="separate"/>
        </w:r>
        <w:r w:rsidR="00A70DBA">
          <w:rPr>
            <w:noProof/>
            <w:webHidden/>
          </w:rPr>
          <w:t>108</w:t>
        </w:r>
        <w:r>
          <w:rPr>
            <w:noProof/>
            <w:webHidden/>
          </w:rPr>
          <w:fldChar w:fldCharType="end"/>
        </w:r>
      </w:hyperlink>
    </w:p>
    <w:p w14:paraId="1B622BE5" w14:textId="77777777" w:rsidR="00FB59F1" w:rsidRDefault="00FB59F1">
      <w:pPr>
        <w:pStyle w:val="41"/>
        <w:tabs>
          <w:tab w:val="right" w:leader="dot" w:pos="9629"/>
        </w:tabs>
        <w:rPr>
          <w:rFonts w:asciiTheme="minorHAnsi" w:eastAsiaTheme="minorEastAsia" w:hAnsiTheme="minorHAnsi" w:cstheme="minorBidi"/>
          <w:noProof/>
          <w:kern w:val="2"/>
          <w:szCs w:val="22"/>
        </w:rPr>
      </w:pPr>
      <w:hyperlink w:anchor="_Toc38987048" w:history="1">
        <w:r w:rsidRPr="00FB3F7D">
          <w:rPr>
            <w:rStyle w:val="ad"/>
            <w:rFonts w:cs="Book Antiqua"/>
            <w:bCs/>
            <w:noProof/>
          </w:rPr>
          <w:t>5.2.3.2</w:t>
        </w:r>
        <w:r w:rsidRPr="00FB3F7D">
          <w:rPr>
            <w:rStyle w:val="ad"/>
            <w:noProof/>
          </w:rPr>
          <w:t xml:space="preserve"> Display the address allocation on R2.</w:t>
        </w:r>
        <w:r>
          <w:rPr>
            <w:noProof/>
            <w:webHidden/>
          </w:rPr>
          <w:tab/>
        </w:r>
        <w:r>
          <w:rPr>
            <w:noProof/>
            <w:webHidden/>
          </w:rPr>
          <w:fldChar w:fldCharType="begin"/>
        </w:r>
        <w:r>
          <w:rPr>
            <w:noProof/>
            <w:webHidden/>
          </w:rPr>
          <w:instrText xml:space="preserve"> PAGEREF _Toc38987048 \h </w:instrText>
        </w:r>
        <w:r>
          <w:rPr>
            <w:noProof/>
            <w:webHidden/>
          </w:rPr>
        </w:r>
        <w:r>
          <w:rPr>
            <w:noProof/>
            <w:webHidden/>
          </w:rPr>
          <w:fldChar w:fldCharType="separate"/>
        </w:r>
        <w:r w:rsidR="00A70DBA">
          <w:rPr>
            <w:noProof/>
            <w:webHidden/>
          </w:rPr>
          <w:t>109</w:t>
        </w:r>
        <w:r>
          <w:rPr>
            <w:noProof/>
            <w:webHidden/>
          </w:rPr>
          <w:fldChar w:fldCharType="end"/>
        </w:r>
      </w:hyperlink>
    </w:p>
    <w:p w14:paraId="203AA578"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7049" w:history="1">
        <w:r w:rsidRPr="00FB3F7D">
          <w:rPr>
            <w:rStyle w:val="ad"/>
            <w:rFonts w:cs="Book Antiqua"/>
            <w:bCs/>
            <w:snapToGrid w:val="0"/>
          </w:rPr>
          <w:t>5.2.4</w:t>
        </w:r>
        <w:r w:rsidRPr="00FB3F7D">
          <w:rPr>
            <w:rStyle w:val="ad"/>
          </w:rPr>
          <w:t xml:space="preserve"> Configuration Reference</w:t>
        </w:r>
        <w:r>
          <w:rPr>
            <w:webHidden/>
          </w:rPr>
          <w:tab/>
        </w:r>
        <w:r>
          <w:rPr>
            <w:webHidden/>
          </w:rPr>
          <w:fldChar w:fldCharType="begin"/>
        </w:r>
        <w:r>
          <w:rPr>
            <w:webHidden/>
          </w:rPr>
          <w:instrText xml:space="preserve"> PAGEREF _Toc38987049 \h </w:instrText>
        </w:r>
        <w:r>
          <w:rPr>
            <w:webHidden/>
          </w:rPr>
        </w:r>
        <w:r>
          <w:rPr>
            <w:webHidden/>
          </w:rPr>
          <w:fldChar w:fldCharType="separate"/>
        </w:r>
        <w:r w:rsidR="00A70DBA">
          <w:rPr>
            <w:webHidden/>
          </w:rPr>
          <w:t>109</w:t>
        </w:r>
        <w:r>
          <w:rPr>
            <w:webHidden/>
          </w:rPr>
          <w:fldChar w:fldCharType="end"/>
        </w:r>
      </w:hyperlink>
    </w:p>
    <w:p w14:paraId="04EAA5B1"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7050" w:history="1">
        <w:r w:rsidRPr="00FB3F7D">
          <w:rPr>
            <w:rStyle w:val="ad"/>
            <w:rFonts w:cs="Book Antiqua"/>
            <w:bCs/>
            <w:snapToGrid w:val="0"/>
          </w:rPr>
          <w:t>5.2.5</w:t>
        </w:r>
        <w:r w:rsidRPr="00FB3F7D">
          <w:rPr>
            <w:rStyle w:val="ad"/>
          </w:rPr>
          <w:t xml:space="preserve"> Quiz</w:t>
        </w:r>
        <w:r>
          <w:rPr>
            <w:webHidden/>
          </w:rPr>
          <w:tab/>
        </w:r>
        <w:r>
          <w:rPr>
            <w:webHidden/>
          </w:rPr>
          <w:fldChar w:fldCharType="begin"/>
        </w:r>
        <w:r>
          <w:rPr>
            <w:webHidden/>
          </w:rPr>
          <w:instrText xml:space="preserve"> PAGEREF _Toc38987050 \h </w:instrText>
        </w:r>
        <w:r>
          <w:rPr>
            <w:webHidden/>
          </w:rPr>
        </w:r>
        <w:r>
          <w:rPr>
            <w:webHidden/>
          </w:rPr>
          <w:fldChar w:fldCharType="separate"/>
        </w:r>
        <w:r w:rsidR="00A70DBA">
          <w:rPr>
            <w:webHidden/>
          </w:rPr>
          <w:t>110</w:t>
        </w:r>
        <w:r>
          <w:rPr>
            <w:webHidden/>
          </w:rPr>
          <w:fldChar w:fldCharType="end"/>
        </w:r>
      </w:hyperlink>
    </w:p>
    <w:p w14:paraId="38E33A83" w14:textId="77777777" w:rsidR="00FB59F1" w:rsidRDefault="00FB59F1">
      <w:pPr>
        <w:pStyle w:val="10"/>
        <w:tabs>
          <w:tab w:val="right" w:leader="dot" w:pos="9629"/>
        </w:tabs>
        <w:rPr>
          <w:rFonts w:asciiTheme="minorHAnsi" w:eastAsiaTheme="minorEastAsia" w:hAnsiTheme="minorHAnsi" w:cstheme="minorBidi"/>
          <w:b w:val="0"/>
          <w:bCs w:val="0"/>
          <w:noProof/>
          <w:kern w:val="2"/>
          <w:sz w:val="21"/>
          <w:szCs w:val="22"/>
        </w:rPr>
      </w:pPr>
      <w:hyperlink w:anchor="_Toc38987051" w:history="1">
        <w:r w:rsidRPr="00FB3F7D">
          <w:rPr>
            <w:rStyle w:val="ad"/>
            <w:noProof/>
          </w:rPr>
          <w:t>6 Creating a WLAN</w:t>
        </w:r>
        <w:r>
          <w:rPr>
            <w:noProof/>
            <w:webHidden/>
          </w:rPr>
          <w:tab/>
        </w:r>
        <w:r>
          <w:rPr>
            <w:noProof/>
            <w:webHidden/>
          </w:rPr>
          <w:fldChar w:fldCharType="begin"/>
        </w:r>
        <w:r>
          <w:rPr>
            <w:noProof/>
            <w:webHidden/>
          </w:rPr>
          <w:instrText xml:space="preserve"> PAGEREF _Toc38987051 \h </w:instrText>
        </w:r>
        <w:r>
          <w:rPr>
            <w:noProof/>
            <w:webHidden/>
          </w:rPr>
        </w:r>
        <w:r>
          <w:rPr>
            <w:noProof/>
            <w:webHidden/>
          </w:rPr>
          <w:fldChar w:fldCharType="separate"/>
        </w:r>
        <w:r w:rsidR="00A70DBA">
          <w:rPr>
            <w:noProof/>
            <w:webHidden/>
          </w:rPr>
          <w:t>111</w:t>
        </w:r>
        <w:r>
          <w:rPr>
            <w:noProof/>
            <w:webHidden/>
          </w:rPr>
          <w:fldChar w:fldCharType="end"/>
        </w:r>
      </w:hyperlink>
    </w:p>
    <w:p w14:paraId="00488AD0" w14:textId="77777777" w:rsidR="00FB59F1" w:rsidRDefault="00FB59F1">
      <w:pPr>
        <w:pStyle w:val="20"/>
        <w:tabs>
          <w:tab w:val="right" w:leader="dot" w:pos="9629"/>
        </w:tabs>
        <w:rPr>
          <w:rFonts w:asciiTheme="minorHAnsi" w:eastAsiaTheme="minorEastAsia" w:hAnsiTheme="minorHAnsi" w:cstheme="minorBidi"/>
          <w:kern w:val="2"/>
          <w:szCs w:val="22"/>
        </w:rPr>
      </w:pPr>
      <w:hyperlink w:anchor="_Toc38987052" w:history="1">
        <w:r w:rsidRPr="00FB3F7D">
          <w:rPr>
            <w:rStyle w:val="ad"/>
            <w:snapToGrid w:val="0"/>
          </w:rPr>
          <w:t>6.1</w:t>
        </w:r>
        <w:r w:rsidRPr="00FB3F7D">
          <w:rPr>
            <w:rStyle w:val="ad"/>
          </w:rPr>
          <w:t xml:space="preserve"> Introduction</w:t>
        </w:r>
        <w:r>
          <w:rPr>
            <w:webHidden/>
          </w:rPr>
          <w:tab/>
        </w:r>
        <w:r>
          <w:rPr>
            <w:webHidden/>
          </w:rPr>
          <w:fldChar w:fldCharType="begin"/>
        </w:r>
        <w:r>
          <w:rPr>
            <w:webHidden/>
          </w:rPr>
          <w:instrText xml:space="preserve"> PAGEREF _Toc38987052 \h </w:instrText>
        </w:r>
        <w:r>
          <w:rPr>
            <w:webHidden/>
          </w:rPr>
        </w:r>
        <w:r>
          <w:rPr>
            <w:webHidden/>
          </w:rPr>
          <w:fldChar w:fldCharType="separate"/>
        </w:r>
        <w:r w:rsidR="00A70DBA">
          <w:rPr>
            <w:webHidden/>
          </w:rPr>
          <w:t>111</w:t>
        </w:r>
        <w:r>
          <w:rPr>
            <w:webHidden/>
          </w:rPr>
          <w:fldChar w:fldCharType="end"/>
        </w:r>
      </w:hyperlink>
    </w:p>
    <w:p w14:paraId="7A01EB28"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7053" w:history="1">
        <w:r w:rsidRPr="00FB3F7D">
          <w:rPr>
            <w:rStyle w:val="ad"/>
            <w:rFonts w:cs="Book Antiqua"/>
            <w:bCs/>
            <w:snapToGrid w:val="0"/>
          </w:rPr>
          <w:t>6.1.1</w:t>
        </w:r>
        <w:r w:rsidRPr="00FB3F7D">
          <w:rPr>
            <w:rStyle w:val="ad"/>
          </w:rPr>
          <w:t xml:space="preserve"> About This Lab</w:t>
        </w:r>
        <w:r>
          <w:rPr>
            <w:webHidden/>
          </w:rPr>
          <w:tab/>
        </w:r>
        <w:r>
          <w:rPr>
            <w:webHidden/>
          </w:rPr>
          <w:fldChar w:fldCharType="begin"/>
        </w:r>
        <w:r>
          <w:rPr>
            <w:webHidden/>
          </w:rPr>
          <w:instrText xml:space="preserve"> PAGEREF _Toc38987053 \h </w:instrText>
        </w:r>
        <w:r>
          <w:rPr>
            <w:webHidden/>
          </w:rPr>
        </w:r>
        <w:r>
          <w:rPr>
            <w:webHidden/>
          </w:rPr>
          <w:fldChar w:fldCharType="separate"/>
        </w:r>
        <w:r w:rsidR="00A70DBA">
          <w:rPr>
            <w:webHidden/>
          </w:rPr>
          <w:t>111</w:t>
        </w:r>
        <w:r>
          <w:rPr>
            <w:webHidden/>
          </w:rPr>
          <w:fldChar w:fldCharType="end"/>
        </w:r>
      </w:hyperlink>
    </w:p>
    <w:p w14:paraId="36A75412"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7054" w:history="1">
        <w:r w:rsidRPr="00FB3F7D">
          <w:rPr>
            <w:rStyle w:val="ad"/>
            <w:rFonts w:cs="Book Antiqua"/>
            <w:bCs/>
            <w:snapToGrid w:val="0"/>
          </w:rPr>
          <w:t>6.1.2</w:t>
        </w:r>
        <w:r w:rsidRPr="00FB3F7D">
          <w:rPr>
            <w:rStyle w:val="ad"/>
          </w:rPr>
          <w:t xml:space="preserve"> Objectives</w:t>
        </w:r>
        <w:r>
          <w:rPr>
            <w:webHidden/>
          </w:rPr>
          <w:tab/>
        </w:r>
        <w:r>
          <w:rPr>
            <w:webHidden/>
          </w:rPr>
          <w:fldChar w:fldCharType="begin"/>
        </w:r>
        <w:r>
          <w:rPr>
            <w:webHidden/>
          </w:rPr>
          <w:instrText xml:space="preserve"> PAGEREF _Toc38987054 \h </w:instrText>
        </w:r>
        <w:r>
          <w:rPr>
            <w:webHidden/>
          </w:rPr>
        </w:r>
        <w:r>
          <w:rPr>
            <w:webHidden/>
          </w:rPr>
          <w:fldChar w:fldCharType="separate"/>
        </w:r>
        <w:r w:rsidR="00A70DBA">
          <w:rPr>
            <w:webHidden/>
          </w:rPr>
          <w:t>111</w:t>
        </w:r>
        <w:r>
          <w:rPr>
            <w:webHidden/>
          </w:rPr>
          <w:fldChar w:fldCharType="end"/>
        </w:r>
      </w:hyperlink>
    </w:p>
    <w:p w14:paraId="4C51060A"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7055" w:history="1">
        <w:r w:rsidRPr="00FB3F7D">
          <w:rPr>
            <w:rStyle w:val="ad"/>
            <w:rFonts w:cs="Book Antiqua"/>
            <w:bCs/>
            <w:snapToGrid w:val="0"/>
          </w:rPr>
          <w:t>6.1.3</w:t>
        </w:r>
        <w:r w:rsidRPr="00FB3F7D">
          <w:rPr>
            <w:rStyle w:val="ad"/>
          </w:rPr>
          <w:t xml:space="preserve"> Networking Topology</w:t>
        </w:r>
        <w:r>
          <w:rPr>
            <w:webHidden/>
          </w:rPr>
          <w:tab/>
        </w:r>
        <w:r>
          <w:rPr>
            <w:webHidden/>
          </w:rPr>
          <w:fldChar w:fldCharType="begin"/>
        </w:r>
        <w:r>
          <w:rPr>
            <w:webHidden/>
          </w:rPr>
          <w:instrText xml:space="preserve"> PAGEREF _Toc38987055 \h </w:instrText>
        </w:r>
        <w:r>
          <w:rPr>
            <w:webHidden/>
          </w:rPr>
        </w:r>
        <w:r>
          <w:rPr>
            <w:webHidden/>
          </w:rPr>
          <w:fldChar w:fldCharType="separate"/>
        </w:r>
        <w:r w:rsidR="00A70DBA">
          <w:rPr>
            <w:webHidden/>
          </w:rPr>
          <w:t>111</w:t>
        </w:r>
        <w:r>
          <w:rPr>
            <w:webHidden/>
          </w:rPr>
          <w:fldChar w:fldCharType="end"/>
        </w:r>
      </w:hyperlink>
    </w:p>
    <w:p w14:paraId="5B617CC1"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7056" w:history="1">
        <w:r w:rsidRPr="00FB3F7D">
          <w:rPr>
            <w:rStyle w:val="ad"/>
            <w:rFonts w:cs="Book Antiqua"/>
            <w:bCs/>
            <w:snapToGrid w:val="0"/>
          </w:rPr>
          <w:t>6.1.4</w:t>
        </w:r>
        <w:r w:rsidRPr="00FB3F7D">
          <w:rPr>
            <w:rStyle w:val="ad"/>
          </w:rPr>
          <w:t xml:space="preserve"> Data Planning</w:t>
        </w:r>
        <w:r>
          <w:rPr>
            <w:webHidden/>
          </w:rPr>
          <w:tab/>
        </w:r>
        <w:r>
          <w:rPr>
            <w:webHidden/>
          </w:rPr>
          <w:fldChar w:fldCharType="begin"/>
        </w:r>
        <w:r>
          <w:rPr>
            <w:webHidden/>
          </w:rPr>
          <w:instrText xml:space="preserve"> PAGEREF _Toc38987056 \h </w:instrText>
        </w:r>
        <w:r>
          <w:rPr>
            <w:webHidden/>
          </w:rPr>
        </w:r>
        <w:r>
          <w:rPr>
            <w:webHidden/>
          </w:rPr>
          <w:fldChar w:fldCharType="separate"/>
        </w:r>
        <w:r w:rsidR="00A70DBA">
          <w:rPr>
            <w:webHidden/>
          </w:rPr>
          <w:t>112</w:t>
        </w:r>
        <w:r>
          <w:rPr>
            <w:webHidden/>
          </w:rPr>
          <w:fldChar w:fldCharType="end"/>
        </w:r>
      </w:hyperlink>
    </w:p>
    <w:p w14:paraId="45FBF11F" w14:textId="77777777" w:rsidR="00FB59F1" w:rsidRDefault="00FB59F1">
      <w:pPr>
        <w:pStyle w:val="20"/>
        <w:tabs>
          <w:tab w:val="right" w:leader="dot" w:pos="9629"/>
        </w:tabs>
        <w:rPr>
          <w:rFonts w:asciiTheme="minorHAnsi" w:eastAsiaTheme="minorEastAsia" w:hAnsiTheme="minorHAnsi" w:cstheme="minorBidi"/>
          <w:kern w:val="2"/>
          <w:szCs w:val="22"/>
        </w:rPr>
      </w:pPr>
      <w:hyperlink w:anchor="_Toc38987057" w:history="1">
        <w:r w:rsidRPr="00FB3F7D">
          <w:rPr>
            <w:rStyle w:val="ad"/>
            <w:snapToGrid w:val="0"/>
          </w:rPr>
          <w:t>6.2</w:t>
        </w:r>
        <w:r w:rsidRPr="00FB3F7D">
          <w:rPr>
            <w:rStyle w:val="ad"/>
          </w:rPr>
          <w:t xml:space="preserve"> Lab Configuration</w:t>
        </w:r>
        <w:r>
          <w:rPr>
            <w:webHidden/>
          </w:rPr>
          <w:tab/>
        </w:r>
        <w:r>
          <w:rPr>
            <w:webHidden/>
          </w:rPr>
          <w:fldChar w:fldCharType="begin"/>
        </w:r>
        <w:r>
          <w:rPr>
            <w:webHidden/>
          </w:rPr>
          <w:instrText xml:space="preserve"> PAGEREF _Toc38987057 \h </w:instrText>
        </w:r>
        <w:r>
          <w:rPr>
            <w:webHidden/>
          </w:rPr>
        </w:r>
        <w:r>
          <w:rPr>
            <w:webHidden/>
          </w:rPr>
          <w:fldChar w:fldCharType="separate"/>
        </w:r>
        <w:r w:rsidR="00A70DBA">
          <w:rPr>
            <w:webHidden/>
          </w:rPr>
          <w:t>113</w:t>
        </w:r>
        <w:r>
          <w:rPr>
            <w:webHidden/>
          </w:rPr>
          <w:fldChar w:fldCharType="end"/>
        </w:r>
      </w:hyperlink>
    </w:p>
    <w:p w14:paraId="6D5E1983"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7058" w:history="1">
        <w:r w:rsidRPr="00FB3F7D">
          <w:rPr>
            <w:rStyle w:val="ad"/>
            <w:rFonts w:cs="Book Antiqua"/>
            <w:bCs/>
            <w:snapToGrid w:val="0"/>
          </w:rPr>
          <w:t>6.2.1</w:t>
        </w:r>
        <w:r w:rsidRPr="00FB3F7D">
          <w:rPr>
            <w:rStyle w:val="ad"/>
          </w:rPr>
          <w:t xml:space="preserve"> Configuration Roadmap</w:t>
        </w:r>
        <w:r>
          <w:rPr>
            <w:webHidden/>
          </w:rPr>
          <w:tab/>
        </w:r>
        <w:r>
          <w:rPr>
            <w:webHidden/>
          </w:rPr>
          <w:fldChar w:fldCharType="begin"/>
        </w:r>
        <w:r>
          <w:rPr>
            <w:webHidden/>
          </w:rPr>
          <w:instrText xml:space="preserve"> PAGEREF _Toc38987058 \h </w:instrText>
        </w:r>
        <w:r>
          <w:rPr>
            <w:webHidden/>
          </w:rPr>
        </w:r>
        <w:r>
          <w:rPr>
            <w:webHidden/>
          </w:rPr>
          <w:fldChar w:fldCharType="separate"/>
        </w:r>
        <w:r w:rsidR="00A70DBA">
          <w:rPr>
            <w:webHidden/>
          </w:rPr>
          <w:t>113</w:t>
        </w:r>
        <w:r>
          <w:rPr>
            <w:webHidden/>
          </w:rPr>
          <w:fldChar w:fldCharType="end"/>
        </w:r>
      </w:hyperlink>
    </w:p>
    <w:p w14:paraId="4E059BF8"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7059" w:history="1">
        <w:r w:rsidRPr="00FB3F7D">
          <w:rPr>
            <w:rStyle w:val="ad"/>
            <w:rFonts w:cs="Book Antiqua"/>
            <w:bCs/>
            <w:snapToGrid w:val="0"/>
          </w:rPr>
          <w:t>6.2.2</w:t>
        </w:r>
        <w:r w:rsidRPr="00FB3F7D">
          <w:rPr>
            <w:rStyle w:val="ad"/>
          </w:rPr>
          <w:t xml:space="preserve"> Configuration Procedure</w:t>
        </w:r>
        <w:r>
          <w:rPr>
            <w:webHidden/>
          </w:rPr>
          <w:tab/>
        </w:r>
        <w:r>
          <w:rPr>
            <w:webHidden/>
          </w:rPr>
          <w:fldChar w:fldCharType="begin"/>
        </w:r>
        <w:r>
          <w:rPr>
            <w:webHidden/>
          </w:rPr>
          <w:instrText xml:space="preserve"> PAGEREF _Toc38987059 \h </w:instrText>
        </w:r>
        <w:r>
          <w:rPr>
            <w:webHidden/>
          </w:rPr>
        </w:r>
        <w:r>
          <w:rPr>
            <w:webHidden/>
          </w:rPr>
          <w:fldChar w:fldCharType="separate"/>
        </w:r>
        <w:r w:rsidR="00A70DBA">
          <w:rPr>
            <w:webHidden/>
          </w:rPr>
          <w:t>113</w:t>
        </w:r>
        <w:r>
          <w:rPr>
            <w:webHidden/>
          </w:rPr>
          <w:fldChar w:fldCharType="end"/>
        </w:r>
      </w:hyperlink>
    </w:p>
    <w:p w14:paraId="483D49CB" w14:textId="77777777" w:rsidR="00FB59F1" w:rsidRDefault="00FB59F1">
      <w:pPr>
        <w:pStyle w:val="20"/>
        <w:tabs>
          <w:tab w:val="right" w:leader="dot" w:pos="9629"/>
        </w:tabs>
        <w:rPr>
          <w:rFonts w:asciiTheme="minorHAnsi" w:eastAsiaTheme="minorEastAsia" w:hAnsiTheme="minorHAnsi" w:cstheme="minorBidi"/>
          <w:kern w:val="2"/>
          <w:szCs w:val="22"/>
        </w:rPr>
      </w:pPr>
      <w:hyperlink w:anchor="_Toc38987060" w:history="1">
        <w:r w:rsidRPr="00FB3F7D">
          <w:rPr>
            <w:rStyle w:val="ad"/>
            <w:snapToGrid w:val="0"/>
          </w:rPr>
          <w:t>6.3</w:t>
        </w:r>
        <w:r w:rsidRPr="00FB3F7D">
          <w:rPr>
            <w:rStyle w:val="ad"/>
          </w:rPr>
          <w:t xml:space="preserve"> Verification</w:t>
        </w:r>
        <w:r>
          <w:rPr>
            <w:webHidden/>
          </w:rPr>
          <w:tab/>
        </w:r>
        <w:r>
          <w:rPr>
            <w:webHidden/>
          </w:rPr>
          <w:fldChar w:fldCharType="begin"/>
        </w:r>
        <w:r>
          <w:rPr>
            <w:webHidden/>
          </w:rPr>
          <w:instrText xml:space="preserve"> PAGEREF _Toc38987060 \h </w:instrText>
        </w:r>
        <w:r>
          <w:rPr>
            <w:webHidden/>
          </w:rPr>
        </w:r>
        <w:r>
          <w:rPr>
            <w:webHidden/>
          </w:rPr>
          <w:fldChar w:fldCharType="separate"/>
        </w:r>
        <w:r w:rsidR="00A70DBA">
          <w:rPr>
            <w:webHidden/>
          </w:rPr>
          <w:t>120</w:t>
        </w:r>
        <w:r>
          <w:rPr>
            <w:webHidden/>
          </w:rPr>
          <w:fldChar w:fldCharType="end"/>
        </w:r>
      </w:hyperlink>
    </w:p>
    <w:p w14:paraId="7244BC45" w14:textId="77777777" w:rsidR="00FB59F1" w:rsidRDefault="00FB59F1">
      <w:pPr>
        <w:pStyle w:val="20"/>
        <w:tabs>
          <w:tab w:val="right" w:leader="dot" w:pos="9629"/>
        </w:tabs>
        <w:rPr>
          <w:rFonts w:asciiTheme="minorHAnsi" w:eastAsiaTheme="minorEastAsia" w:hAnsiTheme="minorHAnsi" w:cstheme="minorBidi"/>
          <w:kern w:val="2"/>
          <w:szCs w:val="22"/>
        </w:rPr>
      </w:pPr>
      <w:hyperlink w:anchor="_Toc38987061" w:history="1">
        <w:r w:rsidRPr="00FB3F7D">
          <w:rPr>
            <w:rStyle w:val="ad"/>
            <w:snapToGrid w:val="0"/>
          </w:rPr>
          <w:t>6.4</w:t>
        </w:r>
        <w:r w:rsidRPr="00FB3F7D">
          <w:rPr>
            <w:rStyle w:val="ad"/>
          </w:rPr>
          <w:t xml:space="preserve"> Configuration Reference</w:t>
        </w:r>
        <w:r>
          <w:rPr>
            <w:webHidden/>
          </w:rPr>
          <w:tab/>
        </w:r>
        <w:r>
          <w:rPr>
            <w:webHidden/>
          </w:rPr>
          <w:fldChar w:fldCharType="begin"/>
        </w:r>
        <w:r>
          <w:rPr>
            <w:webHidden/>
          </w:rPr>
          <w:instrText xml:space="preserve"> PAGEREF _Toc38987061 \h </w:instrText>
        </w:r>
        <w:r>
          <w:rPr>
            <w:webHidden/>
          </w:rPr>
        </w:r>
        <w:r>
          <w:rPr>
            <w:webHidden/>
          </w:rPr>
          <w:fldChar w:fldCharType="separate"/>
        </w:r>
        <w:r w:rsidR="00A70DBA">
          <w:rPr>
            <w:webHidden/>
          </w:rPr>
          <w:t>120</w:t>
        </w:r>
        <w:r>
          <w:rPr>
            <w:webHidden/>
          </w:rPr>
          <w:fldChar w:fldCharType="end"/>
        </w:r>
      </w:hyperlink>
    </w:p>
    <w:p w14:paraId="51F7A6DD" w14:textId="77777777" w:rsidR="00FB59F1" w:rsidRDefault="00FB59F1">
      <w:pPr>
        <w:pStyle w:val="20"/>
        <w:tabs>
          <w:tab w:val="right" w:leader="dot" w:pos="9629"/>
        </w:tabs>
        <w:rPr>
          <w:rFonts w:asciiTheme="minorHAnsi" w:eastAsiaTheme="minorEastAsia" w:hAnsiTheme="minorHAnsi" w:cstheme="minorBidi"/>
          <w:kern w:val="2"/>
          <w:szCs w:val="22"/>
        </w:rPr>
      </w:pPr>
      <w:hyperlink w:anchor="_Toc38987062" w:history="1">
        <w:r w:rsidRPr="00FB3F7D">
          <w:rPr>
            <w:rStyle w:val="ad"/>
            <w:snapToGrid w:val="0"/>
          </w:rPr>
          <w:t>6.5</w:t>
        </w:r>
        <w:r w:rsidRPr="00FB3F7D">
          <w:rPr>
            <w:rStyle w:val="ad"/>
          </w:rPr>
          <w:t xml:space="preserve"> Quiz</w:t>
        </w:r>
        <w:r>
          <w:rPr>
            <w:webHidden/>
          </w:rPr>
          <w:tab/>
        </w:r>
        <w:r>
          <w:rPr>
            <w:webHidden/>
          </w:rPr>
          <w:fldChar w:fldCharType="begin"/>
        </w:r>
        <w:r>
          <w:rPr>
            <w:webHidden/>
          </w:rPr>
          <w:instrText xml:space="preserve"> PAGEREF _Toc38987062 \h </w:instrText>
        </w:r>
        <w:r>
          <w:rPr>
            <w:webHidden/>
          </w:rPr>
        </w:r>
        <w:r>
          <w:rPr>
            <w:webHidden/>
          </w:rPr>
          <w:fldChar w:fldCharType="separate"/>
        </w:r>
        <w:r w:rsidR="00A70DBA">
          <w:rPr>
            <w:webHidden/>
          </w:rPr>
          <w:t>122</w:t>
        </w:r>
        <w:r>
          <w:rPr>
            <w:webHidden/>
          </w:rPr>
          <w:fldChar w:fldCharType="end"/>
        </w:r>
      </w:hyperlink>
    </w:p>
    <w:p w14:paraId="24C9599C" w14:textId="77777777" w:rsidR="00FB59F1" w:rsidRDefault="00FB59F1">
      <w:pPr>
        <w:pStyle w:val="20"/>
        <w:tabs>
          <w:tab w:val="right" w:leader="dot" w:pos="9629"/>
        </w:tabs>
        <w:rPr>
          <w:rFonts w:asciiTheme="minorHAnsi" w:eastAsiaTheme="minorEastAsia" w:hAnsiTheme="minorHAnsi" w:cstheme="minorBidi"/>
          <w:kern w:val="2"/>
          <w:szCs w:val="22"/>
        </w:rPr>
      </w:pPr>
      <w:hyperlink w:anchor="_Toc38987063" w:history="1">
        <w:r w:rsidRPr="00FB3F7D">
          <w:rPr>
            <w:rStyle w:val="ad"/>
            <w:snapToGrid w:val="0"/>
          </w:rPr>
          <w:t>6.6</w:t>
        </w:r>
        <w:r w:rsidRPr="00FB3F7D">
          <w:rPr>
            <w:rStyle w:val="ad"/>
          </w:rPr>
          <w:t xml:space="preserve"> Appendix</w:t>
        </w:r>
        <w:r>
          <w:rPr>
            <w:webHidden/>
          </w:rPr>
          <w:tab/>
        </w:r>
        <w:r>
          <w:rPr>
            <w:webHidden/>
          </w:rPr>
          <w:fldChar w:fldCharType="begin"/>
        </w:r>
        <w:r>
          <w:rPr>
            <w:webHidden/>
          </w:rPr>
          <w:instrText xml:space="preserve"> PAGEREF _Toc38987063 \h </w:instrText>
        </w:r>
        <w:r>
          <w:rPr>
            <w:webHidden/>
          </w:rPr>
        </w:r>
        <w:r>
          <w:rPr>
            <w:webHidden/>
          </w:rPr>
          <w:fldChar w:fldCharType="separate"/>
        </w:r>
        <w:r w:rsidR="00A70DBA">
          <w:rPr>
            <w:webHidden/>
          </w:rPr>
          <w:t>122</w:t>
        </w:r>
        <w:r>
          <w:rPr>
            <w:webHidden/>
          </w:rPr>
          <w:fldChar w:fldCharType="end"/>
        </w:r>
      </w:hyperlink>
    </w:p>
    <w:p w14:paraId="5B7F69AC" w14:textId="77777777" w:rsidR="00FB59F1" w:rsidRDefault="00FB59F1">
      <w:pPr>
        <w:pStyle w:val="10"/>
        <w:tabs>
          <w:tab w:val="right" w:leader="dot" w:pos="9629"/>
        </w:tabs>
        <w:rPr>
          <w:rFonts w:asciiTheme="minorHAnsi" w:eastAsiaTheme="minorEastAsia" w:hAnsiTheme="minorHAnsi" w:cstheme="minorBidi"/>
          <w:b w:val="0"/>
          <w:bCs w:val="0"/>
          <w:noProof/>
          <w:kern w:val="2"/>
          <w:sz w:val="21"/>
          <w:szCs w:val="22"/>
        </w:rPr>
      </w:pPr>
      <w:hyperlink w:anchor="_Toc38987064" w:history="1">
        <w:r w:rsidRPr="00FB3F7D">
          <w:rPr>
            <w:rStyle w:val="ad"/>
            <w:noProof/>
          </w:rPr>
          <w:t>7 Creating an IPv6 Network</w:t>
        </w:r>
        <w:r>
          <w:rPr>
            <w:noProof/>
            <w:webHidden/>
          </w:rPr>
          <w:tab/>
        </w:r>
        <w:r>
          <w:rPr>
            <w:noProof/>
            <w:webHidden/>
          </w:rPr>
          <w:fldChar w:fldCharType="begin"/>
        </w:r>
        <w:r>
          <w:rPr>
            <w:noProof/>
            <w:webHidden/>
          </w:rPr>
          <w:instrText xml:space="preserve"> PAGEREF _Toc38987064 \h </w:instrText>
        </w:r>
        <w:r>
          <w:rPr>
            <w:noProof/>
            <w:webHidden/>
          </w:rPr>
        </w:r>
        <w:r>
          <w:rPr>
            <w:noProof/>
            <w:webHidden/>
          </w:rPr>
          <w:fldChar w:fldCharType="separate"/>
        </w:r>
        <w:r w:rsidR="00A70DBA">
          <w:rPr>
            <w:noProof/>
            <w:webHidden/>
          </w:rPr>
          <w:t>124</w:t>
        </w:r>
        <w:r>
          <w:rPr>
            <w:noProof/>
            <w:webHidden/>
          </w:rPr>
          <w:fldChar w:fldCharType="end"/>
        </w:r>
      </w:hyperlink>
    </w:p>
    <w:p w14:paraId="4205C792" w14:textId="77777777" w:rsidR="00FB59F1" w:rsidRDefault="00FB59F1">
      <w:pPr>
        <w:pStyle w:val="20"/>
        <w:tabs>
          <w:tab w:val="right" w:leader="dot" w:pos="9629"/>
        </w:tabs>
        <w:rPr>
          <w:rFonts w:asciiTheme="minorHAnsi" w:eastAsiaTheme="minorEastAsia" w:hAnsiTheme="minorHAnsi" w:cstheme="minorBidi"/>
          <w:kern w:val="2"/>
          <w:szCs w:val="22"/>
        </w:rPr>
      </w:pPr>
      <w:hyperlink w:anchor="_Toc38987065" w:history="1">
        <w:r w:rsidRPr="00FB3F7D">
          <w:rPr>
            <w:rStyle w:val="ad"/>
            <w:snapToGrid w:val="0"/>
          </w:rPr>
          <w:t>7.1</w:t>
        </w:r>
        <w:r w:rsidRPr="00FB3F7D">
          <w:rPr>
            <w:rStyle w:val="ad"/>
          </w:rPr>
          <w:t xml:space="preserve"> Introduction</w:t>
        </w:r>
        <w:r>
          <w:rPr>
            <w:webHidden/>
          </w:rPr>
          <w:tab/>
        </w:r>
        <w:r>
          <w:rPr>
            <w:webHidden/>
          </w:rPr>
          <w:fldChar w:fldCharType="begin"/>
        </w:r>
        <w:r>
          <w:rPr>
            <w:webHidden/>
          </w:rPr>
          <w:instrText xml:space="preserve"> PAGEREF _Toc38987065 \h </w:instrText>
        </w:r>
        <w:r>
          <w:rPr>
            <w:webHidden/>
          </w:rPr>
        </w:r>
        <w:r>
          <w:rPr>
            <w:webHidden/>
          </w:rPr>
          <w:fldChar w:fldCharType="separate"/>
        </w:r>
        <w:r w:rsidR="00A70DBA">
          <w:rPr>
            <w:webHidden/>
          </w:rPr>
          <w:t>124</w:t>
        </w:r>
        <w:r>
          <w:rPr>
            <w:webHidden/>
          </w:rPr>
          <w:fldChar w:fldCharType="end"/>
        </w:r>
      </w:hyperlink>
    </w:p>
    <w:p w14:paraId="72C60EF1"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7066" w:history="1">
        <w:r w:rsidRPr="00FB3F7D">
          <w:rPr>
            <w:rStyle w:val="ad"/>
            <w:rFonts w:cs="Book Antiqua"/>
            <w:bCs/>
            <w:snapToGrid w:val="0"/>
          </w:rPr>
          <w:t>7.1.1</w:t>
        </w:r>
        <w:r w:rsidRPr="00FB3F7D">
          <w:rPr>
            <w:rStyle w:val="ad"/>
          </w:rPr>
          <w:t xml:space="preserve"> About This Lab</w:t>
        </w:r>
        <w:r>
          <w:rPr>
            <w:webHidden/>
          </w:rPr>
          <w:tab/>
        </w:r>
        <w:r>
          <w:rPr>
            <w:webHidden/>
          </w:rPr>
          <w:fldChar w:fldCharType="begin"/>
        </w:r>
        <w:r>
          <w:rPr>
            <w:webHidden/>
          </w:rPr>
          <w:instrText xml:space="preserve"> PAGEREF _Toc38987066 \h </w:instrText>
        </w:r>
        <w:r>
          <w:rPr>
            <w:webHidden/>
          </w:rPr>
        </w:r>
        <w:r>
          <w:rPr>
            <w:webHidden/>
          </w:rPr>
          <w:fldChar w:fldCharType="separate"/>
        </w:r>
        <w:r w:rsidR="00A70DBA">
          <w:rPr>
            <w:webHidden/>
          </w:rPr>
          <w:t>124</w:t>
        </w:r>
        <w:r>
          <w:rPr>
            <w:webHidden/>
          </w:rPr>
          <w:fldChar w:fldCharType="end"/>
        </w:r>
      </w:hyperlink>
    </w:p>
    <w:p w14:paraId="33382AC3"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7067" w:history="1">
        <w:r w:rsidRPr="00FB3F7D">
          <w:rPr>
            <w:rStyle w:val="ad"/>
            <w:rFonts w:cs="Book Antiqua"/>
            <w:bCs/>
            <w:snapToGrid w:val="0"/>
          </w:rPr>
          <w:t>7.1.2</w:t>
        </w:r>
        <w:r w:rsidRPr="00FB3F7D">
          <w:rPr>
            <w:rStyle w:val="ad"/>
          </w:rPr>
          <w:t xml:space="preserve"> Objectives</w:t>
        </w:r>
        <w:r>
          <w:rPr>
            <w:webHidden/>
          </w:rPr>
          <w:tab/>
        </w:r>
        <w:r>
          <w:rPr>
            <w:webHidden/>
          </w:rPr>
          <w:fldChar w:fldCharType="begin"/>
        </w:r>
        <w:r>
          <w:rPr>
            <w:webHidden/>
          </w:rPr>
          <w:instrText xml:space="preserve"> PAGEREF _Toc38987067 \h </w:instrText>
        </w:r>
        <w:r>
          <w:rPr>
            <w:webHidden/>
          </w:rPr>
        </w:r>
        <w:r>
          <w:rPr>
            <w:webHidden/>
          </w:rPr>
          <w:fldChar w:fldCharType="separate"/>
        </w:r>
        <w:r w:rsidR="00A70DBA">
          <w:rPr>
            <w:webHidden/>
          </w:rPr>
          <w:t>124</w:t>
        </w:r>
        <w:r>
          <w:rPr>
            <w:webHidden/>
          </w:rPr>
          <w:fldChar w:fldCharType="end"/>
        </w:r>
      </w:hyperlink>
    </w:p>
    <w:p w14:paraId="0CCD5462"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7068" w:history="1">
        <w:r w:rsidRPr="00FB3F7D">
          <w:rPr>
            <w:rStyle w:val="ad"/>
            <w:rFonts w:cs="Book Antiqua"/>
            <w:bCs/>
            <w:snapToGrid w:val="0"/>
          </w:rPr>
          <w:t>7.1.3</w:t>
        </w:r>
        <w:r w:rsidRPr="00FB3F7D">
          <w:rPr>
            <w:rStyle w:val="ad"/>
          </w:rPr>
          <w:t xml:space="preserve"> Networking Topology</w:t>
        </w:r>
        <w:r>
          <w:rPr>
            <w:webHidden/>
          </w:rPr>
          <w:tab/>
        </w:r>
        <w:r>
          <w:rPr>
            <w:webHidden/>
          </w:rPr>
          <w:fldChar w:fldCharType="begin"/>
        </w:r>
        <w:r>
          <w:rPr>
            <w:webHidden/>
          </w:rPr>
          <w:instrText xml:space="preserve"> PAGEREF _Toc38987068 \h </w:instrText>
        </w:r>
        <w:r>
          <w:rPr>
            <w:webHidden/>
          </w:rPr>
        </w:r>
        <w:r>
          <w:rPr>
            <w:webHidden/>
          </w:rPr>
          <w:fldChar w:fldCharType="separate"/>
        </w:r>
        <w:r w:rsidR="00A70DBA">
          <w:rPr>
            <w:webHidden/>
          </w:rPr>
          <w:t>124</w:t>
        </w:r>
        <w:r>
          <w:rPr>
            <w:webHidden/>
          </w:rPr>
          <w:fldChar w:fldCharType="end"/>
        </w:r>
      </w:hyperlink>
    </w:p>
    <w:p w14:paraId="3C2AE967" w14:textId="77777777" w:rsidR="00FB59F1" w:rsidRDefault="00FB59F1">
      <w:pPr>
        <w:pStyle w:val="20"/>
        <w:tabs>
          <w:tab w:val="right" w:leader="dot" w:pos="9629"/>
        </w:tabs>
        <w:rPr>
          <w:rFonts w:asciiTheme="minorHAnsi" w:eastAsiaTheme="minorEastAsia" w:hAnsiTheme="minorHAnsi" w:cstheme="minorBidi"/>
          <w:kern w:val="2"/>
          <w:szCs w:val="22"/>
        </w:rPr>
      </w:pPr>
      <w:hyperlink w:anchor="_Toc38987069" w:history="1">
        <w:r w:rsidRPr="00FB3F7D">
          <w:rPr>
            <w:rStyle w:val="ad"/>
            <w:snapToGrid w:val="0"/>
          </w:rPr>
          <w:t>7.2</w:t>
        </w:r>
        <w:r w:rsidRPr="00FB3F7D">
          <w:rPr>
            <w:rStyle w:val="ad"/>
          </w:rPr>
          <w:t xml:space="preserve"> Lab Configuration</w:t>
        </w:r>
        <w:r>
          <w:rPr>
            <w:webHidden/>
          </w:rPr>
          <w:tab/>
        </w:r>
        <w:r>
          <w:rPr>
            <w:webHidden/>
          </w:rPr>
          <w:fldChar w:fldCharType="begin"/>
        </w:r>
        <w:r>
          <w:rPr>
            <w:webHidden/>
          </w:rPr>
          <w:instrText xml:space="preserve"> PAGEREF _Toc38987069 \h </w:instrText>
        </w:r>
        <w:r>
          <w:rPr>
            <w:webHidden/>
          </w:rPr>
        </w:r>
        <w:r>
          <w:rPr>
            <w:webHidden/>
          </w:rPr>
          <w:fldChar w:fldCharType="separate"/>
        </w:r>
        <w:r w:rsidR="00A70DBA">
          <w:rPr>
            <w:webHidden/>
          </w:rPr>
          <w:t>125</w:t>
        </w:r>
        <w:r>
          <w:rPr>
            <w:webHidden/>
          </w:rPr>
          <w:fldChar w:fldCharType="end"/>
        </w:r>
      </w:hyperlink>
    </w:p>
    <w:p w14:paraId="5548D7ED"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7070" w:history="1">
        <w:r w:rsidRPr="00FB3F7D">
          <w:rPr>
            <w:rStyle w:val="ad"/>
            <w:rFonts w:cs="Book Antiqua"/>
            <w:bCs/>
            <w:snapToGrid w:val="0"/>
          </w:rPr>
          <w:t>7.2.1</w:t>
        </w:r>
        <w:r w:rsidRPr="00FB3F7D">
          <w:rPr>
            <w:rStyle w:val="ad"/>
          </w:rPr>
          <w:t xml:space="preserve"> Configuration Roadmap</w:t>
        </w:r>
        <w:r>
          <w:rPr>
            <w:webHidden/>
          </w:rPr>
          <w:tab/>
        </w:r>
        <w:r>
          <w:rPr>
            <w:webHidden/>
          </w:rPr>
          <w:fldChar w:fldCharType="begin"/>
        </w:r>
        <w:r>
          <w:rPr>
            <w:webHidden/>
          </w:rPr>
          <w:instrText xml:space="preserve"> PAGEREF _Toc38987070 \h </w:instrText>
        </w:r>
        <w:r>
          <w:rPr>
            <w:webHidden/>
          </w:rPr>
        </w:r>
        <w:r>
          <w:rPr>
            <w:webHidden/>
          </w:rPr>
          <w:fldChar w:fldCharType="separate"/>
        </w:r>
        <w:r w:rsidR="00A70DBA">
          <w:rPr>
            <w:webHidden/>
          </w:rPr>
          <w:t>125</w:t>
        </w:r>
        <w:r>
          <w:rPr>
            <w:webHidden/>
          </w:rPr>
          <w:fldChar w:fldCharType="end"/>
        </w:r>
      </w:hyperlink>
    </w:p>
    <w:p w14:paraId="6690922F"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7071" w:history="1">
        <w:r w:rsidRPr="00FB3F7D">
          <w:rPr>
            <w:rStyle w:val="ad"/>
            <w:rFonts w:cs="Book Antiqua"/>
            <w:bCs/>
            <w:snapToGrid w:val="0"/>
          </w:rPr>
          <w:t>7.2.2</w:t>
        </w:r>
        <w:r w:rsidRPr="00FB3F7D">
          <w:rPr>
            <w:rStyle w:val="ad"/>
          </w:rPr>
          <w:t xml:space="preserve"> Configuration Procedure</w:t>
        </w:r>
        <w:r>
          <w:rPr>
            <w:webHidden/>
          </w:rPr>
          <w:tab/>
        </w:r>
        <w:r>
          <w:rPr>
            <w:webHidden/>
          </w:rPr>
          <w:fldChar w:fldCharType="begin"/>
        </w:r>
        <w:r>
          <w:rPr>
            <w:webHidden/>
          </w:rPr>
          <w:instrText xml:space="preserve"> PAGEREF _Toc38987071 \h </w:instrText>
        </w:r>
        <w:r>
          <w:rPr>
            <w:webHidden/>
          </w:rPr>
        </w:r>
        <w:r>
          <w:rPr>
            <w:webHidden/>
          </w:rPr>
          <w:fldChar w:fldCharType="separate"/>
        </w:r>
        <w:r w:rsidR="00A70DBA">
          <w:rPr>
            <w:webHidden/>
          </w:rPr>
          <w:t>125</w:t>
        </w:r>
        <w:r>
          <w:rPr>
            <w:webHidden/>
          </w:rPr>
          <w:fldChar w:fldCharType="end"/>
        </w:r>
      </w:hyperlink>
    </w:p>
    <w:p w14:paraId="53451547" w14:textId="77777777" w:rsidR="00FB59F1" w:rsidRDefault="00FB59F1">
      <w:pPr>
        <w:pStyle w:val="20"/>
        <w:tabs>
          <w:tab w:val="right" w:leader="dot" w:pos="9629"/>
        </w:tabs>
        <w:rPr>
          <w:rFonts w:asciiTheme="minorHAnsi" w:eastAsiaTheme="minorEastAsia" w:hAnsiTheme="minorHAnsi" w:cstheme="minorBidi"/>
          <w:kern w:val="2"/>
          <w:szCs w:val="22"/>
        </w:rPr>
      </w:pPr>
      <w:hyperlink w:anchor="_Toc38987072" w:history="1">
        <w:r w:rsidRPr="00FB3F7D">
          <w:rPr>
            <w:rStyle w:val="ad"/>
            <w:snapToGrid w:val="0"/>
          </w:rPr>
          <w:t>7.3</w:t>
        </w:r>
        <w:r w:rsidRPr="00FB3F7D">
          <w:rPr>
            <w:rStyle w:val="ad"/>
          </w:rPr>
          <w:t xml:space="preserve"> Verification</w:t>
        </w:r>
        <w:r>
          <w:rPr>
            <w:webHidden/>
          </w:rPr>
          <w:tab/>
        </w:r>
        <w:r>
          <w:rPr>
            <w:webHidden/>
          </w:rPr>
          <w:fldChar w:fldCharType="begin"/>
        </w:r>
        <w:r>
          <w:rPr>
            <w:webHidden/>
          </w:rPr>
          <w:instrText xml:space="preserve"> PAGEREF _Toc38987072 \h </w:instrText>
        </w:r>
        <w:r>
          <w:rPr>
            <w:webHidden/>
          </w:rPr>
        </w:r>
        <w:r>
          <w:rPr>
            <w:webHidden/>
          </w:rPr>
          <w:fldChar w:fldCharType="separate"/>
        </w:r>
        <w:r w:rsidR="00A70DBA">
          <w:rPr>
            <w:webHidden/>
          </w:rPr>
          <w:t>132</w:t>
        </w:r>
        <w:r>
          <w:rPr>
            <w:webHidden/>
          </w:rPr>
          <w:fldChar w:fldCharType="end"/>
        </w:r>
      </w:hyperlink>
    </w:p>
    <w:p w14:paraId="1C4E1678" w14:textId="77777777" w:rsidR="00FB59F1" w:rsidRDefault="00FB59F1">
      <w:pPr>
        <w:pStyle w:val="20"/>
        <w:tabs>
          <w:tab w:val="right" w:leader="dot" w:pos="9629"/>
        </w:tabs>
        <w:rPr>
          <w:rFonts w:asciiTheme="minorHAnsi" w:eastAsiaTheme="minorEastAsia" w:hAnsiTheme="minorHAnsi" w:cstheme="minorBidi"/>
          <w:kern w:val="2"/>
          <w:szCs w:val="22"/>
        </w:rPr>
      </w:pPr>
      <w:hyperlink w:anchor="_Toc38987073" w:history="1">
        <w:r w:rsidRPr="00FB3F7D">
          <w:rPr>
            <w:rStyle w:val="ad"/>
            <w:snapToGrid w:val="0"/>
          </w:rPr>
          <w:t>7.4</w:t>
        </w:r>
        <w:r w:rsidRPr="00FB3F7D">
          <w:rPr>
            <w:rStyle w:val="ad"/>
          </w:rPr>
          <w:t xml:space="preserve"> Configuration Reference</w:t>
        </w:r>
        <w:r>
          <w:rPr>
            <w:webHidden/>
          </w:rPr>
          <w:tab/>
        </w:r>
        <w:r>
          <w:rPr>
            <w:webHidden/>
          </w:rPr>
          <w:fldChar w:fldCharType="begin"/>
        </w:r>
        <w:r>
          <w:rPr>
            <w:webHidden/>
          </w:rPr>
          <w:instrText xml:space="preserve"> PAGEREF _Toc38987073 \h </w:instrText>
        </w:r>
        <w:r>
          <w:rPr>
            <w:webHidden/>
          </w:rPr>
        </w:r>
        <w:r>
          <w:rPr>
            <w:webHidden/>
          </w:rPr>
          <w:fldChar w:fldCharType="separate"/>
        </w:r>
        <w:r w:rsidR="00A70DBA">
          <w:rPr>
            <w:webHidden/>
          </w:rPr>
          <w:t>132</w:t>
        </w:r>
        <w:r>
          <w:rPr>
            <w:webHidden/>
          </w:rPr>
          <w:fldChar w:fldCharType="end"/>
        </w:r>
      </w:hyperlink>
    </w:p>
    <w:p w14:paraId="7AC0AC9E" w14:textId="77777777" w:rsidR="00FB59F1" w:rsidRDefault="00FB59F1">
      <w:pPr>
        <w:pStyle w:val="20"/>
        <w:tabs>
          <w:tab w:val="right" w:leader="dot" w:pos="9629"/>
        </w:tabs>
        <w:rPr>
          <w:rFonts w:asciiTheme="minorHAnsi" w:eastAsiaTheme="minorEastAsia" w:hAnsiTheme="minorHAnsi" w:cstheme="minorBidi"/>
          <w:kern w:val="2"/>
          <w:szCs w:val="22"/>
        </w:rPr>
      </w:pPr>
      <w:hyperlink w:anchor="_Toc38987074" w:history="1">
        <w:r w:rsidRPr="00FB3F7D">
          <w:rPr>
            <w:rStyle w:val="ad"/>
            <w:snapToGrid w:val="0"/>
          </w:rPr>
          <w:t>7.5</w:t>
        </w:r>
        <w:r w:rsidRPr="00FB3F7D">
          <w:rPr>
            <w:rStyle w:val="ad"/>
          </w:rPr>
          <w:t xml:space="preserve"> Quiz</w:t>
        </w:r>
        <w:r>
          <w:rPr>
            <w:webHidden/>
          </w:rPr>
          <w:tab/>
        </w:r>
        <w:r>
          <w:rPr>
            <w:webHidden/>
          </w:rPr>
          <w:fldChar w:fldCharType="begin"/>
        </w:r>
        <w:r>
          <w:rPr>
            <w:webHidden/>
          </w:rPr>
          <w:instrText xml:space="preserve"> PAGEREF _Toc38987074 \h </w:instrText>
        </w:r>
        <w:r>
          <w:rPr>
            <w:webHidden/>
          </w:rPr>
        </w:r>
        <w:r>
          <w:rPr>
            <w:webHidden/>
          </w:rPr>
          <w:fldChar w:fldCharType="separate"/>
        </w:r>
        <w:r w:rsidR="00A70DBA">
          <w:rPr>
            <w:webHidden/>
          </w:rPr>
          <w:t>133</w:t>
        </w:r>
        <w:r>
          <w:rPr>
            <w:webHidden/>
          </w:rPr>
          <w:fldChar w:fldCharType="end"/>
        </w:r>
      </w:hyperlink>
    </w:p>
    <w:p w14:paraId="4CAB1DFD" w14:textId="77777777" w:rsidR="00FB59F1" w:rsidRDefault="00FB59F1">
      <w:pPr>
        <w:pStyle w:val="10"/>
        <w:tabs>
          <w:tab w:val="right" w:leader="dot" w:pos="9629"/>
        </w:tabs>
        <w:rPr>
          <w:rFonts w:asciiTheme="minorHAnsi" w:eastAsiaTheme="minorEastAsia" w:hAnsiTheme="minorHAnsi" w:cstheme="minorBidi"/>
          <w:b w:val="0"/>
          <w:bCs w:val="0"/>
          <w:noProof/>
          <w:kern w:val="2"/>
          <w:sz w:val="21"/>
          <w:szCs w:val="22"/>
        </w:rPr>
      </w:pPr>
      <w:hyperlink w:anchor="_Toc38987075" w:history="1">
        <w:r w:rsidRPr="00FB3F7D">
          <w:rPr>
            <w:rStyle w:val="ad"/>
            <w:noProof/>
          </w:rPr>
          <w:t>8 Network Programming and Automation Basics</w:t>
        </w:r>
        <w:r>
          <w:rPr>
            <w:noProof/>
            <w:webHidden/>
          </w:rPr>
          <w:tab/>
        </w:r>
        <w:r>
          <w:rPr>
            <w:noProof/>
            <w:webHidden/>
          </w:rPr>
          <w:fldChar w:fldCharType="begin"/>
        </w:r>
        <w:r>
          <w:rPr>
            <w:noProof/>
            <w:webHidden/>
          </w:rPr>
          <w:instrText xml:space="preserve"> PAGEREF _Toc38987075 \h </w:instrText>
        </w:r>
        <w:r>
          <w:rPr>
            <w:noProof/>
            <w:webHidden/>
          </w:rPr>
        </w:r>
        <w:r>
          <w:rPr>
            <w:noProof/>
            <w:webHidden/>
          </w:rPr>
          <w:fldChar w:fldCharType="separate"/>
        </w:r>
        <w:r w:rsidR="00A70DBA">
          <w:rPr>
            <w:noProof/>
            <w:webHidden/>
          </w:rPr>
          <w:t>134</w:t>
        </w:r>
        <w:r>
          <w:rPr>
            <w:noProof/>
            <w:webHidden/>
          </w:rPr>
          <w:fldChar w:fldCharType="end"/>
        </w:r>
      </w:hyperlink>
    </w:p>
    <w:p w14:paraId="5BAA3EA9" w14:textId="77777777" w:rsidR="00FB59F1" w:rsidRDefault="00FB59F1">
      <w:pPr>
        <w:pStyle w:val="20"/>
        <w:tabs>
          <w:tab w:val="right" w:leader="dot" w:pos="9629"/>
        </w:tabs>
        <w:rPr>
          <w:rFonts w:asciiTheme="minorHAnsi" w:eastAsiaTheme="minorEastAsia" w:hAnsiTheme="minorHAnsi" w:cstheme="minorBidi"/>
          <w:kern w:val="2"/>
          <w:szCs w:val="22"/>
        </w:rPr>
      </w:pPr>
      <w:hyperlink w:anchor="_Toc38987076" w:history="1">
        <w:r w:rsidRPr="00FB3F7D">
          <w:rPr>
            <w:rStyle w:val="ad"/>
            <w:snapToGrid w:val="0"/>
          </w:rPr>
          <w:t>8.1</w:t>
        </w:r>
        <w:r w:rsidRPr="00FB3F7D">
          <w:rPr>
            <w:rStyle w:val="ad"/>
          </w:rPr>
          <w:t xml:space="preserve"> Introduction</w:t>
        </w:r>
        <w:r>
          <w:rPr>
            <w:webHidden/>
          </w:rPr>
          <w:tab/>
        </w:r>
        <w:r>
          <w:rPr>
            <w:webHidden/>
          </w:rPr>
          <w:fldChar w:fldCharType="begin"/>
        </w:r>
        <w:r>
          <w:rPr>
            <w:webHidden/>
          </w:rPr>
          <w:instrText xml:space="preserve"> PAGEREF _Toc38987076 \h </w:instrText>
        </w:r>
        <w:r>
          <w:rPr>
            <w:webHidden/>
          </w:rPr>
        </w:r>
        <w:r>
          <w:rPr>
            <w:webHidden/>
          </w:rPr>
          <w:fldChar w:fldCharType="separate"/>
        </w:r>
        <w:r w:rsidR="00A70DBA">
          <w:rPr>
            <w:webHidden/>
          </w:rPr>
          <w:t>134</w:t>
        </w:r>
        <w:r>
          <w:rPr>
            <w:webHidden/>
          </w:rPr>
          <w:fldChar w:fldCharType="end"/>
        </w:r>
      </w:hyperlink>
    </w:p>
    <w:p w14:paraId="2D32CBBD"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7077" w:history="1">
        <w:r w:rsidRPr="00FB3F7D">
          <w:rPr>
            <w:rStyle w:val="ad"/>
            <w:rFonts w:cs="Book Antiqua"/>
            <w:bCs/>
            <w:snapToGrid w:val="0"/>
          </w:rPr>
          <w:t>8.1.1</w:t>
        </w:r>
        <w:r w:rsidRPr="00FB3F7D">
          <w:rPr>
            <w:rStyle w:val="ad"/>
          </w:rPr>
          <w:t xml:space="preserve"> About This Lab</w:t>
        </w:r>
        <w:r>
          <w:rPr>
            <w:webHidden/>
          </w:rPr>
          <w:tab/>
        </w:r>
        <w:r>
          <w:rPr>
            <w:webHidden/>
          </w:rPr>
          <w:fldChar w:fldCharType="begin"/>
        </w:r>
        <w:r>
          <w:rPr>
            <w:webHidden/>
          </w:rPr>
          <w:instrText xml:space="preserve"> PAGEREF _Toc38987077 \h </w:instrText>
        </w:r>
        <w:r>
          <w:rPr>
            <w:webHidden/>
          </w:rPr>
        </w:r>
        <w:r>
          <w:rPr>
            <w:webHidden/>
          </w:rPr>
          <w:fldChar w:fldCharType="separate"/>
        </w:r>
        <w:r w:rsidR="00A70DBA">
          <w:rPr>
            <w:webHidden/>
          </w:rPr>
          <w:t>134</w:t>
        </w:r>
        <w:r>
          <w:rPr>
            <w:webHidden/>
          </w:rPr>
          <w:fldChar w:fldCharType="end"/>
        </w:r>
      </w:hyperlink>
    </w:p>
    <w:p w14:paraId="10BECC2F"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7078" w:history="1">
        <w:r w:rsidRPr="00FB3F7D">
          <w:rPr>
            <w:rStyle w:val="ad"/>
            <w:rFonts w:cs="Book Antiqua"/>
            <w:bCs/>
            <w:snapToGrid w:val="0"/>
          </w:rPr>
          <w:t>8.1.2</w:t>
        </w:r>
        <w:r w:rsidRPr="00FB3F7D">
          <w:rPr>
            <w:rStyle w:val="ad"/>
          </w:rPr>
          <w:t xml:space="preserve"> Objectives</w:t>
        </w:r>
        <w:r>
          <w:rPr>
            <w:webHidden/>
          </w:rPr>
          <w:tab/>
        </w:r>
        <w:r>
          <w:rPr>
            <w:webHidden/>
          </w:rPr>
          <w:fldChar w:fldCharType="begin"/>
        </w:r>
        <w:r>
          <w:rPr>
            <w:webHidden/>
          </w:rPr>
          <w:instrText xml:space="preserve"> PAGEREF _Toc38987078 \h </w:instrText>
        </w:r>
        <w:r>
          <w:rPr>
            <w:webHidden/>
          </w:rPr>
        </w:r>
        <w:r>
          <w:rPr>
            <w:webHidden/>
          </w:rPr>
          <w:fldChar w:fldCharType="separate"/>
        </w:r>
        <w:r w:rsidR="00A70DBA">
          <w:rPr>
            <w:webHidden/>
          </w:rPr>
          <w:t>134</w:t>
        </w:r>
        <w:r>
          <w:rPr>
            <w:webHidden/>
          </w:rPr>
          <w:fldChar w:fldCharType="end"/>
        </w:r>
      </w:hyperlink>
    </w:p>
    <w:p w14:paraId="02ABD53C"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7079" w:history="1">
        <w:r w:rsidRPr="00FB3F7D">
          <w:rPr>
            <w:rStyle w:val="ad"/>
            <w:rFonts w:cs="Book Antiqua"/>
            <w:bCs/>
            <w:snapToGrid w:val="0"/>
          </w:rPr>
          <w:t>8.1.3</w:t>
        </w:r>
        <w:r w:rsidRPr="00FB3F7D">
          <w:rPr>
            <w:rStyle w:val="ad"/>
          </w:rPr>
          <w:t xml:space="preserve"> Networking Topology</w:t>
        </w:r>
        <w:r>
          <w:rPr>
            <w:webHidden/>
          </w:rPr>
          <w:tab/>
        </w:r>
        <w:r>
          <w:rPr>
            <w:webHidden/>
          </w:rPr>
          <w:fldChar w:fldCharType="begin"/>
        </w:r>
        <w:r>
          <w:rPr>
            <w:webHidden/>
          </w:rPr>
          <w:instrText xml:space="preserve"> PAGEREF _Toc38987079 \h </w:instrText>
        </w:r>
        <w:r>
          <w:rPr>
            <w:webHidden/>
          </w:rPr>
        </w:r>
        <w:r>
          <w:rPr>
            <w:webHidden/>
          </w:rPr>
          <w:fldChar w:fldCharType="separate"/>
        </w:r>
        <w:r w:rsidR="00A70DBA">
          <w:rPr>
            <w:webHidden/>
          </w:rPr>
          <w:t>134</w:t>
        </w:r>
        <w:r>
          <w:rPr>
            <w:webHidden/>
          </w:rPr>
          <w:fldChar w:fldCharType="end"/>
        </w:r>
      </w:hyperlink>
    </w:p>
    <w:p w14:paraId="15200E14" w14:textId="77777777" w:rsidR="00FB59F1" w:rsidRDefault="00FB59F1">
      <w:pPr>
        <w:pStyle w:val="20"/>
        <w:tabs>
          <w:tab w:val="right" w:leader="dot" w:pos="9629"/>
        </w:tabs>
        <w:rPr>
          <w:rFonts w:asciiTheme="minorHAnsi" w:eastAsiaTheme="minorEastAsia" w:hAnsiTheme="minorHAnsi" w:cstheme="minorBidi"/>
          <w:kern w:val="2"/>
          <w:szCs w:val="22"/>
        </w:rPr>
      </w:pPr>
      <w:hyperlink w:anchor="_Toc38987080" w:history="1">
        <w:r w:rsidRPr="00FB3F7D">
          <w:rPr>
            <w:rStyle w:val="ad"/>
            <w:snapToGrid w:val="0"/>
          </w:rPr>
          <w:t>8.2</w:t>
        </w:r>
        <w:r w:rsidRPr="00FB3F7D">
          <w:rPr>
            <w:rStyle w:val="ad"/>
          </w:rPr>
          <w:t xml:space="preserve"> Lab Configuration</w:t>
        </w:r>
        <w:r>
          <w:rPr>
            <w:webHidden/>
          </w:rPr>
          <w:tab/>
        </w:r>
        <w:r>
          <w:rPr>
            <w:webHidden/>
          </w:rPr>
          <w:fldChar w:fldCharType="begin"/>
        </w:r>
        <w:r>
          <w:rPr>
            <w:webHidden/>
          </w:rPr>
          <w:instrText xml:space="preserve"> PAGEREF _Toc38987080 \h </w:instrText>
        </w:r>
        <w:r>
          <w:rPr>
            <w:webHidden/>
          </w:rPr>
        </w:r>
        <w:r>
          <w:rPr>
            <w:webHidden/>
          </w:rPr>
          <w:fldChar w:fldCharType="separate"/>
        </w:r>
        <w:r w:rsidR="00A70DBA">
          <w:rPr>
            <w:webHidden/>
          </w:rPr>
          <w:t>135</w:t>
        </w:r>
        <w:r>
          <w:rPr>
            <w:webHidden/>
          </w:rPr>
          <w:fldChar w:fldCharType="end"/>
        </w:r>
      </w:hyperlink>
    </w:p>
    <w:p w14:paraId="09C8E05A"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7081" w:history="1">
        <w:r w:rsidRPr="00FB3F7D">
          <w:rPr>
            <w:rStyle w:val="ad"/>
            <w:rFonts w:cs="Book Antiqua"/>
            <w:bCs/>
            <w:snapToGrid w:val="0"/>
          </w:rPr>
          <w:t>8.2.1</w:t>
        </w:r>
        <w:r w:rsidRPr="00FB3F7D">
          <w:rPr>
            <w:rStyle w:val="ad"/>
          </w:rPr>
          <w:t xml:space="preserve"> Configuration Roadmap</w:t>
        </w:r>
        <w:r>
          <w:rPr>
            <w:webHidden/>
          </w:rPr>
          <w:tab/>
        </w:r>
        <w:r>
          <w:rPr>
            <w:webHidden/>
          </w:rPr>
          <w:fldChar w:fldCharType="begin"/>
        </w:r>
        <w:r>
          <w:rPr>
            <w:webHidden/>
          </w:rPr>
          <w:instrText xml:space="preserve"> PAGEREF _Toc38987081 \h </w:instrText>
        </w:r>
        <w:r>
          <w:rPr>
            <w:webHidden/>
          </w:rPr>
        </w:r>
        <w:r>
          <w:rPr>
            <w:webHidden/>
          </w:rPr>
          <w:fldChar w:fldCharType="separate"/>
        </w:r>
        <w:r w:rsidR="00A70DBA">
          <w:rPr>
            <w:webHidden/>
          </w:rPr>
          <w:t>135</w:t>
        </w:r>
        <w:r>
          <w:rPr>
            <w:webHidden/>
          </w:rPr>
          <w:fldChar w:fldCharType="end"/>
        </w:r>
      </w:hyperlink>
    </w:p>
    <w:p w14:paraId="7A5380F5"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7082" w:history="1">
        <w:r w:rsidRPr="00FB3F7D">
          <w:rPr>
            <w:rStyle w:val="ad"/>
            <w:rFonts w:cs="Book Antiqua"/>
            <w:bCs/>
            <w:snapToGrid w:val="0"/>
          </w:rPr>
          <w:t>8.2.2</w:t>
        </w:r>
        <w:r w:rsidRPr="00FB3F7D">
          <w:rPr>
            <w:rStyle w:val="ad"/>
          </w:rPr>
          <w:t xml:space="preserve"> Configuration Procedure</w:t>
        </w:r>
        <w:r>
          <w:rPr>
            <w:webHidden/>
          </w:rPr>
          <w:tab/>
        </w:r>
        <w:r>
          <w:rPr>
            <w:webHidden/>
          </w:rPr>
          <w:fldChar w:fldCharType="begin"/>
        </w:r>
        <w:r>
          <w:rPr>
            <w:webHidden/>
          </w:rPr>
          <w:instrText xml:space="preserve"> PAGEREF _Toc38987082 \h </w:instrText>
        </w:r>
        <w:r>
          <w:rPr>
            <w:webHidden/>
          </w:rPr>
        </w:r>
        <w:r>
          <w:rPr>
            <w:webHidden/>
          </w:rPr>
          <w:fldChar w:fldCharType="separate"/>
        </w:r>
        <w:r w:rsidR="00A70DBA">
          <w:rPr>
            <w:webHidden/>
          </w:rPr>
          <w:t>135</w:t>
        </w:r>
        <w:r>
          <w:rPr>
            <w:webHidden/>
          </w:rPr>
          <w:fldChar w:fldCharType="end"/>
        </w:r>
      </w:hyperlink>
    </w:p>
    <w:p w14:paraId="708733E8"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7083" w:history="1">
        <w:r w:rsidRPr="00FB3F7D">
          <w:rPr>
            <w:rStyle w:val="ad"/>
            <w:rFonts w:cs="Book Antiqua"/>
            <w:bCs/>
            <w:snapToGrid w:val="0"/>
          </w:rPr>
          <w:t>8.2.3</w:t>
        </w:r>
        <w:r w:rsidRPr="00FB3F7D">
          <w:rPr>
            <w:rStyle w:val="ad"/>
          </w:rPr>
          <w:t xml:space="preserve"> Code Interpretation</w:t>
        </w:r>
        <w:r>
          <w:rPr>
            <w:webHidden/>
          </w:rPr>
          <w:tab/>
        </w:r>
        <w:r>
          <w:rPr>
            <w:webHidden/>
          </w:rPr>
          <w:fldChar w:fldCharType="begin"/>
        </w:r>
        <w:r>
          <w:rPr>
            <w:webHidden/>
          </w:rPr>
          <w:instrText xml:space="preserve"> PAGEREF _Toc38987083 \h </w:instrText>
        </w:r>
        <w:r>
          <w:rPr>
            <w:webHidden/>
          </w:rPr>
        </w:r>
        <w:r>
          <w:rPr>
            <w:webHidden/>
          </w:rPr>
          <w:fldChar w:fldCharType="separate"/>
        </w:r>
        <w:r w:rsidR="00A70DBA">
          <w:rPr>
            <w:webHidden/>
          </w:rPr>
          <w:t>137</w:t>
        </w:r>
        <w:r>
          <w:rPr>
            <w:webHidden/>
          </w:rPr>
          <w:fldChar w:fldCharType="end"/>
        </w:r>
      </w:hyperlink>
    </w:p>
    <w:p w14:paraId="0DDF43B2" w14:textId="77777777" w:rsidR="00FB59F1" w:rsidRDefault="00FB59F1">
      <w:pPr>
        <w:pStyle w:val="20"/>
        <w:tabs>
          <w:tab w:val="right" w:leader="dot" w:pos="9629"/>
        </w:tabs>
        <w:rPr>
          <w:rFonts w:asciiTheme="minorHAnsi" w:eastAsiaTheme="minorEastAsia" w:hAnsiTheme="minorHAnsi" w:cstheme="minorBidi"/>
          <w:kern w:val="2"/>
          <w:szCs w:val="22"/>
        </w:rPr>
      </w:pPr>
      <w:hyperlink w:anchor="_Toc38987084" w:history="1">
        <w:r w:rsidRPr="00FB3F7D">
          <w:rPr>
            <w:rStyle w:val="ad"/>
            <w:snapToGrid w:val="0"/>
          </w:rPr>
          <w:t>8.3</w:t>
        </w:r>
        <w:r w:rsidRPr="00FB3F7D">
          <w:rPr>
            <w:rStyle w:val="ad"/>
          </w:rPr>
          <w:t xml:space="preserve"> Verification</w:t>
        </w:r>
        <w:r>
          <w:rPr>
            <w:webHidden/>
          </w:rPr>
          <w:tab/>
        </w:r>
        <w:r>
          <w:rPr>
            <w:webHidden/>
          </w:rPr>
          <w:fldChar w:fldCharType="begin"/>
        </w:r>
        <w:r>
          <w:rPr>
            <w:webHidden/>
          </w:rPr>
          <w:instrText xml:space="preserve"> PAGEREF _Toc38987084 \h </w:instrText>
        </w:r>
        <w:r>
          <w:rPr>
            <w:webHidden/>
          </w:rPr>
        </w:r>
        <w:r>
          <w:rPr>
            <w:webHidden/>
          </w:rPr>
          <w:fldChar w:fldCharType="separate"/>
        </w:r>
        <w:r w:rsidR="00A70DBA">
          <w:rPr>
            <w:webHidden/>
          </w:rPr>
          <w:t>139</w:t>
        </w:r>
        <w:r>
          <w:rPr>
            <w:webHidden/>
          </w:rPr>
          <w:fldChar w:fldCharType="end"/>
        </w:r>
      </w:hyperlink>
    </w:p>
    <w:p w14:paraId="4934B33E" w14:textId="77777777" w:rsidR="00FB59F1" w:rsidRDefault="00FB59F1">
      <w:pPr>
        <w:pStyle w:val="20"/>
        <w:tabs>
          <w:tab w:val="right" w:leader="dot" w:pos="9629"/>
        </w:tabs>
        <w:rPr>
          <w:rFonts w:asciiTheme="minorHAnsi" w:eastAsiaTheme="minorEastAsia" w:hAnsiTheme="minorHAnsi" w:cstheme="minorBidi"/>
          <w:kern w:val="2"/>
          <w:szCs w:val="22"/>
        </w:rPr>
      </w:pPr>
      <w:hyperlink w:anchor="_Toc38987085" w:history="1">
        <w:r w:rsidRPr="00FB3F7D">
          <w:rPr>
            <w:rStyle w:val="ad"/>
            <w:snapToGrid w:val="0"/>
          </w:rPr>
          <w:t>8.4</w:t>
        </w:r>
        <w:r w:rsidRPr="00FB3F7D">
          <w:rPr>
            <w:rStyle w:val="ad"/>
          </w:rPr>
          <w:t xml:space="preserve"> Configuration Reference</w:t>
        </w:r>
        <w:r>
          <w:rPr>
            <w:webHidden/>
          </w:rPr>
          <w:tab/>
        </w:r>
        <w:r>
          <w:rPr>
            <w:webHidden/>
          </w:rPr>
          <w:fldChar w:fldCharType="begin"/>
        </w:r>
        <w:r>
          <w:rPr>
            <w:webHidden/>
          </w:rPr>
          <w:instrText xml:space="preserve"> PAGEREF _Toc38987085 \h </w:instrText>
        </w:r>
        <w:r>
          <w:rPr>
            <w:webHidden/>
          </w:rPr>
        </w:r>
        <w:r>
          <w:rPr>
            <w:webHidden/>
          </w:rPr>
          <w:fldChar w:fldCharType="separate"/>
        </w:r>
        <w:r w:rsidR="00A70DBA">
          <w:rPr>
            <w:webHidden/>
          </w:rPr>
          <w:t>139</w:t>
        </w:r>
        <w:r>
          <w:rPr>
            <w:webHidden/>
          </w:rPr>
          <w:fldChar w:fldCharType="end"/>
        </w:r>
      </w:hyperlink>
    </w:p>
    <w:p w14:paraId="05CD387B" w14:textId="77777777" w:rsidR="00FB59F1" w:rsidRDefault="00FB59F1">
      <w:pPr>
        <w:pStyle w:val="20"/>
        <w:tabs>
          <w:tab w:val="right" w:leader="dot" w:pos="9629"/>
        </w:tabs>
        <w:rPr>
          <w:rFonts w:asciiTheme="minorHAnsi" w:eastAsiaTheme="minorEastAsia" w:hAnsiTheme="minorHAnsi" w:cstheme="minorBidi"/>
          <w:kern w:val="2"/>
          <w:szCs w:val="22"/>
        </w:rPr>
      </w:pPr>
      <w:hyperlink w:anchor="_Toc38987086" w:history="1">
        <w:r w:rsidRPr="00FB3F7D">
          <w:rPr>
            <w:rStyle w:val="ad"/>
            <w:snapToGrid w:val="0"/>
          </w:rPr>
          <w:t>8.5</w:t>
        </w:r>
        <w:r w:rsidRPr="00FB3F7D">
          <w:rPr>
            <w:rStyle w:val="ad"/>
          </w:rPr>
          <w:t xml:space="preserve"> Quiz</w:t>
        </w:r>
        <w:r>
          <w:rPr>
            <w:webHidden/>
          </w:rPr>
          <w:tab/>
        </w:r>
        <w:r>
          <w:rPr>
            <w:webHidden/>
          </w:rPr>
          <w:fldChar w:fldCharType="begin"/>
        </w:r>
        <w:r>
          <w:rPr>
            <w:webHidden/>
          </w:rPr>
          <w:instrText xml:space="preserve"> PAGEREF _Toc38987086 \h </w:instrText>
        </w:r>
        <w:r>
          <w:rPr>
            <w:webHidden/>
          </w:rPr>
        </w:r>
        <w:r>
          <w:rPr>
            <w:webHidden/>
          </w:rPr>
          <w:fldChar w:fldCharType="separate"/>
        </w:r>
        <w:r w:rsidR="00A70DBA">
          <w:rPr>
            <w:webHidden/>
          </w:rPr>
          <w:t>139</w:t>
        </w:r>
        <w:r>
          <w:rPr>
            <w:webHidden/>
          </w:rPr>
          <w:fldChar w:fldCharType="end"/>
        </w:r>
      </w:hyperlink>
    </w:p>
    <w:p w14:paraId="2CFC69D4" w14:textId="77777777" w:rsidR="00FB59F1" w:rsidRDefault="00FB59F1">
      <w:pPr>
        <w:pStyle w:val="10"/>
        <w:tabs>
          <w:tab w:val="right" w:leader="dot" w:pos="9629"/>
        </w:tabs>
        <w:rPr>
          <w:rFonts w:asciiTheme="minorHAnsi" w:eastAsiaTheme="minorEastAsia" w:hAnsiTheme="minorHAnsi" w:cstheme="minorBidi"/>
          <w:b w:val="0"/>
          <w:bCs w:val="0"/>
          <w:noProof/>
          <w:kern w:val="2"/>
          <w:sz w:val="21"/>
          <w:szCs w:val="22"/>
        </w:rPr>
      </w:pPr>
      <w:hyperlink w:anchor="_Toc38987087" w:history="1">
        <w:r w:rsidRPr="00FB3F7D">
          <w:rPr>
            <w:rStyle w:val="ad"/>
            <w:noProof/>
          </w:rPr>
          <w:t>9 Configuring a Campus Network</w:t>
        </w:r>
        <w:r>
          <w:rPr>
            <w:noProof/>
            <w:webHidden/>
          </w:rPr>
          <w:tab/>
        </w:r>
        <w:r>
          <w:rPr>
            <w:noProof/>
            <w:webHidden/>
          </w:rPr>
          <w:fldChar w:fldCharType="begin"/>
        </w:r>
        <w:r>
          <w:rPr>
            <w:noProof/>
            <w:webHidden/>
          </w:rPr>
          <w:instrText xml:space="preserve"> PAGEREF _Toc38987087 \h </w:instrText>
        </w:r>
        <w:r>
          <w:rPr>
            <w:noProof/>
            <w:webHidden/>
          </w:rPr>
        </w:r>
        <w:r>
          <w:rPr>
            <w:noProof/>
            <w:webHidden/>
          </w:rPr>
          <w:fldChar w:fldCharType="separate"/>
        </w:r>
        <w:r w:rsidR="00A70DBA">
          <w:rPr>
            <w:noProof/>
            <w:webHidden/>
          </w:rPr>
          <w:t>140</w:t>
        </w:r>
        <w:r>
          <w:rPr>
            <w:noProof/>
            <w:webHidden/>
          </w:rPr>
          <w:fldChar w:fldCharType="end"/>
        </w:r>
      </w:hyperlink>
    </w:p>
    <w:p w14:paraId="6A74A4C2" w14:textId="77777777" w:rsidR="00FB59F1" w:rsidRDefault="00FB59F1">
      <w:pPr>
        <w:pStyle w:val="20"/>
        <w:tabs>
          <w:tab w:val="right" w:leader="dot" w:pos="9629"/>
        </w:tabs>
        <w:rPr>
          <w:rFonts w:asciiTheme="minorHAnsi" w:eastAsiaTheme="minorEastAsia" w:hAnsiTheme="minorHAnsi" w:cstheme="minorBidi"/>
          <w:kern w:val="2"/>
          <w:szCs w:val="22"/>
        </w:rPr>
      </w:pPr>
      <w:hyperlink w:anchor="_Toc38987088" w:history="1">
        <w:r w:rsidRPr="00FB3F7D">
          <w:rPr>
            <w:rStyle w:val="ad"/>
            <w:snapToGrid w:val="0"/>
          </w:rPr>
          <w:t>9.1</w:t>
        </w:r>
        <w:r w:rsidRPr="00FB3F7D">
          <w:rPr>
            <w:rStyle w:val="ad"/>
          </w:rPr>
          <w:t xml:space="preserve"> Reference Information</w:t>
        </w:r>
        <w:r>
          <w:rPr>
            <w:webHidden/>
          </w:rPr>
          <w:tab/>
        </w:r>
        <w:r>
          <w:rPr>
            <w:webHidden/>
          </w:rPr>
          <w:fldChar w:fldCharType="begin"/>
        </w:r>
        <w:r>
          <w:rPr>
            <w:webHidden/>
          </w:rPr>
          <w:instrText xml:space="preserve"> PAGEREF _Toc38987088 \h </w:instrText>
        </w:r>
        <w:r>
          <w:rPr>
            <w:webHidden/>
          </w:rPr>
        </w:r>
        <w:r>
          <w:rPr>
            <w:webHidden/>
          </w:rPr>
          <w:fldChar w:fldCharType="separate"/>
        </w:r>
        <w:r w:rsidR="00A70DBA">
          <w:rPr>
            <w:webHidden/>
          </w:rPr>
          <w:t>140</w:t>
        </w:r>
        <w:r>
          <w:rPr>
            <w:webHidden/>
          </w:rPr>
          <w:fldChar w:fldCharType="end"/>
        </w:r>
      </w:hyperlink>
    </w:p>
    <w:p w14:paraId="17E18FE7" w14:textId="77777777" w:rsidR="00FB59F1" w:rsidRDefault="00FB59F1">
      <w:pPr>
        <w:pStyle w:val="20"/>
        <w:tabs>
          <w:tab w:val="right" w:leader="dot" w:pos="9629"/>
        </w:tabs>
        <w:rPr>
          <w:rFonts w:asciiTheme="minorHAnsi" w:eastAsiaTheme="minorEastAsia" w:hAnsiTheme="minorHAnsi" w:cstheme="minorBidi"/>
          <w:kern w:val="2"/>
          <w:szCs w:val="22"/>
        </w:rPr>
      </w:pPr>
      <w:hyperlink w:anchor="_Toc38987089" w:history="1">
        <w:r w:rsidRPr="00FB3F7D">
          <w:rPr>
            <w:rStyle w:val="ad"/>
            <w:snapToGrid w:val="0"/>
          </w:rPr>
          <w:t>9.2</w:t>
        </w:r>
        <w:r w:rsidRPr="00FB3F7D">
          <w:rPr>
            <w:rStyle w:val="ad"/>
          </w:rPr>
          <w:t xml:space="preserve"> Introduction</w:t>
        </w:r>
        <w:r>
          <w:rPr>
            <w:webHidden/>
          </w:rPr>
          <w:tab/>
        </w:r>
        <w:r>
          <w:rPr>
            <w:webHidden/>
          </w:rPr>
          <w:fldChar w:fldCharType="begin"/>
        </w:r>
        <w:r>
          <w:rPr>
            <w:webHidden/>
          </w:rPr>
          <w:instrText xml:space="preserve"> PAGEREF _Toc38987089 \h </w:instrText>
        </w:r>
        <w:r>
          <w:rPr>
            <w:webHidden/>
          </w:rPr>
        </w:r>
        <w:r>
          <w:rPr>
            <w:webHidden/>
          </w:rPr>
          <w:fldChar w:fldCharType="separate"/>
        </w:r>
        <w:r w:rsidR="00A70DBA">
          <w:rPr>
            <w:webHidden/>
          </w:rPr>
          <w:t>140</w:t>
        </w:r>
        <w:r>
          <w:rPr>
            <w:webHidden/>
          </w:rPr>
          <w:fldChar w:fldCharType="end"/>
        </w:r>
      </w:hyperlink>
    </w:p>
    <w:p w14:paraId="435A5A33"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7090" w:history="1">
        <w:r w:rsidRPr="00FB3F7D">
          <w:rPr>
            <w:rStyle w:val="ad"/>
            <w:rFonts w:cs="Book Antiqua"/>
            <w:bCs/>
            <w:snapToGrid w:val="0"/>
          </w:rPr>
          <w:t>9.2.1</w:t>
        </w:r>
        <w:r w:rsidRPr="00FB3F7D">
          <w:rPr>
            <w:rStyle w:val="ad"/>
          </w:rPr>
          <w:t xml:space="preserve"> About This Lab</w:t>
        </w:r>
        <w:r>
          <w:rPr>
            <w:webHidden/>
          </w:rPr>
          <w:tab/>
        </w:r>
        <w:r>
          <w:rPr>
            <w:webHidden/>
          </w:rPr>
          <w:fldChar w:fldCharType="begin"/>
        </w:r>
        <w:r>
          <w:rPr>
            <w:webHidden/>
          </w:rPr>
          <w:instrText xml:space="preserve"> PAGEREF _Toc38987090 \h </w:instrText>
        </w:r>
        <w:r>
          <w:rPr>
            <w:webHidden/>
          </w:rPr>
        </w:r>
        <w:r>
          <w:rPr>
            <w:webHidden/>
          </w:rPr>
          <w:fldChar w:fldCharType="separate"/>
        </w:r>
        <w:r w:rsidR="00A70DBA">
          <w:rPr>
            <w:webHidden/>
          </w:rPr>
          <w:t>140</w:t>
        </w:r>
        <w:r>
          <w:rPr>
            <w:webHidden/>
          </w:rPr>
          <w:fldChar w:fldCharType="end"/>
        </w:r>
      </w:hyperlink>
    </w:p>
    <w:p w14:paraId="7C4322BA"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7091" w:history="1">
        <w:r w:rsidRPr="00FB3F7D">
          <w:rPr>
            <w:rStyle w:val="ad"/>
            <w:rFonts w:cs="Book Antiqua"/>
            <w:bCs/>
            <w:snapToGrid w:val="0"/>
          </w:rPr>
          <w:t>9.2.2</w:t>
        </w:r>
        <w:r w:rsidRPr="00FB3F7D">
          <w:rPr>
            <w:rStyle w:val="ad"/>
          </w:rPr>
          <w:t xml:space="preserve"> Objectives</w:t>
        </w:r>
        <w:r>
          <w:rPr>
            <w:webHidden/>
          </w:rPr>
          <w:tab/>
        </w:r>
        <w:r>
          <w:rPr>
            <w:webHidden/>
          </w:rPr>
          <w:fldChar w:fldCharType="begin"/>
        </w:r>
        <w:r>
          <w:rPr>
            <w:webHidden/>
          </w:rPr>
          <w:instrText xml:space="preserve"> PAGEREF _Toc38987091 \h </w:instrText>
        </w:r>
        <w:r>
          <w:rPr>
            <w:webHidden/>
          </w:rPr>
        </w:r>
        <w:r>
          <w:rPr>
            <w:webHidden/>
          </w:rPr>
          <w:fldChar w:fldCharType="separate"/>
        </w:r>
        <w:r w:rsidR="00A70DBA">
          <w:rPr>
            <w:webHidden/>
          </w:rPr>
          <w:t>140</w:t>
        </w:r>
        <w:r>
          <w:rPr>
            <w:webHidden/>
          </w:rPr>
          <w:fldChar w:fldCharType="end"/>
        </w:r>
      </w:hyperlink>
    </w:p>
    <w:p w14:paraId="36982F5C"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7092" w:history="1">
        <w:r w:rsidRPr="00FB3F7D">
          <w:rPr>
            <w:rStyle w:val="ad"/>
            <w:rFonts w:cs="Book Antiqua"/>
            <w:bCs/>
            <w:snapToGrid w:val="0"/>
          </w:rPr>
          <w:t>9.2.3</w:t>
        </w:r>
        <w:r w:rsidRPr="00FB3F7D">
          <w:rPr>
            <w:rStyle w:val="ad"/>
          </w:rPr>
          <w:t xml:space="preserve"> Networking Topology</w:t>
        </w:r>
        <w:r>
          <w:rPr>
            <w:webHidden/>
          </w:rPr>
          <w:tab/>
        </w:r>
        <w:r>
          <w:rPr>
            <w:webHidden/>
          </w:rPr>
          <w:fldChar w:fldCharType="begin"/>
        </w:r>
        <w:r>
          <w:rPr>
            <w:webHidden/>
          </w:rPr>
          <w:instrText xml:space="preserve"> PAGEREF _Toc38987092 \h </w:instrText>
        </w:r>
        <w:r>
          <w:rPr>
            <w:webHidden/>
          </w:rPr>
        </w:r>
        <w:r>
          <w:rPr>
            <w:webHidden/>
          </w:rPr>
          <w:fldChar w:fldCharType="separate"/>
        </w:r>
        <w:r w:rsidR="00A70DBA">
          <w:rPr>
            <w:webHidden/>
          </w:rPr>
          <w:t>141</w:t>
        </w:r>
        <w:r>
          <w:rPr>
            <w:webHidden/>
          </w:rPr>
          <w:fldChar w:fldCharType="end"/>
        </w:r>
      </w:hyperlink>
    </w:p>
    <w:p w14:paraId="075DA495" w14:textId="77777777" w:rsidR="00FB59F1" w:rsidRDefault="00FB59F1">
      <w:pPr>
        <w:pStyle w:val="20"/>
        <w:tabs>
          <w:tab w:val="right" w:leader="dot" w:pos="9629"/>
        </w:tabs>
        <w:rPr>
          <w:rFonts w:asciiTheme="minorHAnsi" w:eastAsiaTheme="minorEastAsia" w:hAnsiTheme="minorHAnsi" w:cstheme="minorBidi"/>
          <w:kern w:val="2"/>
          <w:szCs w:val="22"/>
        </w:rPr>
      </w:pPr>
      <w:hyperlink w:anchor="_Toc38987093" w:history="1">
        <w:r w:rsidRPr="00FB3F7D">
          <w:rPr>
            <w:rStyle w:val="ad"/>
            <w:snapToGrid w:val="0"/>
          </w:rPr>
          <w:t>9.3</w:t>
        </w:r>
        <w:r w:rsidRPr="00FB3F7D">
          <w:rPr>
            <w:rStyle w:val="ad"/>
          </w:rPr>
          <w:t xml:space="preserve"> Lab Tasks</w:t>
        </w:r>
        <w:r>
          <w:rPr>
            <w:webHidden/>
          </w:rPr>
          <w:tab/>
        </w:r>
        <w:r>
          <w:rPr>
            <w:webHidden/>
          </w:rPr>
          <w:fldChar w:fldCharType="begin"/>
        </w:r>
        <w:r>
          <w:rPr>
            <w:webHidden/>
          </w:rPr>
          <w:instrText xml:space="preserve"> PAGEREF _Toc38987093 \h </w:instrText>
        </w:r>
        <w:r>
          <w:rPr>
            <w:webHidden/>
          </w:rPr>
        </w:r>
        <w:r>
          <w:rPr>
            <w:webHidden/>
          </w:rPr>
          <w:fldChar w:fldCharType="separate"/>
        </w:r>
        <w:r w:rsidR="00A70DBA">
          <w:rPr>
            <w:webHidden/>
          </w:rPr>
          <w:t>141</w:t>
        </w:r>
        <w:r>
          <w:rPr>
            <w:webHidden/>
          </w:rPr>
          <w:fldChar w:fldCharType="end"/>
        </w:r>
      </w:hyperlink>
    </w:p>
    <w:p w14:paraId="2E7F9889"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7094" w:history="1">
        <w:r w:rsidRPr="00FB3F7D">
          <w:rPr>
            <w:rStyle w:val="ad"/>
            <w:rFonts w:cs="Book Antiqua"/>
            <w:bCs/>
            <w:snapToGrid w:val="0"/>
            <w:lang w:eastAsia="en-US"/>
          </w:rPr>
          <w:t>9.3.1</w:t>
        </w:r>
        <w:r w:rsidRPr="00FB3F7D">
          <w:rPr>
            <w:rStyle w:val="ad"/>
          </w:rPr>
          <w:t xml:space="preserve"> Requirement Collection and Analysis</w:t>
        </w:r>
        <w:r>
          <w:rPr>
            <w:webHidden/>
          </w:rPr>
          <w:tab/>
        </w:r>
        <w:r>
          <w:rPr>
            <w:webHidden/>
          </w:rPr>
          <w:fldChar w:fldCharType="begin"/>
        </w:r>
        <w:r>
          <w:rPr>
            <w:webHidden/>
          </w:rPr>
          <w:instrText xml:space="preserve"> PAGEREF _Toc38987094 \h </w:instrText>
        </w:r>
        <w:r>
          <w:rPr>
            <w:webHidden/>
          </w:rPr>
        </w:r>
        <w:r>
          <w:rPr>
            <w:webHidden/>
          </w:rPr>
          <w:fldChar w:fldCharType="separate"/>
        </w:r>
        <w:r w:rsidR="00A70DBA">
          <w:rPr>
            <w:webHidden/>
          </w:rPr>
          <w:t>141</w:t>
        </w:r>
        <w:r>
          <w:rPr>
            <w:webHidden/>
          </w:rPr>
          <w:fldChar w:fldCharType="end"/>
        </w:r>
      </w:hyperlink>
    </w:p>
    <w:p w14:paraId="700B8048"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7095" w:history="1">
        <w:r w:rsidRPr="00FB3F7D">
          <w:rPr>
            <w:rStyle w:val="ad"/>
            <w:rFonts w:cs="Book Antiqua"/>
            <w:bCs/>
            <w:snapToGrid w:val="0"/>
          </w:rPr>
          <w:t>9.3.2</w:t>
        </w:r>
        <w:r w:rsidRPr="00FB3F7D">
          <w:rPr>
            <w:rStyle w:val="ad"/>
          </w:rPr>
          <w:t xml:space="preserve"> Planning and Design</w:t>
        </w:r>
        <w:r>
          <w:rPr>
            <w:webHidden/>
          </w:rPr>
          <w:tab/>
        </w:r>
        <w:r>
          <w:rPr>
            <w:webHidden/>
          </w:rPr>
          <w:fldChar w:fldCharType="begin"/>
        </w:r>
        <w:r>
          <w:rPr>
            <w:webHidden/>
          </w:rPr>
          <w:instrText xml:space="preserve"> PAGEREF _Toc38987095 \h </w:instrText>
        </w:r>
        <w:r>
          <w:rPr>
            <w:webHidden/>
          </w:rPr>
        </w:r>
        <w:r>
          <w:rPr>
            <w:webHidden/>
          </w:rPr>
          <w:fldChar w:fldCharType="separate"/>
        </w:r>
        <w:r w:rsidR="00A70DBA">
          <w:rPr>
            <w:webHidden/>
          </w:rPr>
          <w:t>142</w:t>
        </w:r>
        <w:r>
          <w:rPr>
            <w:webHidden/>
          </w:rPr>
          <w:fldChar w:fldCharType="end"/>
        </w:r>
      </w:hyperlink>
    </w:p>
    <w:p w14:paraId="0445330F"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7096" w:history="1">
        <w:r w:rsidRPr="00FB3F7D">
          <w:rPr>
            <w:rStyle w:val="ad"/>
            <w:rFonts w:cs="Book Antiqua"/>
            <w:bCs/>
            <w:snapToGrid w:val="0"/>
          </w:rPr>
          <w:t>9.3.3</w:t>
        </w:r>
        <w:r w:rsidRPr="00FB3F7D">
          <w:rPr>
            <w:rStyle w:val="ad"/>
          </w:rPr>
          <w:t xml:space="preserve"> Implementation</w:t>
        </w:r>
        <w:r>
          <w:rPr>
            <w:webHidden/>
          </w:rPr>
          <w:tab/>
        </w:r>
        <w:r>
          <w:rPr>
            <w:webHidden/>
          </w:rPr>
          <w:fldChar w:fldCharType="begin"/>
        </w:r>
        <w:r>
          <w:rPr>
            <w:webHidden/>
          </w:rPr>
          <w:instrText xml:space="preserve"> PAGEREF _Toc38987096 \h </w:instrText>
        </w:r>
        <w:r>
          <w:rPr>
            <w:webHidden/>
          </w:rPr>
        </w:r>
        <w:r>
          <w:rPr>
            <w:webHidden/>
          </w:rPr>
          <w:fldChar w:fldCharType="separate"/>
        </w:r>
        <w:r w:rsidR="00A70DBA">
          <w:rPr>
            <w:webHidden/>
          </w:rPr>
          <w:t>152</w:t>
        </w:r>
        <w:r>
          <w:rPr>
            <w:webHidden/>
          </w:rPr>
          <w:fldChar w:fldCharType="end"/>
        </w:r>
      </w:hyperlink>
    </w:p>
    <w:p w14:paraId="6DC48550"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7097" w:history="1">
        <w:r w:rsidRPr="00FB3F7D">
          <w:rPr>
            <w:rStyle w:val="ad"/>
            <w:rFonts w:cs="Book Antiqua"/>
            <w:bCs/>
            <w:snapToGrid w:val="0"/>
          </w:rPr>
          <w:t>9.3.4</w:t>
        </w:r>
        <w:r w:rsidRPr="00FB3F7D">
          <w:rPr>
            <w:rStyle w:val="ad"/>
          </w:rPr>
          <w:t xml:space="preserve"> Network O&amp;M</w:t>
        </w:r>
        <w:r>
          <w:rPr>
            <w:webHidden/>
          </w:rPr>
          <w:tab/>
        </w:r>
        <w:r>
          <w:rPr>
            <w:webHidden/>
          </w:rPr>
          <w:fldChar w:fldCharType="begin"/>
        </w:r>
        <w:r>
          <w:rPr>
            <w:webHidden/>
          </w:rPr>
          <w:instrText xml:space="preserve"> PAGEREF _Toc38987097 \h </w:instrText>
        </w:r>
        <w:r>
          <w:rPr>
            <w:webHidden/>
          </w:rPr>
        </w:r>
        <w:r>
          <w:rPr>
            <w:webHidden/>
          </w:rPr>
          <w:fldChar w:fldCharType="separate"/>
        </w:r>
        <w:r w:rsidR="00A70DBA">
          <w:rPr>
            <w:webHidden/>
          </w:rPr>
          <w:t>157</w:t>
        </w:r>
        <w:r>
          <w:rPr>
            <w:webHidden/>
          </w:rPr>
          <w:fldChar w:fldCharType="end"/>
        </w:r>
      </w:hyperlink>
    </w:p>
    <w:p w14:paraId="273B371D" w14:textId="77777777" w:rsidR="00FB59F1" w:rsidRDefault="00FB59F1">
      <w:pPr>
        <w:pStyle w:val="30"/>
        <w:tabs>
          <w:tab w:val="right" w:leader="dot" w:pos="9629"/>
        </w:tabs>
        <w:rPr>
          <w:rFonts w:asciiTheme="minorHAnsi" w:eastAsiaTheme="minorEastAsia" w:hAnsiTheme="minorHAnsi" w:cstheme="minorBidi"/>
          <w:kern w:val="2"/>
          <w:szCs w:val="22"/>
        </w:rPr>
      </w:pPr>
      <w:hyperlink w:anchor="_Toc38987098" w:history="1">
        <w:r w:rsidRPr="00FB3F7D">
          <w:rPr>
            <w:rStyle w:val="ad"/>
            <w:rFonts w:cs="Book Antiqua"/>
            <w:bCs/>
            <w:snapToGrid w:val="0"/>
          </w:rPr>
          <w:t>9.3.5</w:t>
        </w:r>
        <w:r w:rsidRPr="00FB3F7D">
          <w:rPr>
            <w:rStyle w:val="ad"/>
          </w:rPr>
          <w:t xml:space="preserve"> Network Optimization</w:t>
        </w:r>
        <w:r>
          <w:rPr>
            <w:webHidden/>
          </w:rPr>
          <w:tab/>
        </w:r>
        <w:r>
          <w:rPr>
            <w:webHidden/>
          </w:rPr>
          <w:fldChar w:fldCharType="begin"/>
        </w:r>
        <w:r>
          <w:rPr>
            <w:webHidden/>
          </w:rPr>
          <w:instrText xml:space="preserve"> PAGEREF _Toc38987098 \h </w:instrText>
        </w:r>
        <w:r>
          <w:rPr>
            <w:webHidden/>
          </w:rPr>
        </w:r>
        <w:r>
          <w:rPr>
            <w:webHidden/>
          </w:rPr>
          <w:fldChar w:fldCharType="separate"/>
        </w:r>
        <w:r w:rsidR="00A70DBA">
          <w:rPr>
            <w:webHidden/>
          </w:rPr>
          <w:t>159</w:t>
        </w:r>
        <w:r>
          <w:rPr>
            <w:webHidden/>
          </w:rPr>
          <w:fldChar w:fldCharType="end"/>
        </w:r>
      </w:hyperlink>
    </w:p>
    <w:p w14:paraId="25BE207D" w14:textId="77777777" w:rsidR="00FB59F1" w:rsidRDefault="00FB59F1">
      <w:pPr>
        <w:pStyle w:val="20"/>
        <w:tabs>
          <w:tab w:val="right" w:leader="dot" w:pos="9629"/>
        </w:tabs>
        <w:rPr>
          <w:rFonts w:asciiTheme="minorHAnsi" w:eastAsiaTheme="minorEastAsia" w:hAnsiTheme="minorHAnsi" w:cstheme="minorBidi"/>
          <w:kern w:val="2"/>
          <w:szCs w:val="22"/>
        </w:rPr>
      </w:pPr>
      <w:hyperlink w:anchor="_Toc38987099" w:history="1">
        <w:r w:rsidRPr="00FB3F7D">
          <w:rPr>
            <w:rStyle w:val="ad"/>
            <w:snapToGrid w:val="0"/>
          </w:rPr>
          <w:t>9.4</w:t>
        </w:r>
        <w:r w:rsidRPr="00FB3F7D">
          <w:rPr>
            <w:rStyle w:val="ad"/>
          </w:rPr>
          <w:t xml:space="preserve"> Verification</w:t>
        </w:r>
        <w:r>
          <w:rPr>
            <w:webHidden/>
          </w:rPr>
          <w:tab/>
        </w:r>
        <w:r>
          <w:rPr>
            <w:webHidden/>
          </w:rPr>
          <w:fldChar w:fldCharType="begin"/>
        </w:r>
        <w:r>
          <w:rPr>
            <w:webHidden/>
          </w:rPr>
          <w:instrText xml:space="preserve"> PAGEREF _Toc38987099 \h </w:instrText>
        </w:r>
        <w:r>
          <w:rPr>
            <w:webHidden/>
          </w:rPr>
        </w:r>
        <w:r>
          <w:rPr>
            <w:webHidden/>
          </w:rPr>
          <w:fldChar w:fldCharType="separate"/>
        </w:r>
        <w:r w:rsidR="00A70DBA">
          <w:rPr>
            <w:webHidden/>
          </w:rPr>
          <w:t>159</w:t>
        </w:r>
        <w:r>
          <w:rPr>
            <w:webHidden/>
          </w:rPr>
          <w:fldChar w:fldCharType="end"/>
        </w:r>
      </w:hyperlink>
    </w:p>
    <w:p w14:paraId="09F123CB" w14:textId="77777777" w:rsidR="00FB59F1" w:rsidRDefault="00FB59F1">
      <w:pPr>
        <w:pStyle w:val="20"/>
        <w:tabs>
          <w:tab w:val="right" w:leader="dot" w:pos="9629"/>
        </w:tabs>
        <w:rPr>
          <w:rFonts w:asciiTheme="minorHAnsi" w:eastAsiaTheme="minorEastAsia" w:hAnsiTheme="minorHAnsi" w:cstheme="minorBidi"/>
          <w:kern w:val="2"/>
          <w:szCs w:val="22"/>
        </w:rPr>
      </w:pPr>
      <w:hyperlink w:anchor="_Toc38987100" w:history="1">
        <w:r w:rsidRPr="00FB3F7D">
          <w:rPr>
            <w:rStyle w:val="ad"/>
            <w:snapToGrid w:val="0"/>
          </w:rPr>
          <w:t>9.5</w:t>
        </w:r>
        <w:r w:rsidRPr="00FB3F7D">
          <w:rPr>
            <w:rStyle w:val="ad"/>
          </w:rPr>
          <w:t xml:space="preserve"> Configuration Reference</w:t>
        </w:r>
        <w:r>
          <w:rPr>
            <w:webHidden/>
          </w:rPr>
          <w:tab/>
        </w:r>
        <w:r>
          <w:rPr>
            <w:webHidden/>
          </w:rPr>
          <w:fldChar w:fldCharType="begin"/>
        </w:r>
        <w:r>
          <w:rPr>
            <w:webHidden/>
          </w:rPr>
          <w:instrText xml:space="preserve"> PAGEREF _Toc38987100 \h </w:instrText>
        </w:r>
        <w:r>
          <w:rPr>
            <w:webHidden/>
          </w:rPr>
        </w:r>
        <w:r>
          <w:rPr>
            <w:webHidden/>
          </w:rPr>
          <w:fldChar w:fldCharType="separate"/>
        </w:r>
        <w:r w:rsidR="00A70DBA">
          <w:rPr>
            <w:webHidden/>
          </w:rPr>
          <w:t>160</w:t>
        </w:r>
        <w:r>
          <w:rPr>
            <w:webHidden/>
          </w:rPr>
          <w:fldChar w:fldCharType="end"/>
        </w:r>
      </w:hyperlink>
    </w:p>
    <w:p w14:paraId="02F6E80F" w14:textId="77777777" w:rsidR="00FB59F1" w:rsidRDefault="00FB59F1">
      <w:pPr>
        <w:pStyle w:val="20"/>
        <w:tabs>
          <w:tab w:val="right" w:leader="dot" w:pos="9629"/>
        </w:tabs>
        <w:rPr>
          <w:rFonts w:asciiTheme="minorHAnsi" w:eastAsiaTheme="minorEastAsia" w:hAnsiTheme="minorHAnsi" w:cstheme="minorBidi"/>
          <w:kern w:val="2"/>
          <w:szCs w:val="22"/>
        </w:rPr>
      </w:pPr>
      <w:hyperlink w:anchor="_Toc38987101" w:history="1">
        <w:r w:rsidRPr="00FB3F7D">
          <w:rPr>
            <w:rStyle w:val="ad"/>
            <w:snapToGrid w:val="0"/>
          </w:rPr>
          <w:t>9.6</w:t>
        </w:r>
        <w:r w:rsidRPr="00FB3F7D">
          <w:rPr>
            <w:rStyle w:val="ad"/>
          </w:rPr>
          <w:t xml:space="preserve"> Quiz</w:t>
        </w:r>
        <w:r>
          <w:rPr>
            <w:webHidden/>
          </w:rPr>
          <w:tab/>
        </w:r>
        <w:r>
          <w:rPr>
            <w:webHidden/>
          </w:rPr>
          <w:fldChar w:fldCharType="begin"/>
        </w:r>
        <w:r>
          <w:rPr>
            <w:webHidden/>
          </w:rPr>
          <w:instrText xml:space="preserve"> PAGEREF _Toc38987101 \h </w:instrText>
        </w:r>
        <w:r>
          <w:rPr>
            <w:webHidden/>
          </w:rPr>
        </w:r>
        <w:r>
          <w:rPr>
            <w:webHidden/>
          </w:rPr>
          <w:fldChar w:fldCharType="separate"/>
        </w:r>
        <w:r w:rsidR="00A70DBA">
          <w:rPr>
            <w:webHidden/>
          </w:rPr>
          <w:t>180</w:t>
        </w:r>
        <w:r>
          <w:rPr>
            <w:webHidden/>
          </w:rPr>
          <w:fldChar w:fldCharType="end"/>
        </w:r>
      </w:hyperlink>
    </w:p>
    <w:p w14:paraId="55313B99" w14:textId="77777777" w:rsidR="00FB59F1" w:rsidRDefault="00FB59F1">
      <w:pPr>
        <w:pStyle w:val="10"/>
        <w:tabs>
          <w:tab w:val="right" w:leader="dot" w:pos="9629"/>
        </w:tabs>
        <w:rPr>
          <w:rFonts w:asciiTheme="minorHAnsi" w:eastAsiaTheme="minorEastAsia" w:hAnsiTheme="minorHAnsi" w:cstheme="minorBidi"/>
          <w:b w:val="0"/>
          <w:bCs w:val="0"/>
          <w:noProof/>
          <w:kern w:val="2"/>
          <w:sz w:val="21"/>
          <w:szCs w:val="22"/>
        </w:rPr>
      </w:pPr>
      <w:hyperlink w:anchor="_Toc38987102" w:history="1">
        <w:r w:rsidRPr="00FB3F7D">
          <w:rPr>
            <w:rStyle w:val="ad"/>
            <w:noProof/>
          </w:rPr>
          <w:t>Reference Answers</w:t>
        </w:r>
        <w:r>
          <w:rPr>
            <w:noProof/>
            <w:webHidden/>
          </w:rPr>
          <w:tab/>
        </w:r>
        <w:r>
          <w:rPr>
            <w:noProof/>
            <w:webHidden/>
          </w:rPr>
          <w:fldChar w:fldCharType="begin"/>
        </w:r>
        <w:r>
          <w:rPr>
            <w:noProof/>
            <w:webHidden/>
          </w:rPr>
          <w:instrText xml:space="preserve"> PAGEREF _Toc38987102 \h </w:instrText>
        </w:r>
        <w:r>
          <w:rPr>
            <w:noProof/>
            <w:webHidden/>
          </w:rPr>
        </w:r>
        <w:r>
          <w:rPr>
            <w:noProof/>
            <w:webHidden/>
          </w:rPr>
          <w:fldChar w:fldCharType="separate"/>
        </w:r>
        <w:r w:rsidR="00A70DBA">
          <w:rPr>
            <w:noProof/>
            <w:webHidden/>
          </w:rPr>
          <w:t>182</w:t>
        </w:r>
        <w:r>
          <w:rPr>
            <w:noProof/>
            <w:webHidden/>
          </w:rPr>
          <w:fldChar w:fldCharType="end"/>
        </w:r>
      </w:hyperlink>
    </w:p>
    <w:p w14:paraId="7326A4EE" w14:textId="77777777" w:rsidR="002B65D6" w:rsidRDefault="0082194A" w:rsidP="00A02BB6">
      <w:r>
        <w:fldChar w:fldCharType="end"/>
      </w:r>
    </w:p>
    <w:p w14:paraId="2C9246C2" w14:textId="77777777" w:rsidR="002B65D6" w:rsidRDefault="002B65D6" w:rsidP="00A02BB6"/>
    <w:p w14:paraId="02B1438B" w14:textId="77777777" w:rsidR="002B65D6" w:rsidRPr="003F5EDD" w:rsidRDefault="002B65D6" w:rsidP="002B65D6">
      <w:pPr>
        <w:sectPr w:rsidR="002B65D6" w:rsidRPr="003F5EDD" w:rsidSect="002075CB">
          <w:headerReference w:type="even" r:id="rId19"/>
          <w:pgSz w:w="11907" w:h="16840" w:code="9"/>
          <w:pgMar w:top="1701" w:right="1134" w:bottom="1701" w:left="1134" w:header="567" w:footer="567" w:gutter="0"/>
          <w:cols w:space="425"/>
          <w:docGrid w:linePitch="312"/>
        </w:sectPr>
      </w:pPr>
    </w:p>
    <w:p w14:paraId="6578CE69" w14:textId="77777777" w:rsidR="00BA0562" w:rsidRPr="00BA68D3" w:rsidRDefault="00BA0562" w:rsidP="00FB59F1">
      <w:pPr>
        <w:pStyle w:val="1"/>
      </w:pPr>
      <w:bookmarkStart w:id="11" w:name="_Toc35261150"/>
      <w:bookmarkStart w:id="12" w:name="_Toc38986911"/>
      <w:r>
        <w:lastRenderedPageBreak/>
        <w:t>Huawei VRP and Configuration Basics</w:t>
      </w:r>
      <w:bookmarkEnd w:id="11"/>
      <w:bookmarkEnd w:id="12"/>
    </w:p>
    <w:p w14:paraId="669384B6" w14:textId="77777777" w:rsidR="00BA0562" w:rsidRPr="00BA68D3" w:rsidRDefault="00BA0562" w:rsidP="00BA0562">
      <w:pPr>
        <w:pStyle w:val="2"/>
      </w:pPr>
      <w:bookmarkStart w:id="13" w:name="_Toc466755572"/>
      <w:bookmarkStart w:id="14" w:name="_Toc35261151"/>
      <w:bookmarkStart w:id="15" w:name="_Toc38986912"/>
      <w:r>
        <w:t>Introduction</w:t>
      </w:r>
      <w:bookmarkEnd w:id="13"/>
      <w:bookmarkEnd w:id="14"/>
      <w:bookmarkEnd w:id="15"/>
    </w:p>
    <w:p w14:paraId="4457208B" w14:textId="77777777" w:rsidR="00BA0562" w:rsidRPr="0000387B" w:rsidRDefault="00BA0562" w:rsidP="00BA0562">
      <w:pPr>
        <w:pStyle w:val="3"/>
      </w:pPr>
      <w:bookmarkStart w:id="16" w:name="_Toc38986913"/>
      <w:r>
        <w:t>About This Lab</w:t>
      </w:r>
      <w:bookmarkEnd w:id="16"/>
    </w:p>
    <w:p w14:paraId="5D8859F3" w14:textId="77777777" w:rsidR="00BA0562" w:rsidRPr="00BA68D3" w:rsidRDefault="00BA0562" w:rsidP="00BA0562">
      <w:r>
        <w:t>In this la</w:t>
      </w:r>
      <w:r w:rsidR="005E4C5B">
        <w:t>b activity, you will learn the</w:t>
      </w:r>
      <w:r>
        <w:t xml:space="preserve"> basic operations of Huawei VRP system by configuring Huawei devices.</w:t>
      </w:r>
    </w:p>
    <w:p w14:paraId="52EF96DE" w14:textId="77777777" w:rsidR="00BA0562" w:rsidRDefault="00BA0562" w:rsidP="00BA0562">
      <w:pPr>
        <w:pStyle w:val="3"/>
      </w:pPr>
      <w:bookmarkStart w:id="17" w:name="_Toc38986914"/>
      <w:r>
        <w:t>Objectives</w:t>
      </w:r>
      <w:bookmarkEnd w:id="17"/>
    </w:p>
    <w:p w14:paraId="4C7BA973" w14:textId="77777777" w:rsidR="00BA0562" w:rsidRPr="0000387B" w:rsidRDefault="00BA0562" w:rsidP="00BA0562">
      <w:r>
        <w:t>Upon completion of this task, you will be able to:</w:t>
      </w:r>
    </w:p>
    <w:p w14:paraId="3F2082B6" w14:textId="77777777" w:rsidR="00BA0562" w:rsidRDefault="00BA0562" w:rsidP="00BA0562">
      <w:pPr>
        <w:pStyle w:val="ItemList"/>
      </w:pPr>
      <w:r>
        <w:t>Understand the meaning of command line views and how to access and exit command line views</w:t>
      </w:r>
    </w:p>
    <w:p w14:paraId="5D43431A" w14:textId="77777777" w:rsidR="00BA0562" w:rsidRPr="00BA68D3" w:rsidRDefault="00BA0562" w:rsidP="00BA0562">
      <w:pPr>
        <w:pStyle w:val="ItemList"/>
      </w:pPr>
      <w:r>
        <w:t>Understand common commands</w:t>
      </w:r>
    </w:p>
    <w:p w14:paraId="7872251E" w14:textId="77777777" w:rsidR="00BA0562" w:rsidRPr="00BA68D3" w:rsidRDefault="00BA0562" w:rsidP="00BA0562">
      <w:pPr>
        <w:pStyle w:val="ItemList"/>
      </w:pPr>
      <w:r>
        <w:t>Understand how to use the command line online help</w:t>
      </w:r>
    </w:p>
    <w:p w14:paraId="4E06E696" w14:textId="77777777" w:rsidR="00BA0562" w:rsidRPr="00BA68D3" w:rsidRDefault="00BA0562" w:rsidP="00BA0562">
      <w:pPr>
        <w:pStyle w:val="ItemList"/>
      </w:pPr>
      <w:r>
        <w:t>Learn how to negate a command</w:t>
      </w:r>
    </w:p>
    <w:p w14:paraId="79C8D78A" w14:textId="77777777" w:rsidR="00BA0562" w:rsidRPr="00BA68D3" w:rsidRDefault="00BA0562" w:rsidP="00BA0562">
      <w:pPr>
        <w:pStyle w:val="ItemList"/>
      </w:pPr>
      <w:r>
        <w:t>Learn how to use command line shortcut keys</w:t>
      </w:r>
    </w:p>
    <w:p w14:paraId="2901BB2D" w14:textId="77777777" w:rsidR="00BA0562" w:rsidRPr="0000387B" w:rsidRDefault="00BA0562" w:rsidP="00BA0562">
      <w:pPr>
        <w:pStyle w:val="3"/>
      </w:pPr>
      <w:bookmarkStart w:id="18" w:name="_Toc38986915"/>
      <w:r>
        <w:t>Networking Topology</w:t>
      </w:r>
      <w:bookmarkEnd w:id="18"/>
    </w:p>
    <w:p w14:paraId="42767282" w14:textId="77777777" w:rsidR="00BA0562" w:rsidRPr="00BA68D3" w:rsidRDefault="00BA0562" w:rsidP="00BA0562">
      <w:r>
        <w:t>As shown in the following networking diagram, the router is a new router without any configuration. The PC is connected to the console port of the router through a serial cable. You need to initialize the router.</w:t>
      </w:r>
    </w:p>
    <w:p w14:paraId="5513B1CD" w14:textId="77777777" w:rsidR="00BA0562" w:rsidRPr="001B6702" w:rsidRDefault="00BA0562" w:rsidP="002075CB">
      <w:pPr>
        <w:pStyle w:val="FigureDescription"/>
        <w:outlineLvl w:val="9"/>
      </w:pPr>
      <w:r>
        <w:t>Lab topology for understanding the VRP operating system</w:t>
      </w:r>
    </w:p>
    <w:p w14:paraId="6F98F7BC" w14:textId="77777777" w:rsidR="00BA0562" w:rsidRPr="00BA68D3" w:rsidRDefault="00A5717F" w:rsidP="00FF638A">
      <w:pPr>
        <w:jc w:val="center"/>
      </w:pPr>
      <w:r w:rsidRPr="00FF638A">
        <w:rPr>
          <w:noProof/>
        </w:rPr>
        <w:drawing>
          <wp:inline distT="0" distB="0" distL="0" distR="0" wp14:anchorId="792DBC71" wp14:editId="6AA324B3">
            <wp:extent cx="3672205" cy="922020"/>
            <wp:effectExtent l="0" t="0" r="0" b="0"/>
            <wp:docPr id="6"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672205" cy="922020"/>
                    </a:xfrm>
                    <a:prstGeom prst="rect">
                      <a:avLst/>
                    </a:prstGeom>
                    <a:noFill/>
                    <a:ln>
                      <a:noFill/>
                    </a:ln>
                  </pic:spPr>
                </pic:pic>
              </a:graphicData>
            </a:graphic>
          </wp:inline>
        </w:drawing>
      </w:r>
    </w:p>
    <w:p w14:paraId="5A64E793" w14:textId="77777777" w:rsidR="00BA0562" w:rsidRPr="00BA68D3" w:rsidRDefault="00BA0562" w:rsidP="00BA0562"/>
    <w:p w14:paraId="6C14CB0A" w14:textId="77777777" w:rsidR="00BA0562" w:rsidRPr="00BA68D3" w:rsidRDefault="00BA0562" w:rsidP="00513773">
      <w:pPr>
        <w:pStyle w:val="2"/>
      </w:pPr>
      <w:bookmarkStart w:id="19" w:name="_Toc38986916"/>
      <w:r>
        <w:lastRenderedPageBreak/>
        <w:t>Lab Configuration</w:t>
      </w:r>
      <w:bookmarkEnd w:id="19"/>
    </w:p>
    <w:p w14:paraId="74BE3A43" w14:textId="77777777" w:rsidR="00BA0562" w:rsidRPr="0000387B" w:rsidRDefault="00BA0562" w:rsidP="00513773">
      <w:pPr>
        <w:pStyle w:val="3"/>
      </w:pPr>
      <w:bookmarkStart w:id="20" w:name="_Toc38986917"/>
      <w:r>
        <w:t>Configuration Roadmap</w:t>
      </w:r>
      <w:bookmarkEnd w:id="20"/>
    </w:p>
    <w:p w14:paraId="40CE1174" w14:textId="77777777" w:rsidR="00BA0562" w:rsidRDefault="00BA0562" w:rsidP="002075CB">
      <w:pPr>
        <w:pStyle w:val="ItemStep"/>
        <w:outlineLvl w:val="9"/>
      </w:pPr>
      <w:r>
        <w:t>Complete basic configurations, such as device name and router interface IP address.</w:t>
      </w:r>
    </w:p>
    <w:p w14:paraId="3C806562" w14:textId="77777777" w:rsidR="00BA0562" w:rsidRDefault="00BA0562" w:rsidP="002075CB">
      <w:pPr>
        <w:pStyle w:val="ItemStep"/>
        <w:outlineLvl w:val="9"/>
      </w:pPr>
      <w:r>
        <w:t>Save the configurations.</w:t>
      </w:r>
    </w:p>
    <w:p w14:paraId="24BE3D11" w14:textId="77777777" w:rsidR="00BA0562" w:rsidRDefault="00BA0562" w:rsidP="002075CB">
      <w:pPr>
        <w:pStyle w:val="ItemStep"/>
        <w:outlineLvl w:val="9"/>
      </w:pPr>
      <w:r>
        <w:t>Restart the device.</w:t>
      </w:r>
    </w:p>
    <w:p w14:paraId="31396E33" w14:textId="77777777" w:rsidR="00BA0562" w:rsidRPr="00846234" w:rsidRDefault="00BA0562" w:rsidP="00513773">
      <w:pPr>
        <w:pStyle w:val="3"/>
      </w:pPr>
      <w:bookmarkStart w:id="21" w:name="_Toc38986918"/>
      <w:r>
        <w:t>Configuration Procedure</w:t>
      </w:r>
      <w:bookmarkEnd w:id="21"/>
    </w:p>
    <w:p w14:paraId="034556C6" w14:textId="77777777" w:rsidR="00BA0562" w:rsidRDefault="00BA0562" w:rsidP="002075CB">
      <w:pPr>
        <w:pStyle w:val="Step"/>
        <w:outlineLvl w:val="9"/>
      </w:pPr>
      <w:r>
        <w:t>Log in to the CLI of the router through the console port.</w:t>
      </w:r>
    </w:p>
    <w:p w14:paraId="161E9EE8" w14:textId="77777777" w:rsidR="00BA0562" w:rsidRDefault="00BA0562" w:rsidP="00513773">
      <w:r>
        <w:t>The details are not provided here.</w:t>
      </w:r>
    </w:p>
    <w:p w14:paraId="2FC2EDDF" w14:textId="77777777" w:rsidR="00BA0562" w:rsidRDefault="00BA0562" w:rsidP="002075CB">
      <w:pPr>
        <w:pStyle w:val="Step"/>
        <w:outlineLvl w:val="9"/>
      </w:pPr>
      <w:r>
        <w:t xml:space="preserve">Display the basic device information. </w:t>
      </w:r>
    </w:p>
    <w:p w14:paraId="642C4858" w14:textId="77777777" w:rsidR="00BA0562" w:rsidRDefault="00BA0562" w:rsidP="00513773">
      <w:r>
        <w:t># Display device version information.</w:t>
      </w:r>
    </w:p>
    <w:p w14:paraId="11E04AFD" w14:textId="77777777" w:rsidR="00BA0562" w:rsidRDefault="00BA0562" w:rsidP="00513773">
      <w:pPr>
        <w:pStyle w:val="TerminalDisplay"/>
      </w:pPr>
      <w:r>
        <w:t>&lt;Huawei&gt;display version</w:t>
      </w:r>
    </w:p>
    <w:p w14:paraId="64A9786A" w14:textId="77777777" w:rsidR="00BA0562" w:rsidRDefault="00BA0562" w:rsidP="00513773">
      <w:pPr>
        <w:pStyle w:val="TerminalDisplay"/>
      </w:pPr>
      <w:r>
        <w:t>Huawei Versatile Routing Platform Software</w:t>
      </w:r>
    </w:p>
    <w:p w14:paraId="547D76AA" w14:textId="77777777" w:rsidR="00BA0562" w:rsidRPr="002075CB" w:rsidRDefault="00BA0562" w:rsidP="00513773">
      <w:pPr>
        <w:pStyle w:val="TerminalDisplay"/>
      </w:pPr>
      <w:r w:rsidRPr="002075CB">
        <w:t xml:space="preserve">VRP (R) software, </w:t>
      </w:r>
      <w:r w:rsidRPr="006132A9">
        <w:rPr>
          <w:b/>
          <w:bCs/>
        </w:rPr>
        <w:t>Version 5.160 (AR651C V300R019C00SPC100</w:t>
      </w:r>
      <w:r w:rsidRPr="002075CB">
        <w:t>)</w:t>
      </w:r>
    </w:p>
    <w:p w14:paraId="6C3E30C5" w14:textId="77777777" w:rsidR="00BA0562" w:rsidRDefault="00BA0562" w:rsidP="00513773">
      <w:pPr>
        <w:pStyle w:val="TerminalDisplay"/>
      </w:pPr>
      <w:r>
        <w:t>Copyright (C) 2011-2016 HUAWEI TECH CO., LTD</w:t>
      </w:r>
    </w:p>
    <w:p w14:paraId="28E1EDAE" w14:textId="77777777" w:rsidR="00BA0562" w:rsidRPr="006132A9" w:rsidRDefault="00BA0562" w:rsidP="006132A9">
      <w:pPr>
        <w:pStyle w:val="TerminalDisplay"/>
        <w:rPr>
          <w:b/>
          <w:bCs/>
        </w:rPr>
      </w:pPr>
      <w:r w:rsidRPr="006132A9">
        <w:rPr>
          <w:b/>
          <w:bCs/>
        </w:rPr>
        <w:t>Huawei AR651C Router uptime is 0 week, 0 day, 0 hour, 53 minutes</w:t>
      </w:r>
    </w:p>
    <w:p w14:paraId="7E67E647" w14:textId="77777777" w:rsidR="00BA0562" w:rsidRDefault="00BA0562" w:rsidP="00513773">
      <w:pPr>
        <w:pStyle w:val="TerminalDisplay"/>
      </w:pPr>
      <w:r>
        <w:t xml:space="preserve">BKP 0 version information: </w:t>
      </w:r>
    </w:p>
    <w:p w14:paraId="72FA293A" w14:textId="5FAB1D8B" w:rsidR="00BA0562" w:rsidRDefault="00BA0562" w:rsidP="00513773">
      <w:pPr>
        <w:pStyle w:val="TerminalDisplay"/>
      </w:pPr>
      <w:r>
        <w:t xml:space="preserve">1. PCB      Version  </w:t>
      </w:r>
      <w:r w:rsidR="00D73066">
        <w:tab/>
      </w:r>
      <w:r>
        <w:t>: AR01BAK2C VER.B</w:t>
      </w:r>
    </w:p>
    <w:p w14:paraId="020C8498" w14:textId="42995708" w:rsidR="00BA0562" w:rsidRDefault="00BA0562" w:rsidP="00513773">
      <w:pPr>
        <w:pStyle w:val="TerminalDisplay"/>
      </w:pPr>
      <w:r>
        <w:t xml:space="preserve">2. If Supporting PoE </w:t>
      </w:r>
      <w:r w:rsidR="00D73066">
        <w:tab/>
      </w:r>
      <w:r>
        <w:t>: No</w:t>
      </w:r>
    </w:p>
    <w:p w14:paraId="35476BB3" w14:textId="0FAC9936" w:rsidR="00BA0562" w:rsidRDefault="00BA0562" w:rsidP="00513773">
      <w:pPr>
        <w:pStyle w:val="TerminalDisplay"/>
      </w:pPr>
      <w:r>
        <w:t xml:space="preserve">3. Board    Type     </w:t>
      </w:r>
      <w:r w:rsidR="00D73066">
        <w:tab/>
      </w:r>
      <w:r>
        <w:t>: AR651C</w:t>
      </w:r>
    </w:p>
    <w:p w14:paraId="0FFB7984" w14:textId="6B7E7525" w:rsidR="00BA0562" w:rsidRDefault="00BA0562" w:rsidP="00513773">
      <w:pPr>
        <w:pStyle w:val="TerminalDisplay"/>
      </w:pPr>
      <w:r>
        <w:t xml:space="preserve">4. MPU Slot Quantity </w:t>
      </w:r>
      <w:r w:rsidR="00D73066">
        <w:tab/>
      </w:r>
      <w:r>
        <w:t>: 1</w:t>
      </w:r>
    </w:p>
    <w:p w14:paraId="3D716C02" w14:textId="6D61060C" w:rsidR="00BA0562" w:rsidRDefault="00BA0562" w:rsidP="00513773">
      <w:pPr>
        <w:pStyle w:val="TerminalDisplay"/>
      </w:pPr>
      <w:r>
        <w:t xml:space="preserve">5. LPU Slot Quantity </w:t>
      </w:r>
      <w:r w:rsidR="00D73066">
        <w:tab/>
      </w:r>
      <w:r>
        <w:t>: 1</w:t>
      </w:r>
    </w:p>
    <w:p w14:paraId="43496543" w14:textId="77777777" w:rsidR="00BA0562" w:rsidRPr="00BA68D3" w:rsidRDefault="00BA0562" w:rsidP="002075CB">
      <w:pPr>
        <w:pStyle w:val="Step"/>
        <w:outlineLvl w:val="9"/>
      </w:pPr>
      <w:r>
        <w:t>Complete basic device configurations.</w:t>
      </w:r>
    </w:p>
    <w:p w14:paraId="71BEA1B0" w14:textId="77777777" w:rsidR="00BA0562" w:rsidRPr="00BA68D3" w:rsidRDefault="00BA0562" w:rsidP="00513773">
      <w:r>
        <w:t xml:space="preserve"># Change the router name to </w:t>
      </w:r>
      <w:r w:rsidRPr="0000387B">
        <w:rPr>
          <w:b/>
          <w:bCs/>
        </w:rPr>
        <w:t>Datacom-Router</w:t>
      </w:r>
      <w:r>
        <w:t>.</w:t>
      </w:r>
    </w:p>
    <w:p w14:paraId="394DE1C9" w14:textId="77777777" w:rsidR="00BA0562" w:rsidRPr="001F2EAF" w:rsidRDefault="00BA0562" w:rsidP="00513773">
      <w:pPr>
        <w:pStyle w:val="TerminalDisplay"/>
      </w:pPr>
      <w:r>
        <w:t xml:space="preserve">&lt;Huawei&gt;system-view </w:t>
      </w:r>
    </w:p>
    <w:p w14:paraId="7BDBB7CE" w14:textId="77777777" w:rsidR="00BA0562" w:rsidRPr="001F2EAF" w:rsidRDefault="00BA0562" w:rsidP="00513773">
      <w:pPr>
        <w:pStyle w:val="TerminalDisplay"/>
      </w:pPr>
      <w:r>
        <w:t>Enter system view, return user view with Ctrl+Z.</w:t>
      </w:r>
    </w:p>
    <w:p w14:paraId="3727473B" w14:textId="77777777" w:rsidR="00BA0562" w:rsidRDefault="00BA0562" w:rsidP="00513773">
      <w:pPr>
        <w:pStyle w:val="TerminalDisplay"/>
      </w:pPr>
      <w:r>
        <w:t>[Huawei]</w:t>
      </w:r>
    </w:p>
    <w:p w14:paraId="78E483C3" w14:textId="77777777" w:rsidR="00BA0562" w:rsidRPr="00661C4F" w:rsidRDefault="00BA0562" w:rsidP="00513773">
      <w:pPr>
        <w:pStyle w:val="TerminalDisplay"/>
        <w:shd w:val="clear" w:color="auto" w:fill="auto"/>
        <w:rPr>
          <w:i/>
        </w:rPr>
      </w:pPr>
      <w:r w:rsidRPr="00661C4F">
        <w:rPr>
          <w:i/>
        </w:rPr>
        <w:t>You have entered the system view from the user view.</w:t>
      </w:r>
    </w:p>
    <w:p w14:paraId="719FCE2B" w14:textId="77777777" w:rsidR="00BA0562" w:rsidRPr="000A31AE" w:rsidRDefault="00BA0562" w:rsidP="00513773">
      <w:pPr>
        <w:pStyle w:val="TerminalDisplay"/>
        <w:rPr>
          <w:lang w:val="pt-BR"/>
        </w:rPr>
      </w:pPr>
      <w:r>
        <w:t xml:space="preserve"> </w:t>
      </w:r>
      <w:r w:rsidRPr="000A31AE">
        <w:rPr>
          <w:lang w:val="pt-BR"/>
        </w:rPr>
        <w:t>[Huawei]sysname Datacom-Router</w:t>
      </w:r>
    </w:p>
    <w:p w14:paraId="1AB52B0E" w14:textId="77777777" w:rsidR="00BA0562" w:rsidRPr="000A31AE" w:rsidRDefault="00BA0562" w:rsidP="00513773">
      <w:pPr>
        <w:pStyle w:val="TerminalDisplay"/>
        <w:rPr>
          <w:lang w:val="pt-BR"/>
        </w:rPr>
      </w:pPr>
      <w:r w:rsidRPr="000A31AE">
        <w:rPr>
          <w:lang w:val="pt-BR"/>
        </w:rPr>
        <w:t>[Datacom-Router]</w:t>
      </w:r>
    </w:p>
    <w:p w14:paraId="33416D10" w14:textId="77777777" w:rsidR="00BA0562" w:rsidRPr="00661C4F" w:rsidRDefault="00BA0562" w:rsidP="00513773">
      <w:pPr>
        <w:pStyle w:val="TerminalDisplay"/>
        <w:shd w:val="clear" w:color="auto" w:fill="auto"/>
        <w:rPr>
          <w:i/>
        </w:rPr>
      </w:pPr>
      <w:r w:rsidRPr="00661C4F">
        <w:rPr>
          <w:i/>
        </w:rPr>
        <w:t xml:space="preserve">The device name has been changed to </w:t>
      </w:r>
      <w:r w:rsidRPr="00661C4F">
        <w:rPr>
          <w:b/>
          <w:bCs/>
          <w:i/>
        </w:rPr>
        <w:t>Datacom-Router</w:t>
      </w:r>
      <w:r w:rsidRPr="00661C4F">
        <w:rPr>
          <w:i/>
        </w:rPr>
        <w:t>.</w:t>
      </w:r>
    </w:p>
    <w:p w14:paraId="7001C265" w14:textId="77777777" w:rsidR="00BA0562" w:rsidRPr="001F2EAF" w:rsidRDefault="00BA0562" w:rsidP="00513773">
      <w:r>
        <w:t>Huawei devices provide a wide variety of functions and related configuration and query commands. The commands are available in different command views based on the functions of the commands. To use a function, enter the corresponding command view first and then run corresponding commands.</w:t>
      </w:r>
    </w:p>
    <w:p w14:paraId="0E8B96C1" w14:textId="77777777" w:rsidR="00BA0562" w:rsidRPr="00BA68D3" w:rsidRDefault="00BA0562" w:rsidP="00513773">
      <w:r>
        <w:t># Enter the interface view and configure the IP address of the interface.</w:t>
      </w:r>
    </w:p>
    <w:p w14:paraId="1C23198C" w14:textId="77777777" w:rsidR="00BA0562" w:rsidRDefault="00BA0562" w:rsidP="00513773">
      <w:pPr>
        <w:pStyle w:val="TerminalDisplay"/>
      </w:pPr>
      <w:r>
        <w:t xml:space="preserve">[Datacom-Router]inter </w:t>
      </w:r>
      <w:r w:rsidR="00FF638A">
        <w:tab/>
      </w:r>
      <w:r w:rsidR="00FF638A">
        <w:tab/>
      </w:r>
      <w:r w:rsidR="00FF638A">
        <w:tab/>
      </w:r>
      <w:r w:rsidR="00FF638A">
        <w:tab/>
      </w:r>
      <w:r w:rsidR="00FF638A">
        <w:tab/>
      </w:r>
      <w:r>
        <w:t>//Press Tab to complete the command.</w:t>
      </w:r>
    </w:p>
    <w:p w14:paraId="0997C284" w14:textId="15077BA0" w:rsidR="00BA0562" w:rsidRDefault="00BA0562" w:rsidP="00513773">
      <w:pPr>
        <w:pStyle w:val="TerminalDisplay"/>
      </w:pPr>
      <w:r>
        <w:t xml:space="preserve">[Datacom-Router]interface </w:t>
      </w:r>
      <w:r w:rsidR="00F71844">
        <w:tab/>
      </w:r>
      <w:r w:rsidR="00F71844">
        <w:tab/>
      </w:r>
      <w:r w:rsidR="00F71844">
        <w:tab/>
      </w:r>
      <w:r w:rsidR="00F71844">
        <w:tab/>
      </w:r>
      <w:r>
        <w:t>//"interface" is the only optional keyword.</w:t>
      </w:r>
    </w:p>
    <w:p w14:paraId="1E0DED57" w14:textId="77777777" w:rsidR="00BA0562" w:rsidRDefault="00BA0562" w:rsidP="00513773">
      <w:pPr>
        <w:pStyle w:val="TerminalDisplay"/>
      </w:pPr>
      <w:r>
        <w:t xml:space="preserve">[Datacom-Router]interface g </w:t>
      </w:r>
      <w:r w:rsidR="00FF638A">
        <w:tab/>
      </w:r>
      <w:r w:rsidR="00FF638A">
        <w:tab/>
      </w:r>
      <w:r w:rsidR="00FF638A">
        <w:tab/>
      </w:r>
      <w:r w:rsidR="00FF638A">
        <w:tab/>
      </w:r>
      <w:r>
        <w:t>//Press Tab to complete the command.</w:t>
      </w:r>
    </w:p>
    <w:p w14:paraId="1756DC9A" w14:textId="365A970D" w:rsidR="00BA0562" w:rsidRDefault="00BA0562" w:rsidP="00513773">
      <w:pPr>
        <w:pStyle w:val="TerminalDisplay"/>
      </w:pPr>
      <w:r>
        <w:t xml:space="preserve">[Datacom-Router]interface GigabitEthernet </w:t>
      </w:r>
      <w:r w:rsidR="00F71844">
        <w:tab/>
      </w:r>
      <w:r>
        <w:t>//"GigabitEthernet" is the only optional keyword.</w:t>
      </w:r>
    </w:p>
    <w:p w14:paraId="7A59CA0C" w14:textId="77777777" w:rsidR="00BA0562" w:rsidRDefault="00BA0562" w:rsidP="00513773">
      <w:pPr>
        <w:pStyle w:val="TerminalDisplay"/>
      </w:pPr>
      <w:r>
        <w:lastRenderedPageBreak/>
        <w:t xml:space="preserve">[Datacom-Router]interface GigabitEthernet 0/0/1 </w:t>
      </w:r>
      <w:r w:rsidR="00FF638A">
        <w:tab/>
      </w:r>
      <w:r>
        <w:t>//Enter the complete command.</w:t>
      </w:r>
    </w:p>
    <w:p w14:paraId="61A920D9" w14:textId="77777777" w:rsidR="00BA0562" w:rsidRDefault="00BA0562" w:rsidP="00513773">
      <w:r>
        <w:t>Enter the first several letters of a keyword in a command and press Tab to display a complete keyword. The first several letters, however, must uniquely identify the keyword. If they do not identify a specific keyword, press Tab continuously until the desired keyword is displayed. For example:</w:t>
      </w:r>
    </w:p>
    <w:p w14:paraId="305E13A7" w14:textId="77777777" w:rsidR="00BA0562" w:rsidRDefault="00BA0562" w:rsidP="00513773">
      <w:r>
        <w:t xml:space="preserve">When you enter </w:t>
      </w:r>
      <w:r w:rsidRPr="0000387B">
        <w:rPr>
          <w:b/>
          <w:bCs/>
        </w:rPr>
        <w:t>inter</w:t>
      </w:r>
      <w:r>
        <w:t xml:space="preserve"> and press Tab, only the </w:t>
      </w:r>
      <w:r w:rsidRPr="00E0528B">
        <w:rPr>
          <w:b/>
        </w:rPr>
        <w:t>interface</w:t>
      </w:r>
      <w:r>
        <w:t xml:space="preserve"> command starts with </w:t>
      </w:r>
      <w:r w:rsidRPr="0000387B">
        <w:rPr>
          <w:b/>
          <w:bCs/>
        </w:rPr>
        <w:t>inter</w:t>
      </w:r>
      <w:r>
        <w:t xml:space="preserve">. Therefore, the command is autocompleted as </w:t>
      </w:r>
      <w:r w:rsidRPr="00E0528B">
        <w:rPr>
          <w:b/>
        </w:rPr>
        <w:t>interface</w:t>
      </w:r>
      <w:r>
        <w:t>. The command does not change if you press Tab multiple times.</w:t>
      </w:r>
    </w:p>
    <w:p w14:paraId="2424B9F2" w14:textId="77777777" w:rsidR="00BA0562" w:rsidRDefault="00BA0562" w:rsidP="00513773">
      <w:pPr>
        <w:pStyle w:val="TerminalDisplay"/>
      </w:pPr>
      <w:r>
        <w:t xml:space="preserve">[Datacom-Router-GigabitEthernet0/0/1]  </w:t>
      </w:r>
    </w:p>
    <w:p w14:paraId="2FFE4F4F" w14:textId="77777777" w:rsidR="00BA0562" w:rsidRPr="00661C4F" w:rsidRDefault="00BA0562" w:rsidP="00513773">
      <w:pPr>
        <w:pStyle w:val="TerminalDisplay"/>
        <w:shd w:val="clear" w:color="auto" w:fill="auto"/>
        <w:rPr>
          <w:i/>
          <w:iCs/>
        </w:rPr>
      </w:pPr>
      <w:r w:rsidRPr="00661C4F">
        <w:rPr>
          <w:i/>
          <w:iCs/>
        </w:rPr>
        <w:t>The GigabitEthernet0/0/1 interface view is displayed.</w:t>
      </w:r>
    </w:p>
    <w:p w14:paraId="4A354DBC" w14:textId="77777777" w:rsidR="00BA0562" w:rsidRDefault="00BA0562" w:rsidP="00513773">
      <w:pPr>
        <w:pStyle w:val="TerminalDisplay"/>
      </w:pPr>
      <w:r>
        <w:t>[Datacom-Router-GigabitEthernet0/0/1]i?</w:t>
      </w:r>
    </w:p>
    <w:p w14:paraId="79F3FC6F" w14:textId="77777777" w:rsidR="00BA0562" w:rsidRDefault="00BA0562" w:rsidP="00513773">
      <w:pPr>
        <w:pStyle w:val="TerminalDisplay"/>
      </w:pPr>
      <w:r>
        <w:t xml:space="preserve">  icmp   </w:t>
      </w:r>
      <w:r w:rsidR="00E0528B">
        <w:tab/>
      </w:r>
      <w:r>
        <w:t>&lt;Group&gt; icmp command group</w:t>
      </w:r>
    </w:p>
    <w:p w14:paraId="2028380B" w14:textId="77777777" w:rsidR="00BA0562" w:rsidRDefault="00BA0562" w:rsidP="00513773">
      <w:pPr>
        <w:pStyle w:val="TerminalDisplay"/>
      </w:pPr>
      <w:r>
        <w:t xml:space="preserve">  igmp   </w:t>
      </w:r>
      <w:r w:rsidR="00E0528B">
        <w:tab/>
      </w:r>
      <w:r>
        <w:t>Specify parameters for IGMP</w:t>
      </w:r>
    </w:p>
    <w:p w14:paraId="41FAD271" w14:textId="77777777" w:rsidR="00BA0562" w:rsidRDefault="00BA0562" w:rsidP="00513773">
      <w:pPr>
        <w:pStyle w:val="TerminalDisplay"/>
      </w:pPr>
      <w:r>
        <w:t xml:space="preserve">  ip     </w:t>
      </w:r>
      <w:r w:rsidR="00E0528B">
        <w:tab/>
      </w:r>
      <w:r>
        <w:t>&lt;Group&gt; ip command group</w:t>
      </w:r>
    </w:p>
    <w:p w14:paraId="4E6807BA" w14:textId="77777777" w:rsidR="00BA0562" w:rsidRDefault="00BA0562" w:rsidP="00513773">
      <w:pPr>
        <w:pStyle w:val="TerminalDisplay"/>
      </w:pPr>
      <w:r>
        <w:t xml:space="preserve">  ipsec  </w:t>
      </w:r>
      <w:r w:rsidR="00E0528B">
        <w:tab/>
      </w:r>
      <w:r>
        <w:t>Specify IPSec(IP Security) configuration information</w:t>
      </w:r>
    </w:p>
    <w:p w14:paraId="07FD39C6" w14:textId="77777777" w:rsidR="00BA0562" w:rsidRDefault="00BA0562" w:rsidP="00513773">
      <w:pPr>
        <w:pStyle w:val="TerminalDisplay"/>
      </w:pPr>
      <w:r>
        <w:t xml:space="preserve">  ipv6   </w:t>
      </w:r>
      <w:r w:rsidR="00E0528B">
        <w:tab/>
      </w:r>
      <w:r>
        <w:t>&lt;Group&gt; ipv6 command group</w:t>
      </w:r>
    </w:p>
    <w:p w14:paraId="189E142F" w14:textId="77777777" w:rsidR="00BA0562" w:rsidRDefault="00BA0562" w:rsidP="00513773">
      <w:pPr>
        <w:pStyle w:val="TerminalDisplay"/>
      </w:pPr>
      <w:r>
        <w:t xml:space="preserve">  isis   </w:t>
      </w:r>
      <w:r w:rsidR="00E0528B">
        <w:tab/>
      </w:r>
      <w:r>
        <w:t>Configure interface parameters for ISIS</w:t>
      </w:r>
    </w:p>
    <w:p w14:paraId="03790BD8" w14:textId="77777777" w:rsidR="00BA0562" w:rsidRDefault="00BA0562" w:rsidP="00513773">
      <w:r>
        <w:t>If you enter only the first or first several characters of a command keyword, you can use the context-sensitive help function to obtain all the keywords that begin with a character or character string. The meaning of each keyword will also be displayed. For example:</w:t>
      </w:r>
    </w:p>
    <w:p w14:paraId="55C81CDB" w14:textId="77777777" w:rsidR="00BA0562" w:rsidRDefault="00BA0562" w:rsidP="00513773">
      <w:r>
        <w:t xml:space="preserve">In the GigabitEthernet0/0/1 interface view, enter </w:t>
      </w:r>
      <w:r w:rsidRPr="0000387B">
        <w:rPr>
          <w:b/>
          <w:bCs/>
        </w:rPr>
        <w:t>i</w:t>
      </w:r>
      <w:r>
        <w:t xml:space="preserve"> and a question mark (?) to display the options of all commands starting with</w:t>
      </w:r>
      <w:r w:rsidRPr="0000387B">
        <w:rPr>
          <w:b/>
          <w:bCs/>
        </w:rPr>
        <w:t xml:space="preserve"> i</w:t>
      </w:r>
      <w:r>
        <w:t xml:space="preserve"> in the current view. You can press Tab to complete the command of manually enter the complete command based on the help information. In the preceding information, </w:t>
      </w:r>
      <w:r w:rsidRPr="0000387B">
        <w:rPr>
          <w:b/>
          <w:bCs/>
        </w:rPr>
        <w:t>icmp</w:t>
      </w:r>
      <w:r>
        <w:t xml:space="preserve"> and </w:t>
      </w:r>
      <w:r w:rsidRPr="0000387B">
        <w:rPr>
          <w:b/>
          <w:bCs/>
        </w:rPr>
        <w:t>igmp</w:t>
      </w:r>
      <w:r>
        <w:t xml:space="preserve"> are keywords, </w:t>
      </w:r>
      <w:r w:rsidRPr="0000387B">
        <w:rPr>
          <w:b/>
          <w:bCs/>
        </w:rPr>
        <w:t>&lt;Group&gt; icmp command group</w:t>
      </w:r>
      <w:r>
        <w:t xml:space="preserve">, and </w:t>
      </w:r>
      <w:r w:rsidRPr="0000387B">
        <w:rPr>
          <w:b/>
          <w:bCs/>
        </w:rPr>
        <w:t>Specify parameters for IGMP</w:t>
      </w:r>
      <w:r>
        <w:t xml:space="preserve"> are the descriptions of the keywords.</w:t>
      </w:r>
    </w:p>
    <w:p w14:paraId="7907F105" w14:textId="77777777" w:rsidR="00BA0562" w:rsidRDefault="00BA0562" w:rsidP="00513773">
      <w:pPr>
        <w:pStyle w:val="TerminalDisplay"/>
      </w:pPr>
      <w:r>
        <w:t>[Datacom-Router-GigabitEthernet0/0/1]ip ?</w:t>
      </w:r>
    </w:p>
    <w:p w14:paraId="40B6497F" w14:textId="3F001ABE" w:rsidR="00BA0562" w:rsidRDefault="00BA0562" w:rsidP="00513773">
      <w:pPr>
        <w:pStyle w:val="TerminalDisplay"/>
      </w:pPr>
      <w:r>
        <w:t xml:space="preserve">  accounting          </w:t>
      </w:r>
      <w:r w:rsidR="00E0528B">
        <w:tab/>
      </w:r>
      <w:r w:rsidR="00D73066">
        <w:tab/>
      </w:r>
      <w:r>
        <w:t>&lt;Group&gt; accounting command group</w:t>
      </w:r>
    </w:p>
    <w:p w14:paraId="2C2E7091" w14:textId="1D46C4FF" w:rsidR="00BA0562" w:rsidRDefault="00BA0562" w:rsidP="00513773">
      <w:pPr>
        <w:pStyle w:val="TerminalDisplay"/>
      </w:pPr>
      <w:r>
        <w:t xml:space="preserve">  address             </w:t>
      </w:r>
      <w:r w:rsidR="00E0528B">
        <w:tab/>
      </w:r>
      <w:r w:rsidR="00D73066">
        <w:tab/>
      </w:r>
      <w:r>
        <w:t>&lt;Group&gt; address command group</w:t>
      </w:r>
    </w:p>
    <w:p w14:paraId="0CA145F1" w14:textId="3E31F312" w:rsidR="00BA0562" w:rsidRDefault="00BA0562" w:rsidP="00513773">
      <w:pPr>
        <w:pStyle w:val="TerminalDisplay"/>
      </w:pPr>
      <w:r>
        <w:t xml:space="preserve">  binding             </w:t>
      </w:r>
      <w:r w:rsidR="00E0528B">
        <w:tab/>
      </w:r>
      <w:r w:rsidR="00D73066">
        <w:tab/>
      </w:r>
      <w:r>
        <w:t>Enable binding of an interface with a VPN instance</w:t>
      </w:r>
    </w:p>
    <w:p w14:paraId="2204EB2C" w14:textId="020EB608" w:rsidR="00BA0562" w:rsidRDefault="00BA0562" w:rsidP="00513773">
      <w:pPr>
        <w:pStyle w:val="TerminalDisplay"/>
      </w:pPr>
      <w:r>
        <w:t xml:space="preserve">  fast-forwarding     </w:t>
      </w:r>
      <w:r w:rsidR="00E0528B">
        <w:tab/>
      </w:r>
      <w:r w:rsidR="00BD30A4">
        <w:t xml:space="preserve">     </w:t>
      </w:r>
      <w:r w:rsidR="00D73066">
        <w:tab/>
      </w:r>
      <w:r>
        <w:t xml:space="preserve">Enable fast forwarding </w:t>
      </w:r>
    </w:p>
    <w:p w14:paraId="31BEA870" w14:textId="0969FD91" w:rsidR="00BA0562" w:rsidRDefault="00BA0562" w:rsidP="00513773">
      <w:pPr>
        <w:pStyle w:val="TerminalDisplay"/>
      </w:pPr>
      <w:r>
        <w:t xml:space="preserve">  forward-broadcast   </w:t>
      </w:r>
      <w:r w:rsidR="00BD30A4">
        <w:t xml:space="preserve">      </w:t>
      </w:r>
      <w:r w:rsidR="00D73066">
        <w:tab/>
      </w:r>
      <w:r>
        <w:t>Specify IP directed broadcast information</w:t>
      </w:r>
    </w:p>
    <w:p w14:paraId="7A50A607" w14:textId="4231610B" w:rsidR="00BA0562" w:rsidRDefault="00BA0562" w:rsidP="00513773">
      <w:pPr>
        <w:pStyle w:val="TerminalDisplay"/>
      </w:pPr>
      <w:r>
        <w:t xml:space="preserve">  netstream           </w:t>
      </w:r>
      <w:r w:rsidR="00E0528B">
        <w:tab/>
      </w:r>
      <w:r w:rsidR="00D73066">
        <w:tab/>
      </w:r>
      <w:r>
        <w:t>IP netstream feature</w:t>
      </w:r>
    </w:p>
    <w:p w14:paraId="02FE567A" w14:textId="7B64CAC2" w:rsidR="00BA0562" w:rsidRDefault="00BA0562" w:rsidP="00513773">
      <w:pPr>
        <w:pStyle w:val="TerminalDisplay"/>
      </w:pPr>
      <w:r>
        <w:t xml:space="preserve">  verify              </w:t>
      </w:r>
      <w:r w:rsidR="00E0528B">
        <w:tab/>
      </w:r>
      <w:r w:rsidR="00E0528B">
        <w:tab/>
      </w:r>
      <w:r w:rsidR="00D73066">
        <w:tab/>
      </w:r>
      <w:r>
        <w:t>IP verify</w:t>
      </w:r>
    </w:p>
    <w:p w14:paraId="72484A94" w14:textId="77777777" w:rsidR="00BA0562" w:rsidRDefault="00BA0562" w:rsidP="00513773">
      <w:r>
        <w:t>When you enter some keywords of a command and a question mark (?) separated by a space, all keywords associated with this command, as well as simple descriptions, are displayed. For example:</w:t>
      </w:r>
    </w:p>
    <w:p w14:paraId="5A61FBD0" w14:textId="77777777" w:rsidR="00BA0562" w:rsidRDefault="00BA0562" w:rsidP="00513773">
      <w:r>
        <w:t xml:space="preserve">If you enter </w:t>
      </w:r>
      <w:r w:rsidRPr="0000387B">
        <w:rPr>
          <w:b/>
          <w:bCs/>
        </w:rPr>
        <w:t>ip</w:t>
      </w:r>
      <w:r>
        <w:t xml:space="preserve">, a space, and a question mark (?), all commands containing keyword </w:t>
      </w:r>
      <w:r w:rsidRPr="0000387B">
        <w:rPr>
          <w:b/>
          <w:bCs/>
        </w:rPr>
        <w:t>ip</w:t>
      </w:r>
      <w:r>
        <w:t xml:space="preserve"> and the corresponding descriptions are displayed.</w:t>
      </w:r>
    </w:p>
    <w:p w14:paraId="7C0648A1" w14:textId="77777777" w:rsidR="00BA0562" w:rsidRDefault="00BA0562" w:rsidP="00513773">
      <w:pPr>
        <w:pStyle w:val="TerminalDisplay"/>
      </w:pPr>
      <w:r>
        <w:t>[Datacom-Router-GigabitEthernet0/0/1]ip address ?</w:t>
      </w:r>
    </w:p>
    <w:p w14:paraId="181D422D" w14:textId="77777777" w:rsidR="00BA0562" w:rsidRDefault="00BA0562" w:rsidP="00513773">
      <w:pPr>
        <w:pStyle w:val="TerminalDisplay"/>
      </w:pPr>
      <w:r>
        <w:t xml:space="preserve">  IP_ADDR&lt;X.X.X.X&gt;   </w:t>
      </w:r>
      <w:r w:rsidR="00E0528B">
        <w:tab/>
      </w:r>
      <w:r>
        <w:t>IP address</w:t>
      </w:r>
    </w:p>
    <w:p w14:paraId="35806B3A" w14:textId="77777777" w:rsidR="00BA0562" w:rsidRDefault="00BA0562" w:rsidP="00513773">
      <w:pPr>
        <w:pStyle w:val="TerminalDisplay"/>
      </w:pPr>
      <w:r>
        <w:t xml:space="preserve">  bootp-alloc         </w:t>
      </w:r>
      <w:r w:rsidR="00E0528B">
        <w:tab/>
      </w:r>
      <w:r>
        <w:t>IP address allocated by BOOTP</w:t>
      </w:r>
    </w:p>
    <w:p w14:paraId="1A9E505D" w14:textId="77777777" w:rsidR="00BA0562" w:rsidRDefault="00BA0562" w:rsidP="00513773">
      <w:pPr>
        <w:pStyle w:val="TerminalDisplay"/>
      </w:pPr>
      <w:r>
        <w:t xml:space="preserve">  dhcp-alloc          </w:t>
      </w:r>
      <w:r w:rsidR="00E0528B">
        <w:tab/>
      </w:r>
      <w:r>
        <w:t>IP address allocated by DHCP</w:t>
      </w:r>
    </w:p>
    <w:p w14:paraId="467DAD6B" w14:textId="64C37B58" w:rsidR="00BA0562" w:rsidRDefault="000B7B18" w:rsidP="00513773">
      <w:pPr>
        <w:pStyle w:val="TerminalDisplay"/>
      </w:pPr>
      <w:r>
        <w:t xml:space="preserve">  unnumbered         </w:t>
      </w:r>
      <w:r w:rsidR="00D73066">
        <w:tab/>
      </w:r>
      <w:r w:rsidR="00BA0562">
        <w:t xml:space="preserve">Share an address with another interface </w:t>
      </w:r>
    </w:p>
    <w:p w14:paraId="5E72AD19" w14:textId="77777777" w:rsidR="00BA0562" w:rsidRDefault="00BA0562" w:rsidP="00513773">
      <w:pPr>
        <w:pStyle w:val="TerminalDisplay"/>
      </w:pPr>
      <w:r>
        <w:t>[Datacom-Router-GigabitEthernet0/0/1]ip address 192.168.1.1 ?</w:t>
      </w:r>
    </w:p>
    <w:p w14:paraId="70678001" w14:textId="3A5FDD60" w:rsidR="00BA0562" w:rsidRDefault="00BA0562" w:rsidP="00513773">
      <w:pPr>
        <w:pStyle w:val="TerminalDisplay"/>
      </w:pPr>
      <w:r>
        <w:lastRenderedPageBreak/>
        <w:t xml:space="preserve">  INTEGER&lt;0-32&gt;      </w:t>
      </w:r>
      <w:r w:rsidR="00D73066">
        <w:tab/>
      </w:r>
      <w:r>
        <w:t>Length of IP address mask</w:t>
      </w:r>
    </w:p>
    <w:p w14:paraId="4DA6A418" w14:textId="5BF210D8" w:rsidR="00BA0562" w:rsidRDefault="00BA0562" w:rsidP="00513773">
      <w:pPr>
        <w:pStyle w:val="TerminalDisplay"/>
      </w:pPr>
      <w:r>
        <w:t xml:space="preserve">  IP_ADDR&lt;X.X.X.X&gt;   </w:t>
      </w:r>
      <w:r w:rsidR="00D73066">
        <w:tab/>
      </w:r>
      <w:r>
        <w:t>IP address mask</w:t>
      </w:r>
    </w:p>
    <w:p w14:paraId="0CF1FEC5" w14:textId="77777777" w:rsidR="00BA0562" w:rsidRDefault="00BA0562" w:rsidP="00513773">
      <w:pPr>
        <w:pStyle w:val="TerminalDisplay"/>
      </w:pPr>
      <w:r>
        <w:t>[Datacom-Router-GigabitEthernet0/0/1]ip address 192.168.1.1 24 ?</w:t>
      </w:r>
    </w:p>
    <w:p w14:paraId="3AC77B12" w14:textId="77777777" w:rsidR="00BA0562" w:rsidRDefault="00BA0562" w:rsidP="00513773">
      <w:pPr>
        <w:pStyle w:val="TerminalDisplay"/>
      </w:pPr>
      <w:r>
        <w:t xml:space="preserve">  sub    Indicate a subordinate address</w:t>
      </w:r>
    </w:p>
    <w:p w14:paraId="11C94186" w14:textId="77777777" w:rsidR="00BA0562" w:rsidRDefault="00BA0562" w:rsidP="00513773">
      <w:pPr>
        <w:pStyle w:val="TerminalDisplay"/>
      </w:pPr>
      <w:r>
        <w:t xml:space="preserve">  &lt;cr&gt;   Please press ENTER to execute command</w:t>
      </w:r>
    </w:p>
    <w:p w14:paraId="70E37F4E" w14:textId="77777777" w:rsidR="00BA0562" w:rsidRDefault="00BA0562" w:rsidP="00513773">
      <w:r w:rsidRPr="0000387B">
        <w:rPr>
          <w:b/>
          <w:bCs/>
        </w:rPr>
        <w:t>&lt;cr&gt;</w:t>
      </w:r>
      <w:r>
        <w:t xml:space="preserve"> indicates that no keyword or parameter exists in this position. You can press Enter to run the command.</w:t>
      </w:r>
    </w:p>
    <w:p w14:paraId="6297B411" w14:textId="77777777" w:rsidR="00BA0562" w:rsidRDefault="00BA0562" w:rsidP="00513773">
      <w:pPr>
        <w:pStyle w:val="TerminalDisplay"/>
      </w:pPr>
      <w:r>
        <w:t>[Datacom-Router-GigabitEthernet0/0/1]dis this</w:t>
      </w:r>
    </w:p>
    <w:p w14:paraId="70E3DD32" w14:textId="77777777" w:rsidR="00BA0562" w:rsidRDefault="00BA0562" w:rsidP="00513773">
      <w:pPr>
        <w:pStyle w:val="TerminalDisplay"/>
      </w:pPr>
      <w:r>
        <w:t>#</w:t>
      </w:r>
    </w:p>
    <w:p w14:paraId="70A9AC04" w14:textId="77777777" w:rsidR="00BA0562" w:rsidRDefault="00BA0562" w:rsidP="00513773">
      <w:pPr>
        <w:pStyle w:val="TerminalDisplay"/>
      </w:pPr>
      <w:r>
        <w:t>interface GigabitEthernet0/0/1</w:t>
      </w:r>
    </w:p>
    <w:p w14:paraId="3839022D" w14:textId="77777777" w:rsidR="00BA0562" w:rsidRDefault="00BA0562" w:rsidP="00513773">
      <w:pPr>
        <w:pStyle w:val="TerminalDisplay"/>
      </w:pPr>
      <w:r>
        <w:t xml:space="preserve"> ip address 192.168.1.1 255.255.255.0 </w:t>
      </w:r>
    </w:p>
    <w:p w14:paraId="7E154166" w14:textId="77777777" w:rsidR="00BA0562" w:rsidRDefault="00BA0562" w:rsidP="00513773">
      <w:pPr>
        <w:pStyle w:val="TerminalDisplay"/>
      </w:pPr>
      <w:r>
        <w:t>#</w:t>
      </w:r>
    </w:p>
    <w:p w14:paraId="107AEA15" w14:textId="77777777" w:rsidR="00BA0562" w:rsidRDefault="00BA0562" w:rsidP="00513773">
      <w:r>
        <w:t xml:space="preserve">The </w:t>
      </w:r>
      <w:r w:rsidRPr="0000387B">
        <w:rPr>
          <w:b/>
          <w:bCs/>
        </w:rPr>
        <w:t>display this</w:t>
      </w:r>
      <w:r>
        <w:t xml:space="preserve"> command displays the running configuration in the current view. Effective arguments set to their defaults are not displayed. Configured arguments that are not committed successfully are not displayed, either. This command is used to check the configuration.</w:t>
      </w:r>
    </w:p>
    <w:p w14:paraId="5672DD34" w14:textId="77777777" w:rsidR="00BA0562" w:rsidRDefault="00BA0562" w:rsidP="00513773">
      <w:r>
        <w:t>You do not need to enter complete keywords if the entered characters can match a unique keyword in the current view. This function improves efficiency. For example:</w:t>
      </w:r>
    </w:p>
    <w:p w14:paraId="0F9CE8DD" w14:textId="77777777" w:rsidR="00BA0562" w:rsidRDefault="00BA0562" w:rsidP="00513773">
      <w:r>
        <w:t xml:space="preserve">The </w:t>
      </w:r>
      <w:r w:rsidRPr="0000387B">
        <w:rPr>
          <w:b/>
          <w:bCs/>
        </w:rPr>
        <w:t>dis this</w:t>
      </w:r>
      <w:r>
        <w:t xml:space="preserve"> command can be executed on an interface because only the </w:t>
      </w:r>
      <w:r w:rsidRPr="0000387B">
        <w:rPr>
          <w:b/>
          <w:bCs/>
        </w:rPr>
        <w:t>display this</w:t>
      </w:r>
      <w:r>
        <w:t xml:space="preserve"> command matches the entered characters in the current view. Similarly, the </w:t>
      </w:r>
      <w:r w:rsidRPr="0000387B">
        <w:rPr>
          <w:b/>
          <w:bCs/>
        </w:rPr>
        <w:t>dis cu</w:t>
      </w:r>
      <w:r>
        <w:t xml:space="preserve"> or </w:t>
      </w:r>
      <w:r w:rsidRPr="0000387B">
        <w:rPr>
          <w:b/>
          <w:bCs/>
        </w:rPr>
        <w:t>d cu</w:t>
      </w:r>
      <w:r>
        <w:t xml:space="preserve"> command can also be executed because they are equivalent to </w:t>
      </w:r>
      <w:r w:rsidRPr="0000387B">
        <w:rPr>
          <w:b/>
          <w:bCs/>
        </w:rPr>
        <w:t>display current-configuration</w:t>
      </w:r>
      <w:r>
        <w:t xml:space="preserve"> command.</w:t>
      </w:r>
    </w:p>
    <w:p w14:paraId="119E1904" w14:textId="77777777" w:rsidR="00BA0562" w:rsidRDefault="00BA0562" w:rsidP="00513773">
      <w:pPr>
        <w:pStyle w:val="TerminalDisplay"/>
      </w:pPr>
      <w:r>
        <w:t>[Datacom-Router-GigabitEthernet0/0/1]quit</w:t>
      </w:r>
    </w:p>
    <w:p w14:paraId="793260CD" w14:textId="77777777" w:rsidR="00BA0562" w:rsidRDefault="00BA0562" w:rsidP="00513773">
      <w:r>
        <w:t xml:space="preserve">The </w:t>
      </w:r>
      <w:r w:rsidRPr="0000387B">
        <w:rPr>
          <w:b/>
          <w:bCs/>
        </w:rPr>
        <w:t>quit</w:t>
      </w:r>
      <w:r>
        <w:t xml:space="preserve"> command returns a device from the current view to a lower-level view. If the current view is the user view, this command exits from the system.</w:t>
      </w:r>
    </w:p>
    <w:p w14:paraId="1CB89B13" w14:textId="77777777" w:rsidR="00BA0562" w:rsidRPr="00BA68D3" w:rsidRDefault="00BA0562" w:rsidP="00513773">
      <w:r>
        <w:t># Negate the IP address configuration because the IP address should be signed to interface GigabitEthernet 0/0/2.</w:t>
      </w:r>
    </w:p>
    <w:p w14:paraId="7121F274" w14:textId="77777777" w:rsidR="00BA0562" w:rsidRDefault="00BA0562" w:rsidP="00513773">
      <w:pPr>
        <w:pStyle w:val="TerminalDisplay"/>
      </w:pPr>
      <w:r>
        <w:t>[Datacom-Router]interface GigabitEthernet 0/0/1</w:t>
      </w:r>
    </w:p>
    <w:p w14:paraId="3E5F4214" w14:textId="77777777" w:rsidR="00BA0562" w:rsidRDefault="00BA0562" w:rsidP="00513773">
      <w:pPr>
        <w:pStyle w:val="TerminalDisplay"/>
      </w:pPr>
      <w:r>
        <w:t>[Datacom-Router-GigabitEthernet0/0/1]undo ip address</w:t>
      </w:r>
    </w:p>
    <w:p w14:paraId="6776CF82" w14:textId="77777777" w:rsidR="00BA0562" w:rsidRDefault="00BA0562" w:rsidP="00513773">
      <w:r>
        <w:t>To do so, you must negate the IP address configuration of GigabitEthernet0/0/1. Otherwise, an IP address conflict occurs and the configuration fails.</w:t>
      </w:r>
    </w:p>
    <w:p w14:paraId="54038AB0" w14:textId="77777777" w:rsidR="00BA0562" w:rsidRDefault="00BA0562" w:rsidP="00513773">
      <w:r>
        <w:t xml:space="preserve">To negate a command, use the </w:t>
      </w:r>
      <w:r w:rsidRPr="0000387B">
        <w:rPr>
          <w:b/>
          <w:bCs/>
        </w:rPr>
        <w:t>undo</w:t>
      </w:r>
      <w:r>
        <w:t xml:space="preserve"> keyword with the command. An undo command is generally used to restore a default configuration, disable a function, or delete a configuration. Almost each command line has a corresponding undo command.</w:t>
      </w:r>
    </w:p>
    <w:p w14:paraId="26EC6153" w14:textId="77777777" w:rsidR="00BA0562" w:rsidRDefault="00BA0562" w:rsidP="00513773">
      <w:pPr>
        <w:pStyle w:val="TerminalDisplay"/>
      </w:pPr>
      <w:r>
        <w:t>[Datacom-Router]interface GigabitEthernet 0/0/2</w:t>
      </w:r>
    </w:p>
    <w:p w14:paraId="555E6965" w14:textId="77777777" w:rsidR="00BA0562" w:rsidRDefault="00BA0562" w:rsidP="00513773">
      <w:pPr>
        <w:pStyle w:val="TerminalDisplay"/>
      </w:pPr>
      <w:r>
        <w:t>[Datacom-Router-GigabitEthernet0/0/2]ip address 192.168.1.1 24</w:t>
      </w:r>
    </w:p>
    <w:p w14:paraId="21FE2308" w14:textId="77777777" w:rsidR="00BA0562" w:rsidRDefault="00BA0562" w:rsidP="00513773">
      <w:pPr>
        <w:pStyle w:val="TerminalDisplay"/>
      </w:pPr>
      <w:r>
        <w:t>[Datacom-Router-GigabitEthernet0/0/2]quit</w:t>
      </w:r>
    </w:p>
    <w:p w14:paraId="2D92AD7E" w14:textId="77777777" w:rsidR="00BA0562" w:rsidRPr="00BA68D3" w:rsidRDefault="00BA0562" w:rsidP="00513773">
      <w:r>
        <w:t># Display the current device configuration.</w:t>
      </w:r>
    </w:p>
    <w:p w14:paraId="6F168E77" w14:textId="77777777" w:rsidR="00BA0562" w:rsidRDefault="00BA0562" w:rsidP="00513773">
      <w:pPr>
        <w:pStyle w:val="TerminalDisplay"/>
      </w:pPr>
      <w:r>
        <w:t xml:space="preserve">[Datacom-Router]display current-configuration </w:t>
      </w:r>
    </w:p>
    <w:p w14:paraId="4F646750" w14:textId="77777777" w:rsidR="00BA0562" w:rsidRDefault="00BA0562" w:rsidP="00513773">
      <w:pPr>
        <w:pStyle w:val="TerminalDisplay"/>
      </w:pPr>
      <w:r>
        <w:t>[V200R003C00]</w:t>
      </w:r>
    </w:p>
    <w:p w14:paraId="59DC3A1C" w14:textId="77777777" w:rsidR="00BA0562" w:rsidRDefault="00BA0562" w:rsidP="00513773">
      <w:pPr>
        <w:pStyle w:val="TerminalDisplay"/>
      </w:pPr>
      <w:r>
        <w:lastRenderedPageBreak/>
        <w:t>#</w:t>
      </w:r>
    </w:p>
    <w:p w14:paraId="70AE1A09" w14:textId="77777777" w:rsidR="00BA0562" w:rsidRDefault="00BA0562" w:rsidP="00513773">
      <w:pPr>
        <w:pStyle w:val="TerminalDisplay"/>
      </w:pPr>
      <w:r>
        <w:t xml:space="preserve"> sysname Datacom-Router</w:t>
      </w:r>
    </w:p>
    <w:p w14:paraId="6229D19D" w14:textId="77777777" w:rsidR="00BA0562" w:rsidRDefault="00BA0562" w:rsidP="00513773">
      <w:pPr>
        <w:pStyle w:val="TerminalDisplay"/>
      </w:pPr>
      <w:r>
        <w:t>#</w:t>
      </w:r>
    </w:p>
    <w:p w14:paraId="795B6819" w14:textId="77777777" w:rsidR="00BA0562" w:rsidRDefault="00BA0562" w:rsidP="00513773">
      <w:pPr>
        <w:pStyle w:val="TerminalDisplay"/>
      </w:pPr>
      <w:r>
        <w:t xml:space="preserve"> snmp-agent local-engineid 800007DB03000000000000</w:t>
      </w:r>
    </w:p>
    <w:p w14:paraId="42B56EC8" w14:textId="77777777" w:rsidR="00BA0562" w:rsidRDefault="00BA0562" w:rsidP="00513773">
      <w:pPr>
        <w:pStyle w:val="TerminalDisplay"/>
      </w:pPr>
      <w:r>
        <w:t xml:space="preserve"> snmp-agent </w:t>
      </w:r>
    </w:p>
    <w:p w14:paraId="4567D77B" w14:textId="77777777" w:rsidR="00BA0562" w:rsidRDefault="00BA0562" w:rsidP="00513773">
      <w:pPr>
        <w:pStyle w:val="TerminalDisplay"/>
      </w:pPr>
      <w:r>
        <w:t>#</w:t>
      </w:r>
    </w:p>
    <w:p w14:paraId="3BC267F2" w14:textId="77777777" w:rsidR="00BA0562" w:rsidRDefault="00BA0562" w:rsidP="00513773">
      <w:pPr>
        <w:pStyle w:val="TerminalDisplay"/>
      </w:pPr>
      <w:r>
        <w:t xml:space="preserve"> clock timezone China-Standard-Time minus 08:00:00</w:t>
      </w:r>
    </w:p>
    <w:p w14:paraId="2C1A75B9" w14:textId="77777777" w:rsidR="00BA0562" w:rsidRDefault="00BA0562" w:rsidP="00513773">
      <w:pPr>
        <w:pStyle w:val="TerminalDisplay"/>
      </w:pPr>
      <w:r>
        <w:t>#</w:t>
      </w:r>
    </w:p>
    <w:p w14:paraId="0E2306A3" w14:textId="77777777" w:rsidR="00BA0562" w:rsidRDefault="00BA0562" w:rsidP="00513773">
      <w:pPr>
        <w:pStyle w:val="TerminalDisplay"/>
      </w:pPr>
      <w:r>
        <w:t>portal local-server load portalpage.zip</w:t>
      </w:r>
    </w:p>
    <w:p w14:paraId="70C2592E" w14:textId="77777777" w:rsidR="00BA0562" w:rsidRDefault="00BA0562" w:rsidP="00513773">
      <w:pPr>
        <w:pStyle w:val="TerminalDisplay"/>
      </w:pPr>
      <w:r>
        <w:t>#</w:t>
      </w:r>
    </w:p>
    <w:p w14:paraId="6AE41BDD" w14:textId="77777777" w:rsidR="00BA0562" w:rsidRDefault="00BA0562" w:rsidP="00513773">
      <w:pPr>
        <w:pStyle w:val="TerminalDisplay"/>
      </w:pPr>
      <w:r>
        <w:t xml:space="preserve"> drop illegal-mac alarm</w:t>
      </w:r>
    </w:p>
    <w:p w14:paraId="4C0DEBB0" w14:textId="77777777" w:rsidR="00BA0562" w:rsidRDefault="00BA0562" w:rsidP="00513773">
      <w:pPr>
        <w:pStyle w:val="TerminalDisplay"/>
      </w:pPr>
      <w:r>
        <w:t>#</w:t>
      </w:r>
    </w:p>
    <w:p w14:paraId="4D17A943" w14:textId="77777777" w:rsidR="00BA0562" w:rsidRDefault="00BA0562" w:rsidP="00513773">
      <w:pPr>
        <w:pStyle w:val="TerminalDisplay"/>
      </w:pPr>
      <w:r>
        <w:t xml:space="preserve"> set cpu-usage threshold 80 restore 75</w:t>
      </w:r>
    </w:p>
    <w:p w14:paraId="1FC53F84" w14:textId="77777777" w:rsidR="00BA0562" w:rsidRDefault="00BA0562" w:rsidP="00513773">
      <w:pPr>
        <w:pStyle w:val="TerminalDisplay"/>
      </w:pPr>
      <w:r>
        <w:t>#</w:t>
      </w:r>
    </w:p>
    <w:p w14:paraId="6D226C10" w14:textId="77777777" w:rsidR="00BA0562" w:rsidRDefault="00BA0562" w:rsidP="00513773">
      <w:pPr>
        <w:pStyle w:val="TerminalDisplay"/>
      </w:pPr>
      <w:r>
        <w:t xml:space="preserve">aaa </w:t>
      </w:r>
    </w:p>
    <w:p w14:paraId="5C989C18" w14:textId="77777777" w:rsidR="00BA0562" w:rsidRDefault="00BA0562" w:rsidP="00513773">
      <w:pPr>
        <w:pStyle w:val="TerminalDisplay"/>
      </w:pPr>
      <w:r>
        <w:t xml:space="preserve"> authentication-scheme default</w:t>
      </w:r>
    </w:p>
    <w:p w14:paraId="65A92F57" w14:textId="77777777" w:rsidR="00BA0562" w:rsidRDefault="00BA0562" w:rsidP="00513773">
      <w:pPr>
        <w:pStyle w:val="TerminalDisplay"/>
      </w:pPr>
      <w:r>
        <w:t xml:space="preserve"> authorization-scheme default</w:t>
      </w:r>
    </w:p>
    <w:p w14:paraId="268A08A7" w14:textId="77777777" w:rsidR="00BA0562" w:rsidRDefault="00BA0562" w:rsidP="00513773">
      <w:pPr>
        <w:pStyle w:val="TerminalDisplay"/>
      </w:pPr>
      <w:r>
        <w:t xml:space="preserve"> accounting-scheme default</w:t>
      </w:r>
    </w:p>
    <w:p w14:paraId="187AC5AA" w14:textId="77777777" w:rsidR="00BA0562" w:rsidRDefault="00BA0562" w:rsidP="00513773">
      <w:pPr>
        <w:pStyle w:val="TerminalDisplay"/>
      </w:pPr>
      <w:r>
        <w:t xml:space="preserve"> domain default </w:t>
      </w:r>
    </w:p>
    <w:p w14:paraId="38FDB9D0" w14:textId="77777777" w:rsidR="00BA0562" w:rsidRDefault="00BA0562" w:rsidP="00513773">
      <w:pPr>
        <w:pStyle w:val="TerminalDisplay"/>
      </w:pPr>
      <w:r>
        <w:t xml:space="preserve"> domain default_admin </w:t>
      </w:r>
    </w:p>
    <w:p w14:paraId="78CE3D19" w14:textId="77777777" w:rsidR="00BA0562" w:rsidRDefault="00BA0562" w:rsidP="00513773">
      <w:pPr>
        <w:pStyle w:val="TerminalDisplay"/>
      </w:pPr>
      <w:r>
        <w:t xml:space="preserve"> local-user admin password cipher %$%$K8m.Nt84DZ}e#&lt;0`8bmE3Uw}%$%$</w:t>
      </w:r>
    </w:p>
    <w:p w14:paraId="1B0ACE70" w14:textId="77777777" w:rsidR="00BA0562" w:rsidRDefault="00BA0562" w:rsidP="00513773">
      <w:pPr>
        <w:pStyle w:val="TerminalDisplay"/>
      </w:pPr>
      <w:r>
        <w:t xml:space="preserve"> local-user admin service-type http</w:t>
      </w:r>
    </w:p>
    <w:p w14:paraId="089E56F6" w14:textId="77777777" w:rsidR="00BA0562" w:rsidRDefault="00BA0562" w:rsidP="00513773">
      <w:pPr>
        <w:pStyle w:val="TerminalDisplay"/>
      </w:pPr>
      <w:r>
        <w:t>#</w:t>
      </w:r>
    </w:p>
    <w:p w14:paraId="3D7ADEA7" w14:textId="77777777" w:rsidR="00BA0562" w:rsidRPr="006132A9" w:rsidRDefault="00BA0562" w:rsidP="006132A9">
      <w:pPr>
        <w:pStyle w:val="TerminalDisplay"/>
        <w:rPr>
          <w:b/>
          <w:bCs/>
        </w:rPr>
      </w:pPr>
      <w:r w:rsidRPr="006132A9">
        <w:rPr>
          <w:b/>
          <w:bCs/>
        </w:rPr>
        <w:t xml:space="preserve">  ---- More ----</w:t>
      </w:r>
    </w:p>
    <w:p w14:paraId="2DBC8ADB" w14:textId="77777777" w:rsidR="00BA0562" w:rsidRDefault="00BA0562" w:rsidP="00513773">
      <w:pPr>
        <w:pStyle w:val="TerminalDisplay"/>
      </w:pPr>
    </w:p>
    <w:p w14:paraId="3527B366" w14:textId="77777777" w:rsidR="00BA0562" w:rsidRDefault="00BA0562" w:rsidP="00513773">
      <w:r>
        <w:t xml:space="preserve">When the information cannot be completely displayed on one screen, the system will pause for you can view the information. If </w:t>
      </w:r>
      <w:r w:rsidRPr="0000387B">
        <w:rPr>
          <w:b/>
          <w:bCs/>
        </w:rPr>
        <w:t>---- More ----</w:t>
      </w:r>
      <w:r>
        <w:t xml:space="preserve"> is displayed at the bottom of the command output, you can</w:t>
      </w:r>
    </w:p>
    <w:p w14:paraId="4F1A209A" w14:textId="77777777" w:rsidR="00BA0562" w:rsidRDefault="00BA0562" w:rsidP="002075CB">
      <w:pPr>
        <w:pStyle w:val="ItemStep"/>
        <w:outlineLvl w:val="9"/>
      </w:pPr>
      <w:r>
        <w:t>Press Ctrl+C or Ctrl+Z to stop the display or command execution.</w:t>
      </w:r>
    </w:p>
    <w:p w14:paraId="386197E7" w14:textId="77777777" w:rsidR="00BA0562" w:rsidRDefault="00BA0562" w:rsidP="002075CB">
      <w:pPr>
        <w:pStyle w:val="ItemStep"/>
        <w:outlineLvl w:val="9"/>
      </w:pPr>
      <w:r>
        <w:t>Press the space bar to display the next screen.</w:t>
      </w:r>
    </w:p>
    <w:p w14:paraId="130D383C" w14:textId="77777777" w:rsidR="00BA0562" w:rsidRDefault="00BA0562" w:rsidP="002075CB">
      <w:pPr>
        <w:pStyle w:val="ItemStep"/>
        <w:outlineLvl w:val="9"/>
      </w:pPr>
      <w:r>
        <w:t>Press Enter to display the next line.</w:t>
      </w:r>
    </w:p>
    <w:p w14:paraId="7D331BED" w14:textId="77777777" w:rsidR="00BA0562" w:rsidRDefault="00BA0562" w:rsidP="002075CB">
      <w:pPr>
        <w:pStyle w:val="Step"/>
        <w:outlineLvl w:val="9"/>
      </w:pPr>
      <w:r>
        <w:t>Save the current configuration of the device.</w:t>
      </w:r>
    </w:p>
    <w:p w14:paraId="2CC353E7" w14:textId="77777777" w:rsidR="00BA0562" w:rsidRPr="00BA68D3" w:rsidRDefault="00BA0562" w:rsidP="00513773">
      <w:r>
        <w:t># Return to the user view.</w:t>
      </w:r>
    </w:p>
    <w:p w14:paraId="5C7681AF" w14:textId="77777777" w:rsidR="00BA0562" w:rsidRPr="000A31AE" w:rsidRDefault="00BA0562" w:rsidP="00513773">
      <w:pPr>
        <w:pStyle w:val="TerminalDisplay"/>
        <w:rPr>
          <w:lang w:val="pt-BR"/>
        </w:rPr>
      </w:pPr>
      <w:r w:rsidRPr="000A31AE">
        <w:rPr>
          <w:lang w:val="pt-BR"/>
        </w:rPr>
        <w:t>[Datacom-Router]quit</w:t>
      </w:r>
    </w:p>
    <w:p w14:paraId="4959FC54" w14:textId="77777777" w:rsidR="00BA0562" w:rsidRPr="000A31AE" w:rsidRDefault="00BA0562" w:rsidP="00513773">
      <w:pPr>
        <w:pStyle w:val="TerminalDisplay"/>
        <w:rPr>
          <w:lang w:val="pt-BR"/>
        </w:rPr>
      </w:pPr>
      <w:r w:rsidRPr="000A31AE">
        <w:rPr>
          <w:lang w:val="pt-BR"/>
        </w:rPr>
        <w:t>&lt;Datacom-Router&gt;</w:t>
      </w:r>
    </w:p>
    <w:p w14:paraId="1C31EF9F" w14:textId="77777777" w:rsidR="00BA0562" w:rsidRDefault="00BA0562" w:rsidP="00513773">
      <w:r>
        <w:t xml:space="preserve">In addition to the </w:t>
      </w:r>
      <w:r w:rsidRPr="0000387B">
        <w:rPr>
          <w:b/>
          <w:bCs/>
        </w:rPr>
        <w:t>quit</w:t>
      </w:r>
      <w:r>
        <w:t xml:space="preserve"> command, you can also:</w:t>
      </w:r>
    </w:p>
    <w:p w14:paraId="42C256B7" w14:textId="77777777" w:rsidR="00BA0562" w:rsidRDefault="00BA0562" w:rsidP="002075CB">
      <w:pPr>
        <w:pStyle w:val="ItemStep"/>
        <w:outlineLvl w:val="9"/>
      </w:pPr>
      <w:r>
        <w:t xml:space="preserve">Run the </w:t>
      </w:r>
      <w:r w:rsidRPr="0000387B">
        <w:rPr>
          <w:b/>
          <w:bCs/>
        </w:rPr>
        <w:t>return</w:t>
      </w:r>
      <w:r>
        <w:t xml:space="preserve"> command to return to the user view from any view.</w:t>
      </w:r>
    </w:p>
    <w:p w14:paraId="34858DE9" w14:textId="77777777" w:rsidR="00BA0562" w:rsidRPr="00282180" w:rsidRDefault="00BA0562" w:rsidP="002075CB">
      <w:pPr>
        <w:pStyle w:val="ItemStep"/>
        <w:outlineLvl w:val="9"/>
      </w:pPr>
      <w:r>
        <w:t>Press Ctrl+Z to return to the user view from any view.</w:t>
      </w:r>
    </w:p>
    <w:p w14:paraId="02A1FEE9" w14:textId="77777777" w:rsidR="00BA0562" w:rsidRPr="00BA68D3" w:rsidRDefault="00BA0562" w:rsidP="00661C4F">
      <w:r>
        <w:t># Save the configuration.</w:t>
      </w:r>
    </w:p>
    <w:p w14:paraId="1BBCED44" w14:textId="77777777" w:rsidR="00BA0562" w:rsidRDefault="00BA0562" w:rsidP="00513773">
      <w:pPr>
        <w:pStyle w:val="TerminalDisplay"/>
      </w:pPr>
      <w:r>
        <w:t>&lt;Datacom-Router&gt;save</w:t>
      </w:r>
    </w:p>
    <w:p w14:paraId="39E6FB29" w14:textId="77777777" w:rsidR="00BA0562" w:rsidRDefault="00BA0562" w:rsidP="00513773">
      <w:pPr>
        <w:pStyle w:val="TerminalDisplay"/>
      </w:pPr>
      <w:r>
        <w:t xml:space="preserve">  The current configuration will be written to the device. </w:t>
      </w:r>
    </w:p>
    <w:p w14:paraId="6D3E19E0" w14:textId="77777777" w:rsidR="00BA0562" w:rsidRPr="00AB2CB7" w:rsidRDefault="00BA0562" w:rsidP="00513773">
      <w:pPr>
        <w:pStyle w:val="TerminalDisplay"/>
        <w:rPr>
          <w:shd w:val="pct15" w:color="auto" w:fill="FFFFFF"/>
        </w:rPr>
      </w:pPr>
      <w:r>
        <w:t xml:space="preserve">  Are you sure to continue? .(y/n)[n]</w:t>
      </w:r>
      <w:r w:rsidRPr="006132A9">
        <w:rPr>
          <w:b/>
          <w:bCs/>
        </w:rPr>
        <w:t xml:space="preserve">:y </w:t>
      </w:r>
      <w:r>
        <w:t xml:space="preserve">                         </w:t>
      </w:r>
      <w:r w:rsidRPr="006132A9">
        <w:rPr>
          <w:i/>
          <w:iCs/>
        </w:rPr>
        <w:t>//Enter y to confirm.</w:t>
      </w:r>
    </w:p>
    <w:p w14:paraId="0273993F" w14:textId="77777777" w:rsidR="00BA0562" w:rsidRDefault="00BA0562" w:rsidP="00513773">
      <w:pPr>
        <w:pStyle w:val="TerminalDisplay"/>
      </w:pPr>
      <w:r>
        <w:t xml:space="preserve">  It will take several minutes to save configuration file, please wait.......</w:t>
      </w:r>
    </w:p>
    <w:p w14:paraId="27CAA489" w14:textId="77777777" w:rsidR="00BA0562" w:rsidRDefault="00BA0562" w:rsidP="00513773">
      <w:pPr>
        <w:pStyle w:val="TerminalDisplay"/>
      </w:pPr>
      <w:r>
        <w:t xml:space="preserve">  Configuration file had been saved successfully</w:t>
      </w:r>
    </w:p>
    <w:p w14:paraId="2416DA6A" w14:textId="77777777" w:rsidR="00BA0562" w:rsidRDefault="00BA0562" w:rsidP="00513773">
      <w:pPr>
        <w:pStyle w:val="TerminalDisplay"/>
      </w:pPr>
      <w:r>
        <w:t xml:space="preserve">  Note: The configuration file will take effect after being activated</w:t>
      </w:r>
    </w:p>
    <w:p w14:paraId="1BC5D94B" w14:textId="77777777" w:rsidR="00BA0562" w:rsidRPr="00513773" w:rsidRDefault="00BA0562" w:rsidP="00513773">
      <w:pPr>
        <w:pStyle w:val="TerminalDisplay"/>
        <w:shd w:val="clear" w:color="auto" w:fill="auto"/>
        <w:rPr>
          <w:i/>
          <w:iCs/>
        </w:rPr>
      </w:pPr>
      <w:r w:rsidRPr="00513773">
        <w:rPr>
          <w:i/>
          <w:iCs/>
        </w:rPr>
        <w:t>The current configuration is saved successfully.</w:t>
      </w:r>
    </w:p>
    <w:p w14:paraId="102DE259" w14:textId="77777777" w:rsidR="00BA0562" w:rsidRDefault="00BA0562" w:rsidP="00513773">
      <w:r>
        <w:lastRenderedPageBreak/>
        <w:t xml:space="preserve">Configuration changes must be saved in the configuration file to survive system restart. You can run the </w:t>
      </w:r>
      <w:r w:rsidRPr="0000387B">
        <w:rPr>
          <w:b/>
          <w:bCs/>
        </w:rPr>
        <w:t>save</w:t>
      </w:r>
      <w:r>
        <w:t xml:space="preserve"> command to save the current configuration to the default path and overwrite the original configuration file. You can also run the </w:t>
      </w:r>
      <w:r w:rsidRPr="0000387B">
        <w:rPr>
          <w:b/>
          <w:bCs/>
        </w:rPr>
        <w:t>save</w:t>
      </w:r>
      <w:r w:rsidRPr="0000387B">
        <w:rPr>
          <w:i/>
          <w:iCs/>
        </w:rPr>
        <w:t xml:space="preserve"> configuration-file</w:t>
      </w:r>
      <w:r>
        <w:t xml:space="preserve"> command to save the current configuration to a specified file in the storage device. This command does not affect the current startup configuration file of the system.</w:t>
      </w:r>
    </w:p>
    <w:p w14:paraId="4B512A7A" w14:textId="77777777" w:rsidR="00BA0562" w:rsidRPr="00BA68D3" w:rsidRDefault="00BA0562" w:rsidP="00513773">
      <w:r>
        <w:t># Compare the running configuration with the configuration in the startup configuration file.</w:t>
      </w:r>
    </w:p>
    <w:p w14:paraId="03D7625D" w14:textId="77777777" w:rsidR="00BA0562" w:rsidRPr="00A844F5" w:rsidRDefault="00BA0562" w:rsidP="00513773">
      <w:pPr>
        <w:pStyle w:val="TerminalDisplay"/>
      </w:pPr>
      <w:r>
        <w:t xml:space="preserve">&lt;Datacom-Router&gt;compare configuration </w:t>
      </w:r>
    </w:p>
    <w:p w14:paraId="78E54DAB" w14:textId="77777777" w:rsidR="00BA0562" w:rsidRPr="00A844F5" w:rsidRDefault="00BA0562" w:rsidP="00513773">
      <w:pPr>
        <w:pStyle w:val="TerminalDisplay"/>
      </w:pPr>
      <w:r>
        <w:t xml:space="preserve"> The current configuration is the same as the next startup configuration file.</w:t>
      </w:r>
    </w:p>
    <w:p w14:paraId="0FE188B1" w14:textId="77777777" w:rsidR="00BA0562" w:rsidRPr="00513773" w:rsidRDefault="00BA0562" w:rsidP="00513773">
      <w:pPr>
        <w:pStyle w:val="TerminalDisplay"/>
        <w:shd w:val="clear" w:color="auto" w:fill="auto"/>
        <w:rPr>
          <w:i/>
          <w:iCs/>
        </w:rPr>
      </w:pPr>
      <w:r w:rsidRPr="00513773">
        <w:rPr>
          <w:i/>
          <w:iCs/>
        </w:rPr>
        <w:t>The running configuration is the same as the configuration in the startup configuration file.</w:t>
      </w:r>
    </w:p>
    <w:p w14:paraId="5A45B39C" w14:textId="77777777" w:rsidR="00BA0562" w:rsidRDefault="00BA0562" w:rsidP="002075CB">
      <w:pPr>
        <w:pStyle w:val="Step"/>
        <w:outlineLvl w:val="9"/>
      </w:pPr>
      <w:r>
        <w:t>Perform operations on the file system.</w:t>
      </w:r>
    </w:p>
    <w:p w14:paraId="3F084230" w14:textId="77777777" w:rsidR="00BA0562" w:rsidRDefault="00BA0562" w:rsidP="00513773">
      <w:r>
        <w:t># List all the files in the current directory.</w:t>
      </w:r>
    </w:p>
    <w:p w14:paraId="3ADFEF19" w14:textId="77777777" w:rsidR="00BA0562" w:rsidRDefault="00BA0562" w:rsidP="00513773">
      <w:pPr>
        <w:pStyle w:val="TerminalDisplay"/>
      </w:pPr>
      <w:r>
        <w:t>&lt;Datacom-Router&gt;dir</w:t>
      </w:r>
    </w:p>
    <w:p w14:paraId="3BE46CBF" w14:textId="77777777" w:rsidR="00BA0562" w:rsidRDefault="00BA0562" w:rsidP="00513773">
      <w:pPr>
        <w:pStyle w:val="TerminalDisplay"/>
      </w:pPr>
      <w:r>
        <w:t>Directory of flash:/</w:t>
      </w:r>
    </w:p>
    <w:p w14:paraId="452CACFC" w14:textId="77777777" w:rsidR="00BA0562" w:rsidRDefault="00BA0562" w:rsidP="00513773">
      <w:pPr>
        <w:pStyle w:val="TerminalDisplay"/>
      </w:pPr>
    </w:p>
    <w:p w14:paraId="5DF511F7" w14:textId="77777777" w:rsidR="00BA0562" w:rsidRDefault="00BA0562" w:rsidP="00513773">
      <w:pPr>
        <w:pStyle w:val="TerminalDisplay"/>
      </w:pPr>
      <w:r>
        <w:t xml:space="preserve">  Idx  Attr     Size(Byte)    Date      Time(LMT)   </w:t>
      </w:r>
      <w:r w:rsidR="00661C4F">
        <w:tab/>
      </w:r>
      <w:r>
        <w:t xml:space="preserve">FileName </w:t>
      </w:r>
    </w:p>
    <w:p w14:paraId="1DBF2971" w14:textId="77777777" w:rsidR="00BA0562" w:rsidRPr="006132A9" w:rsidRDefault="00BA0562" w:rsidP="006132A9">
      <w:pPr>
        <w:pStyle w:val="TerminalDisplay"/>
        <w:rPr>
          <w:b/>
          <w:bCs/>
        </w:rPr>
      </w:pPr>
      <w:r w:rsidRPr="006132A9">
        <w:rPr>
          <w:b/>
          <w:bCs/>
        </w:rPr>
        <w:t xml:space="preserve">    0  -rw-    126,53</w:t>
      </w:r>
      <w:r w:rsidR="00661C4F">
        <w:rPr>
          <w:b/>
          <w:bCs/>
        </w:rPr>
        <w:t xml:space="preserve">8,240   Jul 04 2016 17:57:22   </w:t>
      </w:r>
      <w:r w:rsidR="00661C4F">
        <w:rPr>
          <w:b/>
          <w:bCs/>
        </w:rPr>
        <w:tab/>
      </w:r>
      <w:r w:rsidRPr="006132A9">
        <w:rPr>
          <w:b/>
          <w:bCs/>
        </w:rPr>
        <w:t>ar651c- v300r019c00Sspc100.cc</w:t>
      </w:r>
    </w:p>
    <w:p w14:paraId="49A59F6E" w14:textId="77777777" w:rsidR="00BA0562" w:rsidRDefault="00BA0562" w:rsidP="00513773">
      <w:pPr>
        <w:pStyle w:val="TerminalDisplay"/>
      </w:pPr>
      <w:r>
        <w:t xml:space="preserve">    1  -rw-         22,622   Feb 20 2020 10:35:18    </w:t>
      </w:r>
      <w:r w:rsidR="00661C4F">
        <w:tab/>
      </w:r>
      <w:r>
        <w:t>mon_file.txt</w:t>
      </w:r>
    </w:p>
    <w:p w14:paraId="71E20E75" w14:textId="77777777" w:rsidR="00BA0562" w:rsidRPr="006132A9" w:rsidRDefault="00BA0562" w:rsidP="006132A9">
      <w:pPr>
        <w:pStyle w:val="TerminalDisplay"/>
        <w:rPr>
          <w:b/>
          <w:bCs/>
        </w:rPr>
      </w:pPr>
      <w:r w:rsidRPr="006132A9">
        <w:rPr>
          <w:b/>
          <w:bCs/>
        </w:rPr>
        <w:t xml:space="preserve">    2  -rw-          </w:t>
      </w:r>
      <w:r w:rsidR="00661C4F">
        <w:rPr>
          <w:b/>
          <w:bCs/>
        </w:rPr>
        <w:t xml:space="preserve">  737   Feb 20 2020 10:38:36   </w:t>
      </w:r>
      <w:r w:rsidR="00661C4F">
        <w:rPr>
          <w:b/>
          <w:bCs/>
        </w:rPr>
        <w:tab/>
      </w:r>
      <w:r w:rsidRPr="006132A9">
        <w:rPr>
          <w:b/>
          <w:bCs/>
        </w:rPr>
        <w:t xml:space="preserve">vrpcfg.zip          </w:t>
      </w:r>
    </w:p>
    <w:p w14:paraId="085193FF" w14:textId="77777777" w:rsidR="00BA0562" w:rsidRDefault="00BA0562" w:rsidP="00513773">
      <w:pPr>
        <w:pStyle w:val="TerminalDisplay"/>
      </w:pPr>
      <w:r>
        <w:t xml:space="preserve">    3  drw-              -   Jul 04 2016 18:51:04    </w:t>
      </w:r>
      <w:r w:rsidR="00661C4F">
        <w:tab/>
      </w:r>
      <w:r>
        <w:t>CPM_ENCRYPTED_FOLDER</w:t>
      </w:r>
    </w:p>
    <w:p w14:paraId="3CA749EB" w14:textId="77777777" w:rsidR="00BA0562" w:rsidRDefault="00BA0562" w:rsidP="00513773">
      <w:pPr>
        <w:pStyle w:val="TerminalDisplay"/>
      </w:pPr>
      <w:r>
        <w:t xml:space="preserve">    4  -rw-            783   Jul 10 2018 14:46:16    </w:t>
      </w:r>
      <w:r w:rsidR="00661C4F">
        <w:tab/>
      </w:r>
      <w:r>
        <w:t>default_local.cer</w:t>
      </w:r>
    </w:p>
    <w:p w14:paraId="78CBA39E" w14:textId="77777777" w:rsidR="00BA0562" w:rsidRDefault="00BA0562" w:rsidP="00513773">
      <w:pPr>
        <w:pStyle w:val="TerminalDisplay"/>
      </w:pPr>
      <w:r>
        <w:t xml:space="preserve">    5  -rw-              0   Sep 11 2017 00:00:54    </w:t>
      </w:r>
      <w:r w:rsidR="00661C4F">
        <w:tab/>
      </w:r>
      <w:r>
        <w:t>brdxpon_snmp_cfg.efs</w:t>
      </w:r>
    </w:p>
    <w:p w14:paraId="3750F024" w14:textId="77777777" w:rsidR="00BA0562" w:rsidRDefault="00BA0562" w:rsidP="00513773">
      <w:pPr>
        <w:pStyle w:val="TerminalDisplay"/>
      </w:pPr>
      <w:r>
        <w:t xml:space="preserve">    6  drw-              -   Sep 11 2017 00:01:22    </w:t>
      </w:r>
      <w:r w:rsidR="00661C4F">
        <w:tab/>
      </w:r>
      <w:r>
        <w:t>update</w:t>
      </w:r>
    </w:p>
    <w:p w14:paraId="371965C7" w14:textId="77777777" w:rsidR="00BA0562" w:rsidRDefault="00BA0562" w:rsidP="00513773">
      <w:pPr>
        <w:pStyle w:val="TerminalDisplay"/>
      </w:pPr>
      <w:r>
        <w:t xml:space="preserve">    7  drw-              -   Sep 11 2017 00:01:48    </w:t>
      </w:r>
      <w:r w:rsidR="00661C4F">
        <w:tab/>
      </w:r>
      <w:r>
        <w:t>shelldir</w:t>
      </w:r>
    </w:p>
    <w:p w14:paraId="64624ED2" w14:textId="77777777" w:rsidR="00BA0562" w:rsidRDefault="00BA0562" w:rsidP="00513773">
      <w:pPr>
        <w:pStyle w:val="TerminalDisplay"/>
      </w:pPr>
      <w:r>
        <w:t xml:space="preserve">    8  drw-              -   Sep 21 2019 17:14:24    </w:t>
      </w:r>
      <w:r w:rsidR="00661C4F">
        <w:tab/>
      </w:r>
      <w:r>
        <w:t>localuser</w:t>
      </w:r>
    </w:p>
    <w:p w14:paraId="2A76ABBA" w14:textId="77777777" w:rsidR="00BA0562" w:rsidRDefault="00BA0562" w:rsidP="00513773">
      <w:pPr>
        <w:pStyle w:val="TerminalDisplay"/>
      </w:pPr>
      <w:r>
        <w:t xml:space="preserve">    9  drw-              -   Sep 15 2017 04:35:52    </w:t>
      </w:r>
      <w:r w:rsidR="00661C4F">
        <w:tab/>
      </w:r>
      <w:r>
        <w:t>dhcp</w:t>
      </w:r>
    </w:p>
    <w:p w14:paraId="25A6C574" w14:textId="77777777" w:rsidR="00BA0562" w:rsidRDefault="00BA0562" w:rsidP="00513773">
      <w:pPr>
        <w:pStyle w:val="TerminalDisplay"/>
      </w:pPr>
      <w:r>
        <w:t xml:space="preserve">   10  -rw-            509   Feb 20 2020 10:38:40    </w:t>
      </w:r>
      <w:r w:rsidR="00661C4F">
        <w:tab/>
      </w:r>
      <w:r>
        <w:t>private-data.txt</w:t>
      </w:r>
    </w:p>
    <w:p w14:paraId="09F1C68A" w14:textId="77777777" w:rsidR="00BA0562" w:rsidRDefault="00BA0562" w:rsidP="00513773">
      <w:pPr>
        <w:pStyle w:val="TerminalDisplay"/>
      </w:pPr>
      <w:r>
        <w:t xml:space="preserve">   11  -rw-          2,686   Dec 19 2019 15:05:18    </w:t>
      </w:r>
      <w:r w:rsidR="00661C4F">
        <w:tab/>
      </w:r>
      <w:r>
        <w:t>mon_lpu_file.txt</w:t>
      </w:r>
    </w:p>
    <w:p w14:paraId="1B5A55FB" w14:textId="77777777" w:rsidR="00BA0562" w:rsidRDefault="00BA0562" w:rsidP="00513773">
      <w:pPr>
        <w:pStyle w:val="TerminalDisplay"/>
      </w:pPr>
      <w:r>
        <w:t xml:space="preserve">   12  -rw-          3,072   Dec 18 2019 18:15:54    </w:t>
      </w:r>
      <w:r w:rsidR="00661C4F">
        <w:tab/>
      </w:r>
      <w:r>
        <w:t>Boot_LogFile</w:t>
      </w:r>
    </w:p>
    <w:p w14:paraId="73A13A59" w14:textId="77777777" w:rsidR="00BA0562" w:rsidRDefault="00BA0562" w:rsidP="00513773">
      <w:pPr>
        <w:pStyle w:val="TerminalDisplay"/>
      </w:pPr>
    </w:p>
    <w:p w14:paraId="0B486311" w14:textId="77777777" w:rsidR="00BA0562" w:rsidRDefault="00BA0562" w:rsidP="00513773">
      <w:pPr>
        <w:pStyle w:val="TerminalDisplay"/>
      </w:pPr>
      <w:r>
        <w:t>510,484 KB total available (386,456 KB free)</w:t>
      </w:r>
    </w:p>
    <w:p w14:paraId="730D4B07" w14:textId="77777777" w:rsidR="00BA0562" w:rsidRPr="009000F4" w:rsidRDefault="00BA0562" w:rsidP="00513773">
      <w:r>
        <w:t>vrpcfg.zip: configuration file The filename extension of a configuration file must be .cfg or .zip.</w:t>
      </w:r>
    </w:p>
    <w:p w14:paraId="60045329" w14:textId="77777777" w:rsidR="00BA0562" w:rsidRDefault="00BA0562" w:rsidP="00513773">
      <w:r>
        <w:t>ar651c- v300r019c00Sspc100.cc: system software The filename extension of system software must be .cc.</w:t>
      </w:r>
    </w:p>
    <w:p w14:paraId="20F74368" w14:textId="77777777" w:rsidR="00BA0562" w:rsidRDefault="00BA0562" w:rsidP="00513773">
      <w:r>
        <w:t># Save the running configuration and name the configuration file test.cfg.</w:t>
      </w:r>
    </w:p>
    <w:p w14:paraId="48E1BBC1" w14:textId="77777777" w:rsidR="00BA0562" w:rsidRDefault="00BA0562" w:rsidP="00513773">
      <w:pPr>
        <w:pStyle w:val="TerminalDisplay"/>
      </w:pPr>
      <w:r>
        <w:t>&lt;Datacom-Router&gt;save test.cfg</w:t>
      </w:r>
    </w:p>
    <w:p w14:paraId="16ECC630" w14:textId="77777777" w:rsidR="00BA0562" w:rsidRDefault="00BA0562" w:rsidP="00513773">
      <w:pPr>
        <w:pStyle w:val="TerminalDisplay"/>
      </w:pPr>
      <w:r>
        <w:t xml:space="preserve"> Are you sure to save the configuration to test.cfg? (y/n)[n]:</w:t>
      </w:r>
      <w:r w:rsidRPr="006132A9">
        <w:rPr>
          <w:b/>
          <w:bCs/>
        </w:rPr>
        <w:t xml:space="preserve">y </w:t>
      </w:r>
      <w:r>
        <w:t xml:space="preserve">                         </w:t>
      </w:r>
      <w:r w:rsidRPr="006132A9">
        <w:rPr>
          <w:i/>
          <w:iCs/>
        </w:rPr>
        <w:t>//Enter y to confirm.</w:t>
      </w:r>
    </w:p>
    <w:p w14:paraId="147BE892" w14:textId="77777777" w:rsidR="00BA0562" w:rsidRDefault="00BA0562" w:rsidP="00513773">
      <w:pPr>
        <w:pStyle w:val="TerminalDisplay"/>
      </w:pPr>
      <w:r>
        <w:t xml:space="preserve">  It will take several minutes to save configuration file, please wait.......</w:t>
      </w:r>
    </w:p>
    <w:p w14:paraId="7095E74D" w14:textId="77777777" w:rsidR="00BA0562" w:rsidRDefault="00BA0562" w:rsidP="00513773">
      <w:pPr>
        <w:pStyle w:val="TerminalDisplay"/>
      </w:pPr>
      <w:r>
        <w:t xml:space="preserve">  Configuration file had been saved successfully</w:t>
      </w:r>
    </w:p>
    <w:p w14:paraId="41D77301" w14:textId="77777777" w:rsidR="00BA0562" w:rsidRDefault="00BA0562" w:rsidP="00513773">
      <w:pPr>
        <w:pStyle w:val="TerminalDisplay"/>
      </w:pPr>
      <w:r>
        <w:t xml:space="preserve">  Note: The configuration file will take effect after being activated</w:t>
      </w:r>
    </w:p>
    <w:p w14:paraId="0163B4ED" w14:textId="77777777" w:rsidR="00BA0562" w:rsidRDefault="00BA0562" w:rsidP="00513773">
      <w:r>
        <w:t># List all the files in the current directory again.</w:t>
      </w:r>
    </w:p>
    <w:p w14:paraId="6920871E" w14:textId="77777777" w:rsidR="00BA0562" w:rsidRDefault="00BA0562" w:rsidP="00513773">
      <w:pPr>
        <w:pStyle w:val="TerminalDisplay"/>
      </w:pPr>
      <w:r>
        <w:t>&lt;Datacom-Router&gt;dir</w:t>
      </w:r>
    </w:p>
    <w:p w14:paraId="1FEC6B62" w14:textId="77777777" w:rsidR="00BA0562" w:rsidRDefault="00BA0562" w:rsidP="00513773">
      <w:pPr>
        <w:pStyle w:val="TerminalDisplay"/>
      </w:pPr>
      <w:r>
        <w:t>Directory of flash:/</w:t>
      </w:r>
    </w:p>
    <w:p w14:paraId="4BE0599B" w14:textId="77777777" w:rsidR="00BA0562" w:rsidRDefault="00BA0562" w:rsidP="00513773">
      <w:pPr>
        <w:pStyle w:val="TerminalDisplay"/>
      </w:pPr>
    </w:p>
    <w:p w14:paraId="78DA6253" w14:textId="67B627EE" w:rsidR="00BA0562" w:rsidRDefault="00BA0562" w:rsidP="00513773">
      <w:pPr>
        <w:pStyle w:val="TerminalDisplay"/>
      </w:pPr>
      <w:r>
        <w:t xml:space="preserve">  Idx  Attr     Size(Byte)    </w:t>
      </w:r>
      <w:r w:rsidR="00D73066">
        <w:tab/>
      </w:r>
      <w:r>
        <w:t xml:space="preserve">Date    Time(LMT)  </w:t>
      </w:r>
      <w:r w:rsidR="00501FD1">
        <w:t xml:space="preserve"> </w:t>
      </w:r>
      <w:r>
        <w:t xml:space="preserve"> </w:t>
      </w:r>
      <w:r w:rsidR="00661C4F">
        <w:tab/>
      </w:r>
      <w:r>
        <w:t xml:space="preserve">FileName </w:t>
      </w:r>
    </w:p>
    <w:p w14:paraId="6CFB143E" w14:textId="0823FD39" w:rsidR="00BA0562" w:rsidRDefault="00BA0562" w:rsidP="00513773">
      <w:pPr>
        <w:pStyle w:val="TerminalDisplay"/>
      </w:pPr>
      <w:r>
        <w:t xml:space="preserve">    0  -rw-    126,538,240   </w:t>
      </w:r>
      <w:r w:rsidR="00D73066">
        <w:tab/>
      </w:r>
      <w:r>
        <w:t xml:space="preserve">Jul 04 2016 17:57:22   </w:t>
      </w:r>
      <w:r w:rsidR="00501FD1">
        <w:t xml:space="preserve"> </w:t>
      </w:r>
      <w:r>
        <w:t xml:space="preserve"> </w:t>
      </w:r>
      <w:r w:rsidR="00661C4F">
        <w:tab/>
      </w:r>
      <w:r>
        <w:t>ar651c- v300r019c00Sspc100.cc</w:t>
      </w:r>
    </w:p>
    <w:p w14:paraId="774485BB" w14:textId="446F97EB" w:rsidR="00BA0562" w:rsidRDefault="00BA0562" w:rsidP="00513773">
      <w:pPr>
        <w:pStyle w:val="TerminalDisplay"/>
      </w:pPr>
      <w:r>
        <w:t xml:space="preserve">    1  -rw-         22,622   </w:t>
      </w:r>
      <w:r w:rsidR="00D73066">
        <w:tab/>
      </w:r>
      <w:r>
        <w:t xml:space="preserve">Feb 20 2020 10:35:18    </w:t>
      </w:r>
      <w:r w:rsidR="00661C4F">
        <w:tab/>
      </w:r>
      <w:r>
        <w:t>mon_file.txt</w:t>
      </w:r>
    </w:p>
    <w:p w14:paraId="1ACB56D7" w14:textId="0C3766CE" w:rsidR="00BA0562" w:rsidRDefault="00BA0562" w:rsidP="00513773">
      <w:pPr>
        <w:pStyle w:val="TerminalDisplay"/>
      </w:pPr>
      <w:r>
        <w:t xml:space="preserve">    2  -rw-            737   </w:t>
      </w:r>
      <w:r w:rsidR="00D73066">
        <w:tab/>
      </w:r>
      <w:r>
        <w:t xml:space="preserve">Feb 20 2020 10:38:36    </w:t>
      </w:r>
      <w:r w:rsidR="00661C4F">
        <w:tab/>
      </w:r>
      <w:r>
        <w:t>vrpcfg.zip</w:t>
      </w:r>
    </w:p>
    <w:p w14:paraId="05CF2BFC" w14:textId="462172A1" w:rsidR="00BA0562" w:rsidRDefault="00BA0562" w:rsidP="00513773">
      <w:pPr>
        <w:pStyle w:val="TerminalDisplay"/>
      </w:pPr>
      <w:r>
        <w:t xml:space="preserve">    3  drw-              -   </w:t>
      </w:r>
      <w:r w:rsidR="00D73066">
        <w:tab/>
      </w:r>
      <w:r>
        <w:t xml:space="preserve">Jul 04 2016 18:51:04    </w:t>
      </w:r>
      <w:r w:rsidR="00661C4F">
        <w:tab/>
      </w:r>
      <w:r>
        <w:t>CPM_ENCRYPTED_FOLDER</w:t>
      </w:r>
    </w:p>
    <w:p w14:paraId="77D706A9" w14:textId="4B6A3FE1" w:rsidR="00BA0562" w:rsidRDefault="00BA0562" w:rsidP="00513773">
      <w:pPr>
        <w:pStyle w:val="TerminalDisplay"/>
      </w:pPr>
      <w:r>
        <w:t xml:space="preserve">    4  -rw-            783   </w:t>
      </w:r>
      <w:r w:rsidR="00D73066">
        <w:tab/>
      </w:r>
      <w:r>
        <w:t xml:space="preserve">Jul 10 2018 14:46:16    </w:t>
      </w:r>
      <w:r w:rsidR="00661C4F">
        <w:tab/>
      </w:r>
      <w:r>
        <w:t>default_local.cer</w:t>
      </w:r>
    </w:p>
    <w:p w14:paraId="0F27705E" w14:textId="3DDC670D" w:rsidR="00BA0562" w:rsidRDefault="00BA0562" w:rsidP="00513773">
      <w:pPr>
        <w:pStyle w:val="TerminalDisplay"/>
      </w:pPr>
      <w:r>
        <w:t xml:space="preserve">    5  -rw-              0   </w:t>
      </w:r>
      <w:r w:rsidR="00D73066">
        <w:tab/>
      </w:r>
      <w:r>
        <w:t xml:space="preserve">Sep 11 2017 00:00:54    </w:t>
      </w:r>
      <w:r w:rsidR="00661C4F">
        <w:tab/>
      </w:r>
      <w:r>
        <w:t>brdxpon_snmp_cfg.efs</w:t>
      </w:r>
    </w:p>
    <w:p w14:paraId="770E7A12" w14:textId="540AD00D" w:rsidR="00BA0562" w:rsidRDefault="00BA0562" w:rsidP="00513773">
      <w:pPr>
        <w:pStyle w:val="TerminalDisplay"/>
      </w:pPr>
      <w:r>
        <w:t xml:space="preserve">    6  drw-              -   </w:t>
      </w:r>
      <w:r w:rsidR="00D73066">
        <w:tab/>
      </w:r>
      <w:r>
        <w:t xml:space="preserve">Sep 11 2017 00:01:22    </w:t>
      </w:r>
      <w:r w:rsidR="00661C4F">
        <w:tab/>
      </w:r>
      <w:r>
        <w:t>update</w:t>
      </w:r>
    </w:p>
    <w:p w14:paraId="016E0006" w14:textId="63DA981F" w:rsidR="00BA0562" w:rsidRDefault="00BA0562" w:rsidP="00513773">
      <w:pPr>
        <w:pStyle w:val="TerminalDisplay"/>
      </w:pPr>
      <w:r>
        <w:t xml:space="preserve">    7  drw-              -   </w:t>
      </w:r>
      <w:r w:rsidR="00D73066">
        <w:tab/>
      </w:r>
      <w:r>
        <w:t xml:space="preserve">Sep 11 2017 00:01:48    </w:t>
      </w:r>
      <w:r w:rsidR="00661C4F">
        <w:tab/>
      </w:r>
      <w:r>
        <w:t>shelldir</w:t>
      </w:r>
    </w:p>
    <w:p w14:paraId="7403A6D7" w14:textId="08747CD5" w:rsidR="00BA0562" w:rsidRDefault="00BA0562" w:rsidP="00513773">
      <w:pPr>
        <w:pStyle w:val="TerminalDisplay"/>
      </w:pPr>
      <w:r>
        <w:t xml:space="preserve">    8  drw-              -   </w:t>
      </w:r>
      <w:r w:rsidR="00D73066">
        <w:tab/>
      </w:r>
      <w:r>
        <w:t xml:space="preserve">Sep 21 2019 17:14:24    </w:t>
      </w:r>
      <w:r w:rsidR="00661C4F">
        <w:tab/>
      </w:r>
      <w:r>
        <w:t>localuser</w:t>
      </w:r>
    </w:p>
    <w:p w14:paraId="4B247CF1" w14:textId="7B79BDD5" w:rsidR="00BA0562" w:rsidRDefault="00BA0562" w:rsidP="00513773">
      <w:pPr>
        <w:pStyle w:val="TerminalDisplay"/>
      </w:pPr>
      <w:r>
        <w:t xml:space="preserve">    9  drw-              -   </w:t>
      </w:r>
      <w:r w:rsidR="00D73066">
        <w:tab/>
      </w:r>
      <w:r>
        <w:t xml:space="preserve">Sep 15 2017 04:35:52    </w:t>
      </w:r>
      <w:r w:rsidR="00661C4F">
        <w:tab/>
      </w:r>
      <w:r>
        <w:t>dhcp</w:t>
      </w:r>
    </w:p>
    <w:p w14:paraId="51DA1213" w14:textId="77E5B2F2" w:rsidR="00BA0562" w:rsidRPr="006132A9" w:rsidRDefault="00BA0562" w:rsidP="006132A9">
      <w:pPr>
        <w:pStyle w:val="TerminalDisplay"/>
        <w:rPr>
          <w:b/>
          <w:bCs/>
        </w:rPr>
      </w:pPr>
      <w:r w:rsidRPr="006132A9">
        <w:rPr>
          <w:b/>
          <w:bCs/>
        </w:rPr>
        <w:t xml:space="preserve">   10  -rw-          1,404   </w:t>
      </w:r>
      <w:r w:rsidR="00D73066">
        <w:rPr>
          <w:b/>
          <w:bCs/>
        </w:rPr>
        <w:tab/>
      </w:r>
      <w:r w:rsidRPr="006132A9">
        <w:rPr>
          <w:b/>
          <w:bCs/>
        </w:rPr>
        <w:t xml:space="preserve">Feb 20 2020 11:55:17   </w:t>
      </w:r>
      <w:r w:rsidR="00661C4F">
        <w:rPr>
          <w:b/>
          <w:bCs/>
        </w:rPr>
        <w:tab/>
      </w:r>
      <w:r w:rsidRPr="006132A9">
        <w:rPr>
          <w:b/>
          <w:bCs/>
        </w:rPr>
        <w:t>test.cfg</w:t>
      </w:r>
    </w:p>
    <w:p w14:paraId="35F44BA7" w14:textId="420ED743" w:rsidR="00BA0562" w:rsidRDefault="00BA0562" w:rsidP="00513773">
      <w:pPr>
        <w:pStyle w:val="TerminalDisplay"/>
      </w:pPr>
      <w:r>
        <w:t xml:space="preserve">   11  -rw-            509   </w:t>
      </w:r>
      <w:r w:rsidR="00D73066">
        <w:tab/>
      </w:r>
      <w:r>
        <w:t xml:space="preserve">Feb 20 2020 11:55:18    </w:t>
      </w:r>
      <w:r w:rsidR="00661C4F">
        <w:tab/>
      </w:r>
      <w:r>
        <w:t>private-data.txt</w:t>
      </w:r>
    </w:p>
    <w:p w14:paraId="78071CF5" w14:textId="4E650E2A" w:rsidR="00BA0562" w:rsidRDefault="00BA0562" w:rsidP="00513773">
      <w:pPr>
        <w:pStyle w:val="TerminalDisplay"/>
      </w:pPr>
      <w:r>
        <w:t xml:space="preserve">   12  -rw-          2,686   </w:t>
      </w:r>
      <w:r w:rsidR="00D73066">
        <w:tab/>
      </w:r>
      <w:r>
        <w:t xml:space="preserve">Dec 19 2019 15:05:18    </w:t>
      </w:r>
      <w:r w:rsidR="00661C4F">
        <w:tab/>
      </w:r>
      <w:r>
        <w:t>mon_lpu_file.txt</w:t>
      </w:r>
    </w:p>
    <w:p w14:paraId="43EED44C" w14:textId="15DD3F85" w:rsidR="00BA0562" w:rsidRDefault="00BA0562" w:rsidP="00513773">
      <w:pPr>
        <w:pStyle w:val="TerminalDisplay"/>
      </w:pPr>
      <w:r>
        <w:t xml:space="preserve">   13  -rw-          3,072   </w:t>
      </w:r>
      <w:r w:rsidR="00D73066">
        <w:tab/>
      </w:r>
      <w:r>
        <w:t xml:space="preserve">Dec 18 2019 18:15:54    </w:t>
      </w:r>
      <w:r w:rsidR="00661C4F">
        <w:tab/>
      </w:r>
      <w:r>
        <w:t>Boot_LogFile</w:t>
      </w:r>
    </w:p>
    <w:p w14:paraId="3C5333AA" w14:textId="77777777" w:rsidR="00BA0562" w:rsidRDefault="00BA0562" w:rsidP="00513773">
      <w:pPr>
        <w:pStyle w:val="TerminalDisplay"/>
      </w:pPr>
    </w:p>
    <w:p w14:paraId="5EF1C23E" w14:textId="77777777" w:rsidR="00BA0562" w:rsidRDefault="00BA0562" w:rsidP="00513773">
      <w:pPr>
        <w:pStyle w:val="TerminalDisplay"/>
      </w:pPr>
      <w:r>
        <w:t>510,484 KB total available (386,452 KB free)</w:t>
      </w:r>
    </w:p>
    <w:p w14:paraId="7BB5BB48" w14:textId="77777777" w:rsidR="00BA0562" w:rsidRPr="00513773" w:rsidRDefault="00BA0562" w:rsidP="00513773">
      <w:pPr>
        <w:pStyle w:val="TerminalDisplay"/>
        <w:shd w:val="clear" w:color="auto" w:fill="auto"/>
        <w:rPr>
          <w:i/>
          <w:iCs/>
        </w:rPr>
      </w:pPr>
      <w:r w:rsidRPr="00513773">
        <w:rPr>
          <w:i/>
          <w:iCs/>
        </w:rPr>
        <w:t>The configuration file is saved successfully.</w:t>
      </w:r>
    </w:p>
    <w:p w14:paraId="05DEB58B" w14:textId="77777777" w:rsidR="00BA0562" w:rsidRDefault="00BA0562" w:rsidP="00513773">
      <w:r>
        <w:t># Set the file as the startup configuration file.</w:t>
      </w:r>
    </w:p>
    <w:p w14:paraId="4BE736B0" w14:textId="77777777" w:rsidR="00BA0562" w:rsidRDefault="00BA0562" w:rsidP="00513773">
      <w:pPr>
        <w:pStyle w:val="TerminalDisplay"/>
      </w:pPr>
      <w:r>
        <w:t xml:space="preserve">&lt;Datacom-Router&gt;startup saved-configuration test.cfg </w:t>
      </w:r>
    </w:p>
    <w:p w14:paraId="0029E9B0" w14:textId="77777777" w:rsidR="00BA0562" w:rsidRDefault="00BA0562" w:rsidP="00513773">
      <w:pPr>
        <w:pStyle w:val="TerminalDisplay"/>
      </w:pPr>
      <w:r>
        <w:t>This operation will take several minutes, please wait.....</w:t>
      </w:r>
    </w:p>
    <w:p w14:paraId="62F6C00E" w14:textId="77777777" w:rsidR="00BA0562" w:rsidRDefault="00BA0562" w:rsidP="00513773">
      <w:pPr>
        <w:pStyle w:val="TerminalDisplay"/>
      </w:pPr>
      <w:r>
        <w:t>Info: Succeeded in setting the file for booting system</w:t>
      </w:r>
    </w:p>
    <w:p w14:paraId="2F32BEFE" w14:textId="77777777" w:rsidR="00BA0562" w:rsidRDefault="00BA0562" w:rsidP="00513773">
      <w:r>
        <w:t># Display the startup configuration file.</w:t>
      </w:r>
    </w:p>
    <w:p w14:paraId="48D5D956" w14:textId="77777777" w:rsidR="00BA0562" w:rsidRDefault="00BA0562" w:rsidP="00513773">
      <w:pPr>
        <w:pStyle w:val="TerminalDisplay"/>
      </w:pPr>
      <w:r>
        <w:t xml:space="preserve">&lt;Datacom-Router&gt;display startup </w:t>
      </w:r>
    </w:p>
    <w:p w14:paraId="4EFF8185" w14:textId="77777777" w:rsidR="00BA0562" w:rsidRDefault="00BA0562" w:rsidP="00513773">
      <w:pPr>
        <w:pStyle w:val="TerminalDisplay"/>
      </w:pPr>
      <w:r>
        <w:t xml:space="preserve">MainBoard: </w:t>
      </w:r>
    </w:p>
    <w:p w14:paraId="3B18BDE2" w14:textId="3274742D" w:rsidR="00BA0562" w:rsidRDefault="00BA0562" w:rsidP="00513773">
      <w:pPr>
        <w:pStyle w:val="TerminalDisplay"/>
      </w:pPr>
      <w:r>
        <w:t xml:space="preserve">  Startup system software:            </w:t>
      </w:r>
      <w:r w:rsidR="003932E1">
        <w:t xml:space="preserve">      </w:t>
      </w:r>
      <w:r w:rsidR="00D73066">
        <w:tab/>
      </w:r>
      <w:r>
        <w:t>flash:/ ar651c- v300r019c00Sspc100.cc</w:t>
      </w:r>
    </w:p>
    <w:p w14:paraId="3F395687" w14:textId="692E5B60" w:rsidR="00BA0562" w:rsidRDefault="00BA0562" w:rsidP="00513773">
      <w:pPr>
        <w:pStyle w:val="TerminalDisplay"/>
      </w:pPr>
      <w:r>
        <w:t xml:space="preserve">  Next startup system software:              </w:t>
      </w:r>
      <w:r w:rsidR="00D73066">
        <w:tab/>
      </w:r>
      <w:r>
        <w:t>flash:/ ar651c- v300r019c00Sspc100.cc</w:t>
      </w:r>
    </w:p>
    <w:p w14:paraId="15B94134" w14:textId="5226C674" w:rsidR="00BA0562" w:rsidRDefault="00BA0562" w:rsidP="00513773">
      <w:pPr>
        <w:pStyle w:val="TerminalDisplay"/>
      </w:pPr>
      <w:r>
        <w:t xml:space="preserve">  Backup system software for next startup: </w:t>
      </w:r>
      <w:r w:rsidR="003932E1">
        <w:t xml:space="preserve"> </w:t>
      </w:r>
      <w:r>
        <w:t xml:space="preserve">   </w:t>
      </w:r>
      <w:r w:rsidR="00D73066">
        <w:tab/>
      </w:r>
      <w:r>
        <w:t>null</w:t>
      </w:r>
    </w:p>
    <w:p w14:paraId="7F07184A" w14:textId="1F15A67F" w:rsidR="00BA0562" w:rsidRDefault="00BA0562" w:rsidP="00513773">
      <w:pPr>
        <w:pStyle w:val="TerminalDisplay"/>
      </w:pPr>
      <w:r>
        <w:t xml:space="preserve">  Startup saved-configuration file:        </w:t>
      </w:r>
      <w:r w:rsidR="003932E1">
        <w:t xml:space="preserve"> </w:t>
      </w:r>
      <w:r>
        <w:t xml:space="preserve">   </w:t>
      </w:r>
      <w:r w:rsidR="00D73066">
        <w:tab/>
      </w:r>
      <w:r>
        <w:t>flash:/vrpcfg.zip</w:t>
      </w:r>
    </w:p>
    <w:p w14:paraId="4E3BDC1F" w14:textId="1CA10AF7" w:rsidR="00BA0562" w:rsidRDefault="00BA0562" w:rsidP="00513773">
      <w:pPr>
        <w:pStyle w:val="TerminalDisplay"/>
      </w:pPr>
      <w:r>
        <w:t xml:space="preserve">  Next startup saved-configuration file:     </w:t>
      </w:r>
      <w:r w:rsidR="003932E1">
        <w:t xml:space="preserve">  </w:t>
      </w:r>
      <w:r>
        <w:t xml:space="preserve"> </w:t>
      </w:r>
      <w:r w:rsidR="00D73066">
        <w:tab/>
      </w:r>
      <w:r>
        <w:t>flash:/test.cfg</w:t>
      </w:r>
    </w:p>
    <w:p w14:paraId="69787A3C" w14:textId="7C1A7783" w:rsidR="00BA0562" w:rsidRDefault="00BA0562" w:rsidP="00513773">
      <w:pPr>
        <w:pStyle w:val="TerminalDisplay"/>
      </w:pPr>
      <w:r>
        <w:t xml:space="preserve">  Startup license file:                       </w:t>
      </w:r>
      <w:r w:rsidR="00D73066">
        <w:tab/>
      </w:r>
      <w:r w:rsidR="00D73066">
        <w:tab/>
      </w:r>
      <w:r>
        <w:t>null</w:t>
      </w:r>
    </w:p>
    <w:p w14:paraId="4DF63BFE" w14:textId="1E67DBAC" w:rsidR="00BA0562" w:rsidRDefault="00BA0562" w:rsidP="00513773">
      <w:pPr>
        <w:pStyle w:val="TerminalDisplay"/>
      </w:pPr>
      <w:r>
        <w:t xml:space="preserve">  Next startup license file:                </w:t>
      </w:r>
      <w:r w:rsidR="003932E1">
        <w:t xml:space="preserve"> </w:t>
      </w:r>
      <w:r>
        <w:t xml:space="preserve">  </w:t>
      </w:r>
      <w:r w:rsidR="00D73066">
        <w:tab/>
      </w:r>
      <w:r>
        <w:t>null</w:t>
      </w:r>
    </w:p>
    <w:p w14:paraId="7A686433" w14:textId="11630B5C" w:rsidR="00BA0562" w:rsidRDefault="00BA0562" w:rsidP="00513773">
      <w:pPr>
        <w:pStyle w:val="TerminalDisplay"/>
      </w:pPr>
      <w:r>
        <w:t xml:space="preserve">  Startup patch package:                    </w:t>
      </w:r>
      <w:r w:rsidR="00D73066">
        <w:tab/>
      </w:r>
      <w:r>
        <w:t>null</w:t>
      </w:r>
    </w:p>
    <w:p w14:paraId="11D8EC12" w14:textId="1FB792E7" w:rsidR="00BA0562" w:rsidRDefault="00BA0562" w:rsidP="00513773">
      <w:pPr>
        <w:pStyle w:val="TerminalDisplay"/>
      </w:pPr>
      <w:r>
        <w:t xml:space="preserve">  Next startup patch package:                </w:t>
      </w:r>
      <w:r w:rsidR="00D73066">
        <w:tab/>
      </w:r>
      <w:r>
        <w:t>null</w:t>
      </w:r>
    </w:p>
    <w:p w14:paraId="49E5259C" w14:textId="608B7086" w:rsidR="00BA0562" w:rsidRDefault="00BA0562" w:rsidP="00513773">
      <w:pPr>
        <w:pStyle w:val="TerminalDisplay"/>
      </w:pPr>
      <w:r>
        <w:t xml:space="preserve">  Startup voice-files:                    </w:t>
      </w:r>
      <w:r w:rsidR="003932E1">
        <w:t xml:space="preserve"> </w:t>
      </w:r>
      <w:r>
        <w:t xml:space="preserve">   </w:t>
      </w:r>
      <w:r w:rsidR="00D73066">
        <w:tab/>
      </w:r>
      <w:r>
        <w:t>null</w:t>
      </w:r>
    </w:p>
    <w:p w14:paraId="76E0BEEA" w14:textId="60689EE4" w:rsidR="00BA0562" w:rsidRDefault="00BA0562" w:rsidP="00513773">
      <w:pPr>
        <w:pStyle w:val="TerminalDisplay"/>
      </w:pPr>
      <w:r>
        <w:t xml:space="preserve">  Next startup voice-files:             </w:t>
      </w:r>
      <w:r w:rsidR="003932E1">
        <w:t xml:space="preserve">     </w:t>
      </w:r>
      <w:r>
        <w:t xml:space="preserve">  </w:t>
      </w:r>
      <w:r w:rsidR="00D73066">
        <w:tab/>
      </w:r>
      <w:r>
        <w:t>null</w:t>
      </w:r>
    </w:p>
    <w:p w14:paraId="270910C5" w14:textId="77777777" w:rsidR="00BA0562" w:rsidRPr="00AC36F3" w:rsidRDefault="00BA0562" w:rsidP="00513773">
      <w:r>
        <w:t xml:space="preserve">The </w:t>
      </w:r>
      <w:r w:rsidRPr="0000387B">
        <w:rPr>
          <w:b/>
          <w:bCs/>
        </w:rPr>
        <w:t>display startup</w:t>
      </w:r>
      <w:r>
        <w:t xml:space="preserve"> command displays the system software and configuration, license, patch, and voice files.</w:t>
      </w:r>
    </w:p>
    <w:p w14:paraId="21D50F7D" w14:textId="77777777" w:rsidR="00BA0562" w:rsidRDefault="00BA0562" w:rsidP="00513773">
      <w:r>
        <w:t># Clear the configuration file.</w:t>
      </w:r>
    </w:p>
    <w:p w14:paraId="05BFF18D" w14:textId="77777777" w:rsidR="00BA0562" w:rsidRDefault="00BA0562" w:rsidP="00513773">
      <w:pPr>
        <w:pStyle w:val="TerminalDisplay"/>
      </w:pPr>
      <w:r>
        <w:t xml:space="preserve">&lt;Datacom-Router&gt;reset saved-configuration </w:t>
      </w:r>
    </w:p>
    <w:p w14:paraId="2FA2581C" w14:textId="77777777" w:rsidR="00BA0562" w:rsidRDefault="00BA0562" w:rsidP="00513773">
      <w:pPr>
        <w:pStyle w:val="TerminalDisplay"/>
      </w:pPr>
      <w:r>
        <w:t>This will delete the configuration in the flash memory.</w:t>
      </w:r>
    </w:p>
    <w:p w14:paraId="021AF242" w14:textId="77777777" w:rsidR="00BA0562" w:rsidRDefault="00BA0562" w:rsidP="00513773">
      <w:pPr>
        <w:pStyle w:val="TerminalDisplay"/>
      </w:pPr>
      <w:r>
        <w:t>The device configuratio</w:t>
      </w:r>
    </w:p>
    <w:p w14:paraId="5ECC7769" w14:textId="77777777" w:rsidR="00BA0562" w:rsidRDefault="00BA0562" w:rsidP="00513773">
      <w:pPr>
        <w:pStyle w:val="TerminalDisplay"/>
      </w:pPr>
      <w:r>
        <w:t>ns will be erased to reconfigure.</w:t>
      </w:r>
    </w:p>
    <w:p w14:paraId="650DE224" w14:textId="77777777" w:rsidR="00BA0562" w:rsidRDefault="00BA0562" w:rsidP="00513773">
      <w:pPr>
        <w:pStyle w:val="TerminalDisplay"/>
      </w:pPr>
      <w:r>
        <w:t xml:space="preserve">Are you sure? (y/n)[n]:y                         </w:t>
      </w:r>
      <w:r w:rsidRPr="006132A9">
        <w:rPr>
          <w:i/>
          <w:iCs/>
        </w:rPr>
        <w:t>//Enter y to confirm.</w:t>
      </w:r>
    </w:p>
    <w:p w14:paraId="60A97E9B" w14:textId="77777777" w:rsidR="00BA0562" w:rsidRDefault="00BA0562" w:rsidP="00513773">
      <w:pPr>
        <w:pStyle w:val="TerminalDisplay"/>
      </w:pPr>
      <w:r>
        <w:t xml:space="preserve"> Clear the configuration in the device successfully.</w:t>
      </w:r>
    </w:p>
    <w:p w14:paraId="616ADFFE" w14:textId="77777777" w:rsidR="00BA0562" w:rsidRDefault="00BA0562" w:rsidP="002075CB">
      <w:pPr>
        <w:pStyle w:val="Step"/>
        <w:outlineLvl w:val="9"/>
      </w:pPr>
      <w:r>
        <w:t>Restart the device.</w:t>
      </w:r>
    </w:p>
    <w:p w14:paraId="5C1FEB63" w14:textId="77777777" w:rsidR="00BA0562" w:rsidRDefault="00BA0562" w:rsidP="00513773">
      <w:pPr>
        <w:pStyle w:val="TerminalDisplay"/>
      </w:pPr>
      <w:r>
        <w:t xml:space="preserve">&lt;Datacom-Router&gt;reboot </w:t>
      </w:r>
    </w:p>
    <w:p w14:paraId="4F96262E" w14:textId="77777777" w:rsidR="00BA0562" w:rsidRDefault="00BA0562" w:rsidP="00513773">
      <w:pPr>
        <w:pStyle w:val="TerminalDisplay"/>
      </w:pPr>
      <w:r>
        <w:lastRenderedPageBreak/>
        <w:t>Info: The system is comparing the configuration, please wait.</w:t>
      </w:r>
    </w:p>
    <w:p w14:paraId="4E439E28" w14:textId="77777777" w:rsidR="00BA0562" w:rsidRDefault="00BA0562" w:rsidP="00513773">
      <w:pPr>
        <w:pStyle w:val="TerminalDisplay"/>
      </w:pPr>
      <w:r>
        <w:t>System will reboot! Continue ? [y/n]</w:t>
      </w:r>
      <w:r w:rsidRPr="006132A9">
        <w:rPr>
          <w:b/>
          <w:bCs/>
        </w:rPr>
        <w:t>:y</w:t>
      </w:r>
      <w:r>
        <w:t xml:space="preserve">                         </w:t>
      </w:r>
      <w:r w:rsidRPr="006132A9">
        <w:rPr>
          <w:i/>
          <w:iCs/>
        </w:rPr>
        <w:t>//Enter y to confirm.</w:t>
      </w:r>
    </w:p>
    <w:p w14:paraId="13175082" w14:textId="77777777" w:rsidR="00BA0562" w:rsidRDefault="00BA0562" w:rsidP="00513773">
      <w:pPr>
        <w:pStyle w:val="TerminalDisplay"/>
      </w:pPr>
      <w:r>
        <w:t>Info: system is rebooting ,please wait...</w:t>
      </w:r>
    </w:p>
    <w:p w14:paraId="007834E4" w14:textId="77777777" w:rsidR="00BA0562" w:rsidRPr="00513773" w:rsidRDefault="00BA0562" w:rsidP="00513773">
      <w:pPr>
        <w:pStyle w:val="TerminalDisplay"/>
        <w:shd w:val="clear" w:color="auto" w:fill="auto"/>
        <w:rPr>
          <w:i/>
          <w:iCs/>
        </w:rPr>
      </w:pPr>
      <w:r w:rsidRPr="00513773">
        <w:rPr>
          <w:i/>
          <w:iCs/>
        </w:rPr>
        <w:t>The system is restarting.</w:t>
      </w:r>
    </w:p>
    <w:p w14:paraId="1E91C202" w14:textId="77777777" w:rsidR="00BA0562" w:rsidRDefault="00BA0562" w:rsidP="00513773">
      <w:pPr>
        <w:pStyle w:val="TerminalDisplay"/>
      </w:pPr>
      <w:r>
        <w:t>&lt;Datacom-Router&gt;</w:t>
      </w:r>
    </w:p>
    <w:p w14:paraId="58CC7C86" w14:textId="77777777" w:rsidR="00BA0562" w:rsidRDefault="00BA0562" w:rsidP="00513773">
      <w:pPr>
        <w:pStyle w:val="TerminalDisplay"/>
        <w:shd w:val="clear" w:color="auto" w:fill="auto"/>
        <w:rPr>
          <w:i/>
          <w:iCs/>
        </w:rPr>
      </w:pPr>
      <w:r w:rsidRPr="00513773">
        <w:rPr>
          <w:i/>
          <w:iCs/>
        </w:rPr>
        <w:t>The device is restarted.</w:t>
      </w:r>
    </w:p>
    <w:p w14:paraId="37D2160E" w14:textId="77777777" w:rsidR="00513773" w:rsidRPr="00513773" w:rsidRDefault="00513773" w:rsidP="00513773">
      <w:pPr>
        <w:pStyle w:val="End"/>
      </w:pPr>
      <w:r>
        <w:t>----End</w:t>
      </w:r>
    </w:p>
    <w:p w14:paraId="11A4F280" w14:textId="77777777" w:rsidR="00BA0562" w:rsidRDefault="00BA0562" w:rsidP="00513773">
      <w:pPr>
        <w:pStyle w:val="2"/>
      </w:pPr>
      <w:bookmarkStart w:id="22" w:name="_Toc38986919"/>
      <w:r>
        <w:t>Verification</w:t>
      </w:r>
      <w:bookmarkEnd w:id="22"/>
      <w:r>
        <w:t xml:space="preserve"> </w:t>
      </w:r>
    </w:p>
    <w:p w14:paraId="7FF7E30D" w14:textId="77777777" w:rsidR="00BA0562" w:rsidRPr="00FB7911" w:rsidRDefault="00BA0562" w:rsidP="00513773">
      <w:r>
        <w:t>The details are not provided here.</w:t>
      </w:r>
    </w:p>
    <w:p w14:paraId="63CE5FA8" w14:textId="77777777" w:rsidR="00BA0562" w:rsidRDefault="00BA0562" w:rsidP="00513773">
      <w:pPr>
        <w:pStyle w:val="2"/>
      </w:pPr>
      <w:bookmarkStart w:id="23" w:name="_Toc38986920"/>
      <w:r>
        <w:t>Configuration Reference</w:t>
      </w:r>
      <w:bookmarkEnd w:id="23"/>
    </w:p>
    <w:p w14:paraId="7F38ACA2" w14:textId="77777777" w:rsidR="00BA0562" w:rsidRPr="00FB7911" w:rsidRDefault="00BA0562" w:rsidP="00513773">
      <w:r>
        <w:t>The details are not provided here.</w:t>
      </w:r>
    </w:p>
    <w:p w14:paraId="3C43C5AD" w14:textId="77777777" w:rsidR="00BA0562" w:rsidRPr="0000387B" w:rsidRDefault="00BA0562" w:rsidP="00513773">
      <w:pPr>
        <w:pStyle w:val="2"/>
      </w:pPr>
      <w:bookmarkStart w:id="24" w:name="_Toc38986921"/>
      <w:r>
        <w:t>Quiz</w:t>
      </w:r>
      <w:bookmarkEnd w:id="24"/>
    </w:p>
    <w:p w14:paraId="0F035D62" w14:textId="77777777" w:rsidR="00BA0562" w:rsidRDefault="00BA0562" w:rsidP="002075CB">
      <w:pPr>
        <w:pStyle w:val="ItemStep"/>
        <w:outlineLvl w:val="9"/>
      </w:pPr>
      <w:r>
        <w:t>Familiarize yourself with the function keys of Huawei VRP system according to section 2.6.</w:t>
      </w:r>
    </w:p>
    <w:p w14:paraId="0F2242C9" w14:textId="77777777" w:rsidR="00BA0562" w:rsidRDefault="00BA0562" w:rsidP="002075CB">
      <w:pPr>
        <w:pStyle w:val="ItemStep"/>
        <w:outlineLvl w:val="9"/>
      </w:pPr>
      <w:r>
        <w:t xml:space="preserve">In step 5, the </w:t>
      </w:r>
      <w:r w:rsidRPr="0000387B">
        <w:rPr>
          <w:b/>
          <w:bCs/>
        </w:rPr>
        <w:t>reset saved-configuration</w:t>
      </w:r>
      <w:r>
        <w:t xml:space="preserve"> command is executed to clear the configuration. Why is the configuration still retained after the device is restarted?</w:t>
      </w:r>
    </w:p>
    <w:p w14:paraId="3068C5C1" w14:textId="77777777" w:rsidR="00BA0562" w:rsidRDefault="00BA0562" w:rsidP="00513773">
      <w:pPr>
        <w:pStyle w:val="2"/>
      </w:pPr>
      <w:bookmarkStart w:id="25" w:name="_Toc35261156"/>
      <w:bookmarkStart w:id="26" w:name="_Toc38986922"/>
      <w:r>
        <w:t>Appendix</w:t>
      </w:r>
      <w:bookmarkEnd w:id="25"/>
      <w:bookmarkEnd w:id="26"/>
    </w:p>
    <w:p w14:paraId="3E774173" w14:textId="77777777" w:rsidR="00513773" w:rsidRPr="00513773" w:rsidRDefault="00513773" w:rsidP="002075CB">
      <w:pPr>
        <w:pStyle w:val="TableDescription"/>
        <w:outlineLvl w:val="9"/>
        <w:rPr>
          <w:lang w:eastAsia="en-US"/>
        </w:rPr>
      </w:pPr>
      <w:r>
        <w:t>System function keys</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838"/>
        <w:gridCol w:w="6100"/>
      </w:tblGrid>
      <w:tr w:rsidR="00513773" w14:paraId="32FEA42D" w14:textId="77777777" w:rsidTr="00513773">
        <w:trPr>
          <w:tblHeader/>
        </w:trPr>
        <w:tc>
          <w:tcPr>
            <w:tcW w:w="1838" w:type="dxa"/>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0016A56F" w14:textId="77777777" w:rsidR="00BA0562" w:rsidRPr="00BA0562" w:rsidRDefault="00BA0562" w:rsidP="00513773">
            <w:pPr>
              <w:pStyle w:val="TableHeading"/>
              <w:rPr>
                <w:lang w:bidi="ne-NP"/>
              </w:rPr>
            </w:pPr>
            <w:r w:rsidRPr="00BA0562">
              <w:rPr>
                <w:lang w:bidi="ne-NP"/>
              </w:rPr>
              <w:t>Key</w:t>
            </w:r>
          </w:p>
        </w:tc>
        <w:tc>
          <w:tcPr>
            <w:tcW w:w="6100" w:type="dxa"/>
            <w:tcBorders>
              <w:top w:val="single" w:sz="6" w:space="0" w:color="auto"/>
              <w:left w:val="single" w:sz="6" w:space="0" w:color="auto"/>
              <w:bottom w:val="single" w:sz="6" w:space="0" w:color="auto"/>
              <w:right w:val="single" w:sz="6" w:space="0" w:color="auto"/>
              <w:tl2br w:val="nil"/>
              <w:tr2bl w:val="nil"/>
            </w:tcBorders>
            <w:shd w:val="clear" w:color="auto" w:fill="D9D9D9"/>
          </w:tcPr>
          <w:p w14:paraId="7FD53FD4" w14:textId="77777777" w:rsidR="00BA0562" w:rsidRPr="00BA0562" w:rsidRDefault="00BA0562" w:rsidP="00513773">
            <w:pPr>
              <w:pStyle w:val="TableHeading"/>
              <w:rPr>
                <w:lang w:bidi="ne-NP"/>
              </w:rPr>
            </w:pPr>
            <w:r w:rsidRPr="00BA0562">
              <w:rPr>
                <w:lang w:bidi="ne-NP"/>
              </w:rPr>
              <w:t>Function</w:t>
            </w:r>
          </w:p>
        </w:tc>
      </w:tr>
      <w:tr w:rsidR="00513773" w:rsidRPr="00FB7911" w14:paraId="30F70BE3" w14:textId="77777777" w:rsidTr="00513773">
        <w:tc>
          <w:tcPr>
            <w:tcW w:w="1838" w:type="dxa"/>
            <w:shd w:val="clear" w:color="auto" w:fill="auto"/>
            <w:hideMark/>
          </w:tcPr>
          <w:p w14:paraId="6DED12B5" w14:textId="77777777" w:rsidR="00BA0562" w:rsidRPr="00BA0562" w:rsidRDefault="00BA0562" w:rsidP="00513773">
            <w:pPr>
              <w:pStyle w:val="TableText"/>
              <w:rPr>
                <w:lang w:bidi="ne-NP"/>
              </w:rPr>
            </w:pPr>
            <w:r w:rsidRPr="00BA0562">
              <w:rPr>
                <w:lang w:bidi="ne-NP"/>
              </w:rPr>
              <w:t>&lt;Ctrl+A&gt;</w:t>
            </w:r>
          </w:p>
        </w:tc>
        <w:tc>
          <w:tcPr>
            <w:tcW w:w="6100" w:type="dxa"/>
            <w:shd w:val="clear" w:color="auto" w:fill="auto"/>
            <w:hideMark/>
          </w:tcPr>
          <w:p w14:paraId="3AF3AB15" w14:textId="77777777" w:rsidR="00BA0562" w:rsidRPr="00BA0562" w:rsidRDefault="00BA0562" w:rsidP="00513773">
            <w:pPr>
              <w:pStyle w:val="TableText"/>
              <w:rPr>
                <w:lang w:bidi="ne-NP"/>
              </w:rPr>
            </w:pPr>
            <w:r w:rsidRPr="00BA0562">
              <w:rPr>
                <w:lang w:bidi="ne-NP"/>
              </w:rPr>
              <w:t>Moves the cursor to the beginning of the current line.</w:t>
            </w:r>
          </w:p>
        </w:tc>
      </w:tr>
      <w:tr w:rsidR="00513773" w:rsidRPr="00FB7911" w14:paraId="65C8E1A8" w14:textId="77777777" w:rsidTr="00513773">
        <w:tc>
          <w:tcPr>
            <w:tcW w:w="1838" w:type="dxa"/>
            <w:shd w:val="clear" w:color="auto" w:fill="auto"/>
            <w:hideMark/>
          </w:tcPr>
          <w:p w14:paraId="108FD357" w14:textId="77777777" w:rsidR="00BA0562" w:rsidRPr="00BA0562" w:rsidRDefault="00BA0562" w:rsidP="00513773">
            <w:pPr>
              <w:pStyle w:val="TableText"/>
              <w:rPr>
                <w:lang w:bidi="ne-NP"/>
              </w:rPr>
            </w:pPr>
            <w:r w:rsidRPr="00BA0562">
              <w:rPr>
                <w:lang w:bidi="ne-NP"/>
              </w:rPr>
              <w:t>&lt;Ctrl+B&gt;</w:t>
            </w:r>
          </w:p>
        </w:tc>
        <w:tc>
          <w:tcPr>
            <w:tcW w:w="6100" w:type="dxa"/>
            <w:shd w:val="clear" w:color="auto" w:fill="auto"/>
            <w:hideMark/>
          </w:tcPr>
          <w:p w14:paraId="78AB7C34" w14:textId="77777777" w:rsidR="00BA0562" w:rsidRPr="00BA0562" w:rsidRDefault="00BA0562" w:rsidP="00513773">
            <w:pPr>
              <w:pStyle w:val="TableText"/>
              <w:rPr>
                <w:lang w:bidi="ne-NP"/>
              </w:rPr>
            </w:pPr>
            <w:r w:rsidRPr="00BA0562">
              <w:rPr>
                <w:lang w:bidi="ne-NP"/>
              </w:rPr>
              <w:t>Moves the cursor back one character.</w:t>
            </w:r>
          </w:p>
        </w:tc>
      </w:tr>
      <w:tr w:rsidR="00513773" w:rsidRPr="00FB7911" w14:paraId="74F45BA8" w14:textId="77777777" w:rsidTr="00513773">
        <w:tc>
          <w:tcPr>
            <w:tcW w:w="1838" w:type="dxa"/>
            <w:shd w:val="clear" w:color="auto" w:fill="auto"/>
            <w:hideMark/>
          </w:tcPr>
          <w:p w14:paraId="6685D327" w14:textId="77777777" w:rsidR="00BA0562" w:rsidRPr="00BA0562" w:rsidRDefault="00BA0562" w:rsidP="00513773">
            <w:pPr>
              <w:pStyle w:val="TableText"/>
              <w:rPr>
                <w:lang w:bidi="ne-NP"/>
              </w:rPr>
            </w:pPr>
            <w:r w:rsidRPr="00BA0562">
              <w:rPr>
                <w:lang w:bidi="ne-NP"/>
              </w:rPr>
              <w:t>&lt;Ctrl+C&gt;</w:t>
            </w:r>
          </w:p>
        </w:tc>
        <w:tc>
          <w:tcPr>
            <w:tcW w:w="6100" w:type="dxa"/>
            <w:shd w:val="clear" w:color="auto" w:fill="auto"/>
            <w:hideMark/>
          </w:tcPr>
          <w:p w14:paraId="3702794D" w14:textId="77777777" w:rsidR="00BA0562" w:rsidRPr="00BA0562" w:rsidRDefault="00BA0562" w:rsidP="00513773">
            <w:pPr>
              <w:pStyle w:val="TableText"/>
              <w:rPr>
                <w:lang w:bidi="ne-NP"/>
              </w:rPr>
            </w:pPr>
            <w:r w:rsidRPr="00BA0562">
              <w:rPr>
                <w:lang w:bidi="ne-NP"/>
              </w:rPr>
              <w:t>Stops performing current functions.</w:t>
            </w:r>
          </w:p>
        </w:tc>
      </w:tr>
      <w:tr w:rsidR="00513773" w:rsidRPr="00FB7911" w14:paraId="75195F5D" w14:textId="77777777" w:rsidTr="00513773">
        <w:tc>
          <w:tcPr>
            <w:tcW w:w="1838" w:type="dxa"/>
            <w:shd w:val="clear" w:color="auto" w:fill="auto"/>
            <w:hideMark/>
          </w:tcPr>
          <w:p w14:paraId="5D6D3052" w14:textId="77777777" w:rsidR="00BA0562" w:rsidRPr="00BA0562" w:rsidRDefault="00BA0562" w:rsidP="00513773">
            <w:pPr>
              <w:pStyle w:val="TableText"/>
              <w:rPr>
                <w:lang w:bidi="ne-NP"/>
              </w:rPr>
            </w:pPr>
            <w:r w:rsidRPr="00BA0562">
              <w:rPr>
                <w:lang w:bidi="ne-NP"/>
              </w:rPr>
              <w:t>&lt;Ctrl+D&gt;</w:t>
            </w:r>
          </w:p>
        </w:tc>
        <w:tc>
          <w:tcPr>
            <w:tcW w:w="6100" w:type="dxa"/>
            <w:shd w:val="clear" w:color="auto" w:fill="auto"/>
            <w:hideMark/>
          </w:tcPr>
          <w:p w14:paraId="40E39008" w14:textId="77777777" w:rsidR="00BA0562" w:rsidRPr="00BA0562" w:rsidRDefault="00BA0562" w:rsidP="00513773">
            <w:pPr>
              <w:pStyle w:val="TableText"/>
              <w:rPr>
                <w:lang w:bidi="ne-NP"/>
              </w:rPr>
            </w:pPr>
            <w:r w:rsidRPr="00BA0562">
              <w:rPr>
                <w:lang w:bidi="ne-NP"/>
              </w:rPr>
              <w:t>Deletes the character where the cursor is located at.</w:t>
            </w:r>
          </w:p>
        </w:tc>
      </w:tr>
      <w:tr w:rsidR="00513773" w:rsidRPr="00FB7911" w14:paraId="49001A4C" w14:textId="77777777" w:rsidTr="00513773">
        <w:tc>
          <w:tcPr>
            <w:tcW w:w="1838" w:type="dxa"/>
            <w:shd w:val="clear" w:color="auto" w:fill="auto"/>
            <w:hideMark/>
          </w:tcPr>
          <w:p w14:paraId="696C7888" w14:textId="77777777" w:rsidR="00BA0562" w:rsidRPr="00BA0562" w:rsidRDefault="00BA0562" w:rsidP="00513773">
            <w:pPr>
              <w:pStyle w:val="TableText"/>
              <w:rPr>
                <w:lang w:bidi="ne-NP"/>
              </w:rPr>
            </w:pPr>
            <w:r w:rsidRPr="00BA0562">
              <w:rPr>
                <w:lang w:bidi="ne-NP"/>
              </w:rPr>
              <w:t>&lt;Ctrl+E&gt;</w:t>
            </w:r>
          </w:p>
        </w:tc>
        <w:tc>
          <w:tcPr>
            <w:tcW w:w="6100" w:type="dxa"/>
            <w:shd w:val="clear" w:color="auto" w:fill="auto"/>
            <w:hideMark/>
          </w:tcPr>
          <w:p w14:paraId="0158DC17" w14:textId="77777777" w:rsidR="00BA0562" w:rsidRPr="00BA0562" w:rsidRDefault="00BA0562" w:rsidP="00513773">
            <w:pPr>
              <w:pStyle w:val="TableText"/>
              <w:rPr>
                <w:lang w:bidi="ne-NP"/>
              </w:rPr>
            </w:pPr>
            <w:r w:rsidRPr="00BA0562">
              <w:rPr>
                <w:lang w:bidi="ne-NP"/>
              </w:rPr>
              <w:t>Moves the cursor to the end of the last line.</w:t>
            </w:r>
          </w:p>
        </w:tc>
      </w:tr>
      <w:tr w:rsidR="00513773" w:rsidRPr="00FB7911" w14:paraId="76122FE2" w14:textId="77777777" w:rsidTr="00513773">
        <w:tc>
          <w:tcPr>
            <w:tcW w:w="1838" w:type="dxa"/>
            <w:shd w:val="clear" w:color="auto" w:fill="auto"/>
            <w:hideMark/>
          </w:tcPr>
          <w:p w14:paraId="23FDBB71" w14:textId="77777777" w:rsidR="00BA0562" w:rsidRPr="00BA0562" w:rsidRDefault="00BA0562" w:rsidP="00513773">
            <w:pPr>
              <w:pStyle w:val="TableText"/>
              <w:rPr>
                <w:lang w:bidi="ne-NP"/>
              </w:rPr>
            </w:pPr>
            <w:r w:rsidRPr="00BA0562">
              <w:rPr>
                <w:lang w:bidi="ne-NP"/>
              </w:rPr>
              <w:t>&lt;Ctrl+F&gt;</w:t>
            </w:r>
          </w:p>
        </w:tc>
        <w:tc>
          <w:tcPr>
            <w:tcW w:w="6100" w:type="dxa"/>
            <w:shd w:val="clear" w:color="auto" w:fill="auto"/>
            <w:hideMark/>
          </w:tcPr>
          <w:p w14:paraId="580C9738" w14:textId="77777777" w:rsidR="00BA0562" w:rsidRPr="00BA0562" w:rsidRDefault="00BA0562" w:rsidP="00513773">
            <w:pPr>
              <w:pStyle w:val="TableText"/>
              <w:rPr>
                <w:lang w:bidi="ne-NP"/>
              </w:rPr>
            </w:pPr>
            <w:r w:rsidRPr="00BA0562">
              <w:rPr>
                <w:lang w:bidi="ne-NP"/>
              </w:rPr>
              <w:t>Moves the cursor forward one character.</w:t>
            </w:r>
          </w:p>
        </w:tc>
      </w:tr>
      <w:tr w:rsidR="00513773" w:rsidRPr="00FB7911" w14:paraId="25473ED4" w14:textId="77777777" w:rsidTr="00513773">
        <w:tc>
          <w:tcPr>
            <w:tcW w:w="1838" w:type="dxa"/>
            <w:shd w:val="clear" w:color="auto" w:fill="auto"/>
            <w:hideMark/>
          </w:tcPr>
          <w:p w14:paraId="32C3EA90" w14:textId="77777777" w:rsidR="00BA0562" w:rsidRPr="00BA0562" w:rsidRDefault="00BA0562" w:rsidP="00513773">
            <w:pPr>
              <w:pStyle w:val="TableText"/>
              <w:rPr>
                <w:lang w:bidi="ne-NP"/>
              </w:rPr>
            </w:pPr>
            <w:r w:rsidRPr="00BA0562">
              <w:rPr>
                <w:lang w:bidi="ne-NP"/>
              </w:rPr>
              <w:t>&lt;Ctrl+H&gt;</w:t>
            </w:r>
          </w:p>
        </w:tc>
        <w:tc>
          <w:tcPr>
            <w:tcW w:w="6100" w:type="dxa"/>
            <w:shd w:val="clear" w:color="auto" w:fill="auto"/>
            <w:hideMark/>
          </w:tcPr>
          <w:p w14:paraId="210A5AB9" w14:textId="77777777" w:rsidR="00BA0562" w:rsidRPr="00BA0562" w:rsidRDefault="00BA0562" w:rsidP="00513773">
            <w:pPr>
              <w:pStyle w:val="TableText"/>
              <w:rPr>
                <w:lang w:bidi="ne-NP"/>
              </w:rPr>
            </w:pPr>
            <w:r w:rsidRPr="00BA0562">
              <w:rPr>
                <w:lang w:bidi="ne-NP"/>
              </w:rPr>
              <w:t>Deletes the character to the left of the cursor.</w:t>
            </w:r>
          </w:p>
        </w:tc>
      </w:tr>
      <w:tr w:rsidR="00513773" w:rsidRPr="00FB7911" w14:paraId="25A8F402" w14:textId="77777777" w:rsidTr="00513773">
        <w:tc>
          <w:tcPr>
            <w:tcW w:w="1838" w:type="dxa"/>
            <w:shd w:val="clear" w:color="auto" w:fill="auto"/>
            <w:hideMark/>
          </w:tcPr>
          <w:p w14:paraId="394219C4" w14:textId="77777777" w:rsidR="00BA0562" w:rsidRPr="00BA0562" w:rsidRDefault="00BA0562" w:rsidP="00513773">
            <w:pPr>
              <w:pStyle w:val="TableText"/>
              <w:rPr>
                <w:lang w:bidi="ne-NP"/>
              </w:rPr>
            </w:pPr>
            <w:r w:rsidRPr="00BA0562">
              <w:rPr>
                <w:lang w:bidi="ne-NP"/>
              </w:rPr>
              <w:lastRenderedPageBreak/>
              <w:t>&lt;Ctrl+K&gt;</w:t>
            </w:r>
          </w:p>
        </w:tc>
        <w:tc>
          <w:tcPr>
            <w:tcW w:w="6100" w:type="dxa"/>
            <w:shd w:val="clear" w:color="auto" w:fill="auto"/>
            <w:hideMark/>
          </w:tcPr>
          <w:p w14:paraId="37E34A5F" w14:textId="77777777" w:rsidR="00BA0562" w:rsidRPr="00BA0562" w:rsidRDefault="00BA0562" w:rsidP="00513773">
            <w:pPr>
              <w:pStyle w:val="TableText"/>
              <w:rPr>
                <w:lang w:bidi="ne-NP"/>
              </w:rPr>
            </w:pPr>
            <w:r w:rsidRPr="00BA0562">
              <w:rPr>
                <w:lang w:bidi="ne-NP"/>
              </w:rPr>
              <w:t>Terminates the connection of an outgoing call during connection establishment.</w:t>
            </w:r>
          </w:p>
        </w:tc>
      </w:tr>
      <w:tr w:rsidR="00513773" w:rsidRPr="00FB7911" w14:paraId="3F643999" w14:textId="77777777" w:rsidTr="00513773">
        <w:tc>
          <w:tcPr>
            <w:tcW w:w="1838" w:type="dxa"/>
            <w:shd w:val="clear" w:color="auto" w:fill="auto"/>
            <w:hideMark/>
          </w:tcPr>
          <w:p w14:paraId="5DA5ADDE" w14:textId="77777777" w:rsidR="00BA0562" w:rsidRPr="00BA0562" w:rsidRDefault="00BA0562" w:rsidP="00513773">
            <w:pPr>
              <w:pStyle w:val="TableText"/>
              <w:rPr>
                <w:lang w:bidi="ne-NP"/>
              </w:rPr>
            </w:pPr>
            <w:r w:rsidRPr="00BA0562">
              <w:rPr>
                <w:lang w:bidi="ne-NP"/>
              </w:rPr>
              <w:t>&lt;Ctrl+N&gt; or the down arrow key</w:t>
            </w:r>
          </w:p>
        </w:tc>
        <w:tc>
          <w:tcPr>
            <w:tcW w:w="6100" w:type="dxa"/>
            <w:shd w:val="clear" w:color="auto" w:fill="auto"/>
            <w:hideMark/>
          </w:tcPr>
          <w:p w14:paraId="380BFFE1" w14:textId="77777777" w:rsidR="00BA0562" w:rsidRPr="00BA0562" w:rsidRDefault="00BA0562" w:rsidP="00513773">
            <w:pPr>
              <w:pStyle w:val="TableText"/>
              <w:rPr>
                <w:lang w:bidi="ne-NP"/>
              </w:rPr>
            </w:pPr>
            <w:r w:rsidRPr="00BA0562">
              <w:rPr>
                <w:lang w:bidi="ne-NP"/>
              </w:rPr>
              <w:t>Displays the next command in the command history.</w:t>
            </w:r>
          </w:p>
        </w:tc>
      </w:tr>
      <w:tr w:rsidR="00513773" w:rsidRPr="00FB7911" w14:paraId="7F2AE013" w14:textId="77777777" w:rsidTr="00513773">
        <w:tc>
          <w:tcPr>
            <w:tcW w:w="1838" w:type="dxa"/>
            <w:shd w:val="clear" w:color="auto" w:fill="auto"/>
            <w:hideMark/>
          </w:tcPr>
          <w:p w14:paraId="03027AC7" w14:textId="77777777" w:rsidR="00BA0562" w:rsidRPr="00BA0562" w:rsidRDefault="00BA0562" w:rsidP="00513773">
            <w:pPr>
              <w:pStyle w:val="TableText"/>
              <w:rPr>
                <w:lang w:bidi="ne-NP"/>
              </w:rPr>
            </w:pPr>
            <w:r w:rsidRPr="00BA0562">
              <w:rPr>
                <w:lang w:bidi="ne-NP"/>
              </w:rPr>
              <w:t>&lt;Ctrl+N&gt; or the up arrow key</w:t>
            </w:r>
          </w:p>
        </w:tc>
        <w:tc>
          <w:tcPr>
            <w:tcW w:w="6100" w:type="dxa"/>
            <w:shd w:val="clear" w:color="auto" w:fill="auto"/>
            <w:hideMark/>
          </w:tcPr>
          <w:p w14:paraId="112CCFC1" w14:textId="77777777" w:rsidR="00BA0562" w:rsidRPr="00BA0562" w:rsidRDefault="00BA0562" w:rsidP="00513773">
            <w:pPr>
              <w:pStyle w:val="TableText"/>
              <w:rPr>
                <w:lang w:bidi="ne-NP"/>
              </w:rPr>
            </w:pPr>
            <w:r w:rsidRPr="00BA0562">
              <w:rPr>
                <w:lang w:bidi="ne-NP"/>
              </w:rPr>
              <w:t>Displays the previous command in the command history.</w:t>
            </w:r>
          </w:p>
        </w:tc>
      </w:tr>
      <w:tr w:rsidR="00513773" w:rsidRPr="00FB7911" w14:paraId="7D1A9159" w14:textId="77777777" w:rsidTr="00513773">
        <w:tc>
          <w:tcPr>
            <w:tcW w:w="1838" w:type="dxa"/>
            <w:shd w:val="clear" w:color="auto" w:fill="auto"/>
            <w:hideMark/>
          </w:tcPr>
          <w:p w14:paraId="2AE33C41" w14:textId="77777777" w:rsidR="00BA0562" w:rsidRPr="00BA0562" w:rsidRDefault="00BA0562" w:rsidP="00513773">
            <w:pPr>
              <w:pStyle w:val="TableText"/>
              <w:rPr>
                <w:lang w:bidi="ne-NP"/>
              </w:rPr>
            </w:pPr>
            <w:r w:rsidRPr="00BA0562">
              <w:rPr>
                <w:lang w:bidi="ne-NP"/>
              </w:rPr>
              <w:t>&lt;Ctrl+T&gt;</w:t>
            </w:r>
          </w:p>
        </w:tc>
        <w:tc>
          <w:tcPr>
            <w:tcW w:w="6100" w:type="dxa"/>
            <w:shd w:val="clear" w:color="auto" w:fill="auto"/>
            <w:hideMark/>
          </w:tcPr>
          <w:p w14:paraId="6A8B4D1F" w14:textId="77777777" w:rsidR="00BA0562" w:rsidRPr="00BA0562" w:rsidRDefault="00BA0562" w:rsidP="00513773">
            <w:pPr>
              <w:pStyle w:val="TableText"/>
              <w:rPr>
                <w:lang w:bidi="ne-NP"/>
              </w:rPr>
            </w:pPr>
            <w:r w:rsidRPr="00BA0562">
              <w:rPr>
                <w:lang w:bidi="ne-NP"/>
              </w:rPr>
              <w:t>Enters a question mark (?).</w:t>
            </w:r>
          </w:p>
        </w:tc>
      </w:tr>
      <w:tr w:rsidR="00513773" w:rsidRPr="00FB7911" w14:paraId="026C5864" w14:textId="77777777" w:rsidTr="00513773">
        <w:tc>
          <w:tcPr>
            <w:tcW w:w="1838" w:type="dxa"/>
            <w:shd w:val="clear" w:color="auto" w:fill="auto"/>
            <w:hideMark/>
          </w:tcPr>
          <w:p w14:paraId="7F470388" w14:textId="77777777" w:rsidR="00BA0562" w:rsidRPr="00BA0562" w:rsidRDefault="00BA0562" w:rsidP="00513773">
            <w:pPr>
              <w:pStyle w:val="TableText"/>
              <w:rPr>
                <w:lang w:bidi="ne-NP"/>
              </w:rPr>
            </w:pPr>
            <w:r w:rsidRPr="00BA0562">
              <w:rPr>
                <w:lang w:bidi="ne-NP"/>
              </w:rPr>
              <w:t>&lt;Ctrl+W&gt;</w:t>
            </w:r>
          </w:p>
        </w:tc>
        <w:tc>
          <w:tcPr>
            <w:tcW w:w="6100" w:type="dxa"/>
            <w:shd w:val="clear" w:color="auto" w:fill="auto"/>
            <w:hideMark/>
          </w:tcPr>
          <w:p w14:paraId="625F7084" w14:textId="77777777" w:rsidR="00BA0562" w:rsidRPr="00BA0562" w:rsidRDefault="00BA0562" w:rsidP="00513773">
            <w:pPr>
              <w:pStyle w:val="TableText"/>
              <w:rPr>
                <w:lang w:bidi="ne-NP"/>
              </w:rPr>
            </w:pPr>
            <w:r w:rsidRPr="00BA0562">
              <w:rPr>
                <w:lang w:bidi="ne-NP"/>
              </w:rPr>
              <w:t>Deletes the character string (word) to the left of the cursor.</w:t>
            </w:r>
          </w:p>
        </w:tc>
      </w:tr>
      <w:tr w:rsidR="00513773" w:rsidRPr="00FB7911" w14:paraId="12BE156A" w14:textId="77777777" w:rsidTr="00513773">
        <w:tc>
          <w:tcPr>
            <w:tcW w:w="1838" w:type="dxa"/>
            <w:shd w:val="clear" w:color="auto" w:fill="auto"/>
            <w:hideMark/>
          </w:tcPr>
          <w:p w14:paraId="11879F0A" w14:textId="77777777" w:rsidR="00BA0562" w:rsidRPr="00BA0562" w:rsidRDefault="00BA0562" w:rsidP="00513773">
            <w:pPr>
              <w:pStyle w:val="TableText"/>
              <w:rPr>
                <w:lang w:bidi="ne-NP"/>
              </w:rPr>
            </w:pPr>
            <w:r w:rsidRPr="00BA0562">
              <w:rPr>
                <w:lang w:bidi="ne-NP"/>
              </w:rPr>
              <w:t>&lt;Ctrl+X&gt;</w:t>
            </w:r>
          </w:p>
        </w:tc>
        <w:tc>
          <w:tcPr>
            <w:tcW w:w="6100" w:type="dxa"/>
            <w:shd w:val="clear" w:color="auto" w:fill="auto"/>
            <w:hideMark/>
          </w:tcPr>
          <w:p w14:paraId="1AED0AA5" w14:textId="77777777" w:rsidR="00BA0562" w:rsidRPr="00BA0562" w:rsidRDefault="00BA0562" w:rsidP="00513773">
            <w:pPr>
              <w:pStyle w:val="TableText"/>
              <w:rPr>
                <w:lang w:bidi="ne-NP"/>
              </w:rPr>
            </w:pPr>
            <w:r w:rsidRPr="00BA0562">
              <w:rPr>
                <w:lang w:bidi="ne-NP"/>
              </w:rPr>
              <w:t>Deletes all characters on the left of the cursor.</w:t>
            </w:r>
          </w:p>
        </w:tc>
      </w:tr>
      <w:tr w:rsidR="00513773" w:rsidRPr="00FB7911" w14:paraId="70F930E9" w14:textId="77777777" w:rsidTr="00513773">
        <w:tc>
          <w:tcPr>
            <w:tcW w:w="1838" w:type="dxa"/>
            <w:shd w:val="clear" w:color="auto" w:fill="auto"/>
            <w:hideMark/>
          </w:tcPr>
          <w:p w14:paraId="21484333" w14:textId="77777777" w:rsidR="00BA0562" w:rsidRPr="00BA0562" w:rsidRDefault="00BA0562" w:rsidP="00513773">
            <w:pPr>
              <w:pStyle w:val="TableText"/>
              <w:rPr>
                <w:lang w:bidi="ne-NP"/>
              </w:rPr>
            </w:pPr>
            <w:r w:rsidRPr="00BA0562">
              <w:rPr>
                <w:lang w:bidi="ne-NP"/>
              </w:rPr>
              <w:t>&lt;Ctrl+Y&gt;</w:t>
            </w:r>
          </w:p>
        </w:tc>
        <w:tc>
          <w:tcPr>
            <w:tcW w:w="6100" w:type="dxa"/>
            <w:shd w:val="clear" w:color="auto" w:fill="auto"/>
            <w:hideMark/>
          </w:tcPr>
          <w:p w14:paraId="6C46BE23" w14:textId="77777777" w:rsidR="00BA0562" w:rsidRPr="00BA0562" w:rsidRDefault="00BA0562" w:rsidP="00513773">
            <w:pPr>
              <w:pStyle w:val="TableText"/>
              <w:rPr>
                <w:lang w:bidi="ne-NP"/>
              </w:rPr>
            </w:pPr>
            <w:r w:rsidRPr="00BA0562">
              <w:rPr>
                <w:lang w:bidi="ne-NP"/>
              </w:rPr>
              <w:t>Deletes the character at the cursor and all characters to the right of the cursor.</w:t>
            </w:r>
          </w:p>
        </w:tc>
      </w:tr>
      <w:tr w:rsidR="00513773" w:rsidRPr="00FB7911" w14:paraId="29FF65EC" w14:textId="77777777" w:rsidTr="00513773">
        <w:tc>
          <w:tcPr>
            <w:tcW w:w="1838" w:type="dxa"/>
            <w:shd w:val="clear" w:color="auto" w:fill="auto"/>
            <w:hideMark/>
          </w:tcPr>
          <w:p w14:paraId="22D63F93" w14:textId="77777777" w:rsidR="00BA0562" w:rsidRPr="00BA0562" w:rsidRDefault="00BA0562" w:rsidP="00513773">
            <w:pPr>
              <w:pStyle w:val="TableText"/>
              <w:rPr>
                <w:lang w:bidi="ne-NP"/>
              </w:rPr>
            </w:pPr>
            <w:r w:rsidRPr="00BA0562">
              <w:rPr>
                <w:lang w:bidi="ne-NP"/>
              </w:rPr>
              <w:t>&lt;Ctrl+Z&gt;</w:t>
            </w:r>
          </w:p>
        </w:tc>
        <w:tc>
          <w:tcPr>
            <w:tcW w:w="6100" w:type="dxa"/>
            <w:shd w:val="clear" w:color="auto" w:fill="auto"/>
            <w:hideMark/>
          </w:tcPr>
          <w:p w14:paraId="1051B7A8" w14:textId="77777777" w:rsidR="00BA0562" w:rsidRPr="00BA0562" w:rsidRDefault="00BA0562" w:rsidP="00513773">
            <w:pPr>
              <w:pStyle w:val="TableText"/>
              <w:rPr>
                <w:lang w:bidi="ne-NP"/>
              </w:rPr>
            </w:pPr>
            <w:r w:rsidRPr="00BA0562">
              <w:rPr>
                <w:lang w:bidi="ne-NP"/>
              </w:rPr>
              <w:t>Returns to the user view.</w:t>
            </w:r>
          </w:p>
        </w:tc>
      </w:tr>
      <w:tr w:rsidR="00513773" w:rsidRPr="00FB7911" w14:paraId="763D2152" w14:textId="77777777" w:rsidTr="00513773">
        <w:tc>
          <w:tcPr>
            <w:tcW w:w="1838" w:type="dxa"/>
            <w:shd w:val="clear" w:color="auto" w:fill="auto"/>
            <w:hideMark/>
          </w:tcPr>
          <w:p w14:paraId="45F5E9EC" w14:textId="77777777" w:rsidR="00BA0562" w:rsidRPr="00BA0562" w:rsidRDefault="00BA0562" w:rsidP="00513773">
            <w:pPr>
              <w:pStyle w:val="TableText"/>
              <w:rPr>
                <w:lang w:bidi="ne-NP"/>
              </w:rPr>
            </w:pPr>
            <w:r w:rsidRPr="00BA0562">
              <w:rPr>
                <w:lang w:bidi="ne-NP"/>
              </w:rPr>
              <w:t>&lt;Ctrl+]&gt;</w:t>
            </w:r>
          </w:p>
        </w:tc>
        <w:tc>
          <w:tcPr>
            <w:tcW w:w="6100" w:type="dxa"/>
            <w:shd w:val="clear" w:color="auto" w:fill="auto"/>
            <w:hideMark/>
          </w:tcPr>
          <w:p w14:paraId="061BDEC0" w14:textId="77777777" w:rsidR="00BA0562" w:rsidRPr="00BA0562" w:rsidRDefault="00BA0562" w:rsidP="00513773">
            <w:pPr>
              <w:pStyle w:val="TableText"/>
              <w:rPr>
                <w:lang w:bidi="ne-NP"/>
              </w:rPr>
            </w:pPr>
            <w:r w:rsidRPr="00BA0562">
              <w:rPr>
                <w:lang w:bidi="ne-NP"/>
              </w:rPr>
              <w:t>Stops or redirects incoming connections.</w:t>
            </w:r>
          </w:p>
        </w:tc>
      </w:tr>
      <w:tr w:rsidR="00513773" w:rsidRPr="00FB7911" w14:paraId="36F0AD27" w14:textId="77777777" w:rsidTr="00513773">
        <w:tc>
          <w:tcPr>
            <w:tcW w:w="1838" w:type="dxa"/>
            <w:shd w:val="clear" w:color="auto" w:fill="auto"/>
            <w:hideMark/>
          </w:tcPr>
          <w:p w14:paraId="22344220" w14:textId="77777777" w:rsidR="00BA0562" w:rsidRPr="00BA0562" w:rsidRDefault="00BA0562" w:rsidP="00513773">
            <w:pPr>
              <w:pStyle w:val="TableText"/>
              <w:rPr>
                <w:lang w:bidi="ne-NP"/>
              </w:rPr>
            </w:pPr>
            <w:r w:rsidRPr="00BA0562">
              <w:rPr>
                <w:lang w:bidi="ne-NP"/>
              </w:rPr>
              <w:t>&lt;Esc+B&gt;</w:t>
            </w:r>
          </w:p>
        </w:tc>
        <w:tc>
          <w:tcPr>
            <w:tcW w:w="6100" w:type="dxa"/>
            <w:shd w:val="clear" w:color="auto" w:fill="auto"/>
            <w:hideMark/>
          </w:tcPr>
          <w:p w14:paraId="49D97880" w14:textId="77777777" w:rsidR="00BA0562" w:rsidRPr="00BA0562" w:rsidRDefault="00BA0562" w:rsidP="00513773">
            <w:pPr>
              <w:pStyle w:val="TableText"/>
              <w:rPr>
                <w:lang w:bidi="ne-NP"/>
              </w:rPr>
            </w:pPr>
            <w:r w:rsidRPr="00BA0562">
              <w:rPr>
                <w:lang w:bidi="ne-NP"/>
              </w:rPr>
              <w:t>Moves the cursor back one character string (word).</w:t>
            </w:r>
          </w:p>
        </w:tc>
      </w:tr>
      <w:tr w:rsidR="00513773" w:rsidRPr="00FB7911" w14:paraId="55D2E7F9" w14:textId="77777777" w:rsidTr="00513773">
        <w:tc>
          <w:tcPr>
            <w:tcW w:w="1838" w:type="dxa"/>
            <w:shd w:val="clear" w:color="auto" w:fill="auto"/>
            <w:hideMark/>
          </w:tcPr>
          <w:p w14:paraId="4A2F852A" w14:textId="77777777" w:rsidR="00BA0562" w:rsidRPr="00BA0562" w:rsidRDefault="00BA0562" w:rsidP="00513773">
            <w:pPr>
              <w:pStyle w:val="TableText"/>
              <w:rPr>
                <w:lang w:bidi="ne-NP"/>
              </w:rPr>
            </w:pPr>
            <w:r w:rsidRPr="00BA0562">
              <w:rPr>
                <w:lang w:bidi="ne-NP"/>
              </w:rPr>
              <w:t>&lt;Esc+D&gt;</w:t>
            </w:r>
          </w:p>
        </w:tc>
        <w:tc>
          <w:tcPr>
            <w:tcW w:w="6100" w:type="dxa"/>
            <w:shd w:val="clear" w:color="auto" w:fill="auto"/>
            <w:hideMark/>
          </w:tcPr>
          <w:p w14:paraId="1C14677D" w14:textId="77777777" w:rsidR="00BA0562" w:rsidRPr="00BA0562" w:rsidRDefault="00BA0562" w:rsidP="00513773">
            <w:pPr>
              <w:pStyle w:val="TableText"/>
              <w:rPr>
                <w:lang w:bidi="ne-NP"/>
              </w:rPr>
            </w:pPr>
            <w:r w:rsidRPr="00BA0562">
              <w:rPr>
                <w:lang w:bidi="ne-NP"/>
              </w:rPr>
              <w:t>Deletes one character string (word) to the right of the cursor.</w:t>
            </w:r>
          </w:p>
        </w:tc>
      </w:tr>
      <w:tr w:rsidR="00513773" w:rsidRPr="00FB7911" w14:paraId="63A8BB27" w14:textId="77777777" w:rsidTr="00513773">
        <w:tc>
          <w:tcPr>
            <w:tcW w:w="1838" w:type="dxa"/>
            <w:shd w:val="clear" w:color="auto" w:fill="auto"/>
            <w:hideMark/>
          </w:tcPr>
          <w:p w14:paraId="171A12D4" w14:textId="77777777" w:rsidR="00BA0562" w:rsidRPr="00BA0562" w:rsidRDefault="00BA0562" w:rsidP="00513773">
            <w:pPr>
              <w:pStyle w:val="TableText"/>
              <w:rPr>
                <w:lang w:bidi="ne-NP"/>
              </w:rPr>
            </w:pPr>
            <w:r w:rsidRPr="00BA0562">
              <w:rPr>
                <w:lang w:bidi="ne-NP"/>
              </w:rPr>
              <w:t>&lt;Esc+F&gt;</w:t>
            </w:r>
          </w:p>
        </w:tc>
        <w:tc>
          <w:tcPr>
            <w:tcW w:w="6100" w:type="dxa"/>
            <w:shd w:val="clear" w:color="auto" w:fill="auto"/>
            <w:hideMark/>
          </w:tcPr>
          <w:p w14:paraId="5E50FA8C" w14:textId="77777777" w:rsidR="00BA0562" w:rsidRPr="00BA0562" w:rsidRDefault="00BA0562" w:rsidP="00513773">
            <w:pPr>
              <w:pStyle w:val="TableText"/>
              <w:rPr>
                <w:lang w:bidi="ne-NP"/>
              </w:rPr>
            </w:pPr>
            <w:r w:rsidRPr="00BA0562">
              <w:rPr>
                <w:lang w:bidi="ne-NP"/>
              </w:rPr>
              <w:t>Moves the cursor forward one character string (word).</w:t>
            </w:r>
          </w:p>
        </w:tc>
      </w:tr>
    </w:tbl>
    <w:p w14:paraId="5B20AF64" w14:textId="77777777" w:rsidR="00BA0562" w:rsidRDefault="00BA0562" w:rsidP="00513773">
      <w:pPr>
        <w:rPr>
          <w:rStyle w:val="affffb"/>
          <w:rFonts w:ascii="HuaweiSans-Regular" w:hAnsi="HuaweiSans-Regular" w:hint="eastAsia"/>
          <w:b w:val="0"/>
          <w:bCs w:val="0"/>
          <w:smallCaps w:val="0"/>
          <w:spacing w:val="-4"/>
        </w:rPr>
      </w:pPr>
    </w:p>
    <w:p w14:paraId="0FF58292" w14:textId="77777777" w:rsidR="00513773" w:rsidRDefault="00513773" w:rsidP="00513773">
      <w:pPr>
        <w:rPr>
          <w:rStyle w:val="affffb"/>
          <w:rFonts w:ascii="HuaweiSans-Regular" w:hAnsi="HuaweiSans-Regular" w:hint="eastAsia"/>
          <w:b w:val="0"/>
          <w:bCs w:val="0"/>
          <w:smallCaps w:val="0"/>
          <w:spacing w:val="-4"/>
        </w:rPr>
        <w:sectPr w:rsidR="00513773" w:rsidSect="002075CB">
          <w:pgSz w:w="11906" w:h="16838" w:code="9"/>
          <w:pgMar w:top="1701" w:right="1134" w:bottom="1701" w:left="1134" w:header="567" w:footer="567" w:gutter="0"/>
          <w:cols w:space="425"/>
          <w:docGrid w:linePitch="312"/>
        </w:sectPr>
      </w:pPr>
    </w:p>
    <w:p w14:paraId="589EDC73" w14:textId="77777777" w:rsidR="00BA0562" w:rsidRPr="00513773" w:rsidRDefault="00BA0562" w:rsidP="00FB59F1">
      <w:pPr>
        <w:pStyle w:val="1"/>
      </w:pPr>
      <w:bookmarkStart w:id="27" w:name="_Toc35261157"/>
      <w:bookmarkStart w:id="28" w:name="_Toc38986923"/>
      <w:r w:rsidRPr="00513773">
        <w:lastRenderedPageBreak/>
        <w:t>Creating an Interconnected IP Network</w:t>
      </w:r>
      <w:bookmarkEnd w:id="27"/>
      <w:bookmarkEnd w:id="28"/>
    </w:p>
    <w:p w14:paraId="617C1792" w14:textId="77777777" w:rsidR="00BA0562" w:rsidRDefault="00BA0562" w:rsidP="00513773">
      <w:pPr>
        <w:pStyle w:val="2"/>
        <w:rPr>
          <w:lang w:eastAsia="zh-CN"/>
        </w:rPr>
      </w:pPr>
      <w:bookmarkStart w:id="29" w:name="_Toc35261158"/>
      <w:bookmarkStart w:id="30" w:name="_Toc38986924"/>
      <w:r>
        <w:t>Lab 1: IPv4 Addressing and Routing</w:t>
      </w:r>
      <w:bookmarkEnd w:id="29"/>
      <w:bookmarkEnd w:id="30"/>
    </w:p>
    <w:p w14:paraId="70A1162D" w14:textId="77777777" w:rsidR="00BA0562" w:rsidRDefault="00BA0562" w:rsidP="00513773">
      <w:pPr>
        <w:pStyle w:val="3"/>
      </w:pPr>
      <w:bookmarkStart w:id="31" w:name="_Toc38986925"/>
      <w:r>
        <w:t>Introduction</w:t>
      </w:r>
      <w:bookmarkEnd w:id="31"/>
    </w:p>
    <w:p w14:paraId="6EDCA9E4" w14:textId="77777777" w:rsidR="00BA0562" w:rsidRDefault="00BA0562" w:rsidP="00513773">
      <w:pPr>
        <w:pStyle w:val="40"/>
        <w:rPr>
          <w:rFonts w:hint="default"/>
        </w:rPr>
      </w:pPr>
      <w:bookmarkStart w:id="32" w:name="_Toc38986926"/>
      <w:r>
        <w:t>About This Lab</w:t>
      </w:r>
      <w:bookmarkEnd w:id="32"/>
    </w:p>
    <w:p w14:paraId="226E7F40" w14:textId="77777777" w:rsidR="00BA0562" w:rsidRDefault="00BA0562" w:rsidP="00513773">
      <w:r>
        <w:t>Internet Protocol version 4 (IPv4) is a core protocol of the TCP/IP protocol suite and works at the Internet layer in the TCP/IP model or the network layer in the Open System Interconnection (OSI) model. The network layer provides connectionless data transmission. Each IP datagram is transmitted independently, removing the need to establish a connection before IP datagrams are sent.</w:t>
      </w:r>
    </w:p>
    <w:p w14:paraId="041471A0" w14:textId="77777777" w:rsidR="00BA0562" w:rsidRDefault="00BA0562" w:rsidP="00513773">
      <w:r>
        <w:t>Routing is the basic element of data communication networks. It is the process of selecting paths on a network along which packets are sent from a source to a destination.</w:t>
      </w:r>
    </w:p>
    <w:p w14:paraId="1F57C385" w14:textId="77777777" w:rsidR="00BA0562" w:rsidRPr="007F0732" w:rsidRDefault="00BA0562" w:rsidP="00513773">
      <w:r>
        <w:t>In this lab activity, you will configure IPv4 addresses and static IPv4 routes, and understand basic routing principles in the process.</w:t>
      </w:r>
    </w:p>
    <w:p w14:paraId="04F4883B" w14:textId="77777777" w:rsidR="00BA0562" w:rsidRDefault="00BA0562" w:rsidP="00513773">
      <w:pPr>
        <w:pStyle w:val="40"/>
        <w:rPr>
          <w:rFonts w:hint="default"/>
        </w:rPr>
      </w:pPr>
      <w:bookmarkStart w:id="33" w:name="_Toc38986927"/>
      <w:r>
        <w:t>Objectives</w:t>
      </w:r>
      <w:bookmarkEnd w:id="33"/>
    </w:p>
    <w:p w14:paraId="341AFAC7" w14:textId="77777777" w:rsidR="00BA0562" w:rsidRPr="0000387B" w:rsidRDefault="00BA0562" w:rsidP="00513773">
      <w:r>
        <w:t>Upon completion of this task, you will be able to:</w:t>
      </w:r>
    </w:p>
    <w:p w14:paraId="0A1378BE" w14:textId="77777777" w:rsidR="00BA0562" w:rsidRDefault="00BA0562" w:rsidP="00513773">
      <w:pPr>
        <w:pStyle w:val="ItemList"/>
      </w:pPr>
      <w:r>
        <w:t>Learn how to configure an IPv4 address on an interface</w:t>
      </w:r>
    </w:p>
    <w:p w14:paraId="280BB956" w14:textId="77777777" w:rsidR="00BA0562" w:rsidRDefault="00BA0562" w:rsidP="00513773">
      <w:pPr>
        <w:pStyle w:val="ItemList"/>
      </w:pPr>
      <w:r>
        <w:t>Understand the functions and meanings of loopback interfaces</w:t>
      </w:r>
    </w:p>
    <w:p w14:paraId="64D1E771" w14:textId="77777777" w:rsidR="00BA0562" w:rsidRDefault="00BA0562" w:rsidP="00513773">
      <w:pPr>
        <w:pStyle w:val="ItemList"/>
      </w:pPr>
      <w:r>
        <w:t>Understand how direct routes are generated</w:t>
      </w:r>
    </w:p>
    <w:p w14:paraId="63A8B3AA" w14:textId="77777777" w:rsidR="00BA0562" w:rsidRDefault="00BA0562" w:rsidP="00513773">
      <w:pPr>
        <w:pStyle w:val="ItemList"/>
      </w:pPr>
      <w:r>
        <w:t>Learn how to configure static routes and understand the conditions for the static routes to take effect</w:t>
      </w:r>
    </w:p>
    <w:p w14:paraId="5A0163E3" w14:textId="77777777" w:rsidR="00BA0562" w:rsidRDefault="00BA0562" w:rsidP="00513773">
      <w:pPr>
        <w:pStyle w:val="ItemList"/>
      </w:pPr>
      <w:r>
        <w:t>Learn how to test the connectivity of the network layer by using the ping tool</w:t>
      </w:r>
    </w:p>
    <w:p w14:paraId="0261E139" w14:textId="77777777" w:rsidR="00BA0562" w:rsidRPr="00125958" w:rsidRDefault="00BA0562" w:rsidP="00513773">
      <w:pPr>
        <w:pStyle w:val="ItemList"/>
      </w:pPr>
      <w:r>
        <w:t>Learn how to configure static routes and understand their application scenarios</w:t>
      </w:r>
    </w:p>
    <w:p w14:paraId="0009EE73" w14:textId="77777777" w:rsidR="00BA0562" w:rsidRDefault="00BA0562" w:rsidP="00513773">
      <w:pPr>
        <w:pStyle w:val="40"/>
        <w:rPr>
          <w:rFonts w:hint="default"/>
        </w:rPr>
      </w:pPr>
      <w:bookmarkStart w:id="34" w:name="_Toc38986928"/>
      <w:r>
        <w:t>Networking Topology</w:t>
      </w:r>
      <w:bookmarkEnd w:id="34"/>
    </w:p>
    <w:p w14:paraId="180D61BD" w14:textId="77777777" w:rsidR="00BA0562" w:rsidRPr="001E4EEC" w:rsidRDefault="00BA0562" w:rsidP="00513773">
      <w:r>
        <w:t>R1, R2, and R3 are gateways of their networks. You need to configure these gateways to connect these networks.</w:t>
      </w:r>
    </w:p>
    <w:p w14:paraId="546B3D5C" w14:textId="77777777" w:rsidR="00BA0562" w:rsidRPr="00AE1DA0" w:rsidRDefault="00BA0562" w:rsidP="002075CB">
      <w:pPr>
        <w:pStyle w:val="FigureDescription"/>
        <w:outlineLvl w:val="9"/>
      </w:pPr>
      <w:r>
        <w:lastRenderedPageBreak/>
        <w:t>Lab topology for IPv4 addressing and routing</w:t>
      </w:r>
    </w:p>
    <w:p w14:paraId="311DDA03" w14:textId="77777777" w:rsidR="00BA0562" w:rsidRDefault="00A5717F" w:rsidP="00661C4F">
      <w:pPr>
        <w:jc w:val="center"/>
        <w:rPr>
          <w:noProof/>
          <w:lang w:bidi="ne-NP"/>
        </w:rPr>
      </w:pPr>
      <w:r w:rsidRPr="00661C4F">
        <w:rPr>
          <w:noProof/>
        </w:rPr>
        <w:drawing>
          <wp:inline distT="0" distB="0" distL="0" distR="0" wp14:anchorId="0FC3C55E" wp14:editId="64774E8F">
            <wp:extent cx="4418330" cy="2165350"/>
            <wp:effectExtent l="0" t="0" r="0" b="0"/>
            <wp:docPr id="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18330" cy="2165350"/>
                    </a:xfrm>
                    <a:prstGeom prst="rect">
                      <a:avLst/>
                    </a:prstGeom>
                    <a:noFill/>
                    <a:ln>
                      <a:noFill/>
                    </a:ln>
                  </pic:spPr>
                </pic:pic>
              </a:graphicData>
            </a:graphic>
          </wp:inline>
        </w:drawing>
      </w:r>
    </w:p>
    <w:p w14:paraId="61417051" w14:textId="77777777" w:rsidR="00513773" w:rsidRDefault="00513773" w:rsidP="00513773"/>
    <w:p w14:paraId="267EBB5A" w14:textId="77777777" w:rsidR="00BA0562" w:rsidRDefault="00BA0562" w:rsidP="00513773">
      <w:pPr>
        <w:pStyle w:val="3"/>
      </w:pPr>
      <w:bookmarkStart w:id="35" w:name="_Toc38986929"/>
      <w:r>
        <w:t>Lab Configuration</w:t>
      </w:r>
      <w:bookmarkEnd w:id="35"/>
    </w:p>
    <w:p w14:paraId="66E6430F" w14:textId="77777777" w:rsidR="00BA0562" w:rsidRDefault="00BA0562" w:rsidP="00513773">
      <w:pPr>
        <w:pStyle w:val="40"/>
        <w:rPr>
          <w:rFonts w:hint="default"/>
        </w:rPr>
      </w:pPr>
      <w:bookmarkStart w:id="36" w:name="_Toc38986930"/>
      <w:r>
        <w:t>Configuration Roadmap</w:t>
      </w:r>
      <w:bookmarkEnd w:id="36"/>
    </w:p>
    <w:p w14:paraId="2AA78EB6" w14:textId="77777777" w:rsidR="00BA0562" w:rsidRDefault="00BA0562" w:rsidP="002075CB">
      <w:pPr>
        <w:pStyle w:val="ItemStep"/>
        <w:outlineLvl w:val="9"/>
      </w:pPr>
      <w:r>
        <w:t>Configure IP addresses for the interfaces on the routers.</w:t>
      </w:r>
    </w:p>
    <w:p w14:paraId="791AA40C" w14:textId="77777777" w:rsidR="00BA0562" w:rsidRDefault="00BA0562" w:rsidP="002075CB">
      <w:pPr>
        <w:pStyle w:val="ItemStep"/>
        <w:outlineLvl w:val="9"/>
      </w:pPr>
      <w:r>
        <w:t>Configure static routes to interconnect the routers.</w:t>
      </w:r>
    </w:p>
    <w:p w14:paraId="0E144897" w14:textId="77777777" w:rsidR="00BA0562" w:rsidRDefault="00BA0562" w:rsidP="00513773">
      <w:pPr>
        <w:pStyle w:val="40"/>
        <w:rPr>
          <w:rFonts w:hint="default"/>
        </w:rPr>
      </w:pPr>
      <w:bookmarkStart w:id="37" w:name="_Toc38986931"/>
      <w:r>
        <w:t>Configuration Procedure</w:t>
      </w:r>
      <w:bookmarkEnd w:id="37"/>
    </w:p>
    <w:p w14:paraId="3B316F72" w14:textId="77777777" w:rsidR="00BA0562" w:rsidRDefault="00BA0562" w:rsidP="002075CB">
      <w:pPr>
        <w:pStyle w:val="Step"/>
        <w:outlineLvl w:val="9"/>
      </w:pPr>
      <w:r>
        <w:t>Complete basic device configuration.</w:t>
      </w:r>
    </w:p>
    <w:p w14:paraId="728D30CB" w14:textId="77777777" w:rsidR="00BA0562" w:rsidRDefault="00BA0562" w:rsidP="00513773">
      <w:r>
        <w:t># Name the devices.</w:t>
      </w:r>
    </w:p>
    <w:p w14:paraId="2D95C76B" w14:textId="77777777" w:rsidR="00BA0562" w:rsidRDefault="00BA0562" w:rsidP="00513773">
      <w:r>
        <w:t>The details are not provided here.</w:t>
      </w:r>
    </w:p>
    <w:p w14:paraId="66102E75" w14:textId="77777777" w:rsidR="00BA0562" w:rsidRDefault="00BA0562" w:rsidP="002075CB">
      <w:pPr>
        <w:pStyle w:val="Step"/>
        <w:outlineLvl w:val="9"/>
      </w:pPr>
      <w:r>
        <w:t>Display the IP address of the current interface and the routing table of the router.</w:t>
      </w:r>
    </w:p>
    <w:p w14:paraId="15D32F80" w14:textId="77777777" w:rsidR="00BA0562" w:rsidRDefault="00BA0562" w:rsidP="00513773">
      <w:r>
        <w:t xml:space="preserve"># Display the interface status on the router (R1 in this example). </w:t>
      </w:r>
    </w:p>
    <w:p w14:paraId="61D1F1AD" w14:textId="77777777" w:rsidR="00BA0562" w:rsidRDefault="00BA0562" w:rsidP="00513773">
      <w:pPr>
        <w:pStyle w:val="TerminalDisplay"/>
      </w:pPr>
      <w:r>
        <w:t xml:space="preserve">[R1]display ip interface brief </w:t>
      </w:r>
    </w:p>
    <w:p w14:paraId="4E31722F" w14:textId="77777777" w:rsidR="00BA0562" w:rsidRDefault="00BA0562" w:rsidP="00513773">
      <w:pPr>
        <w:pStyle w:val="TerminalDisplay"/>
      </w:pPr>
      <w:r>
        <w:t>*down: administratively down</w:t>
      </w:r>
    </w:p>
    <w:p w14:paraId="59F643F9" w14:textId="77777777" w:rsidR="00BA0562" w:rsidRDefault="00BA0562" w:rsidP="00513773">
      <w:pPr>
        <w:pStyle w:val="TerminalDisplay"/>
      </w:pPr>
      <w:r>
        <w:t>^down: standby</w:t>
      </w:r>
    </w:p>
    <w:p w14:paraId="579A8B8F" w14:textId="77777777" w:rsidR="00BA0562" w:rsidRDefault="00BA0562" w:rsidP="00513773">
      <w:pPr>
        <w:pStyle w:val="TerminalDisplay"/>
      </w:pPr>
      <w:r>
        <w:t>(l): loopback</w:t>
      </w:r>
    </w:p>
    <w:p w14:paraId="5EE8E090" w14:textId="77777777" w:rsidR="00BA0562" w:rsidRDefault="00BA0562" w:rsidP="00513773">
      <w:pPr>
        <w:pStyle w:val="TerminalDisplay"/>
      </w:pPr>
      <w:r>
        <w:t>(s): spoofing</w:t>
      </w:r>
    </w:p>
    <w:p w14:paraId="26FBD892" w14:textId="77777777" w:rsidR="00BA0562" w:rsidRDefault="00BA0562" w:rsidP="00513773">
      <w:pPr>
        <w:pStyle w:val="TerminalDisplay"/>
      </w:pPr>
      <w:r>
        <w:t>(E): E-Trunk down</w:t>
      </w:r>
    </w:p>
    <w:p w14:paraId="26B00DDE" w14:textId="77777777" w:rsidR="00BA0562" w:rsidRDefault="00BA0562" w:rsidP="00513773">
      <w:pPr>
        <w:pStyle w:val="TerminalDisplay"/>
      </w:pPr>
      <w:r>
        <w:t>The number of interface that is UP in Physical is 3</w:t>
      </w:r>
    </w:p>
    <w:p w14:paraId="4B10B34C" w14:textId="77777777" w:rsidR="00BA0562" w:rsidRDefault="00BA0562" w:rsidP="00513773">
      <w:pPr>
        <w:pStyle w:val="TerminalDisplay"/>
      </w:pPr>
      <w:r>
        <w:t>The number of interface that is DOWN in Physical is 5</w:t>
      </w:r>
    </w:p>
    <w:p w14:paraId="5ABB468C" w14:textId="77777777" w:rsidR="00BA0562" w:rsidRDefault="00BA0562" w:rsidP="00513773">
      <w:pPr>
        <w:pStyle w:val="TerminalDisplay"/>
      </w:pPr>
      <w:r>
        <w:t>The number of interface that is UP in Protocol is 1</w:t>
      </w:r>
    </w:p>
    <w:p w14:paraId="5D8E3DD4" w14:textId="77777777" w:rsidR="00BA0562" w:rsidRDefault="00BA0562" w:rsidP="00513773">
      <w:pPr>
        <w:pStyle w:val="TerminalDisplay"/>
      </w:pPr>
      <w:r>
        <w:t>The number of interface that is DOWN in Protocol is 10</w:t>
      </w:r>
    </w:p>
    <w:p w14:paraId="34E6C71B" w14:textId="77777777" w:rsidR="00BA0562" w:rsidRDefault="00BA0562" w:rsidP="00513773">
      <w:pPr>
        <w:pStyle w:val="TerminalDisplay"/>
      </w:pPr>
    </w:p>
    <w:p w14:paraId="216FE076" w14:textId="02381A80" w:rsidR="00BA1D85" w:rsidRPr="00BA1D85" w:rsidRDefault="00BA1D85" w:rsidP="00BA1D85">
      <w:pPr>
        <w:pStyle w:val="2f2"/>
        <w:ind w:left="1701" w:hanging="1"/>
        <w:rPr>
          <w:rFonts w:ascii="Huawei Sans" w:hAnsi="Huawei Sans"/>
          <w:snapToGrid w:val="0"/>
          <w:spacing w:val="-1"/>
          <w:sz w:val="16"/>
          <w:szCs w:val="16"/>
        </w:rPr>
      </w:pPr>
      <w:r w:rsidRPr="00BA1D85">
        <w:rPr>
          <w:rFonts w:ascii="Huawei Sans" w:hAnsi="Huawei Sans" w:hint="eastAsia"/>
          <w:snapToGrid w:val="0"/>
          <w:spacing w:val="-1"/>
          <w:sz w:val="16"/>
          <w:szCs w:val="16"/>
        </w:rPr>
        <w:t xml:space="preserve">Interface                      </w:t>
      </w:r>
      <w:r w:rsidRPr="00BA1D85">
        <w:rPr>
          <w:rFonts w:ascii="Huawei Sans" w:hAnsi="Huawei Sans" w:hint="eastAsia"/>
          <w:snapToGrid w:val="0"/>
          <w:spacing w:val="-1"/>
          <w:sz w:val="16"/>
          <w:szCs w:val="16"/>
        </w:rPr>
        <w:tab/>
        <w:t xml:space="preserve">IP Address/Mask      </w:t>
      </w:r>
      <w:r w:rsidR="00D73066">
        <w:rPr>
          <w:rFonts w:ascii="Huawei Sans" w:hAnsi="Huawei Sans"/>
          <w:snapToGrid w:val="0"/>
          <w:spacing w:val="-1"/>
          <w:sz w:val="16"/>
          <w:szCs w:val="16"/>
        </w:rPr>
        <w:tab/>
      </w:r>
      <w:r w:rsidRPr="00BA1D85">
        <w:rPr>
          <w:rFonts w:ascii="Huawei Sans" w:hAnsi="Huawei Sans"/>
          <w:snapToGrid w:val="0"/>
          <w:spacing w:val="-1"/>
          <w:sz w:val="16"/>
          <w:szCs w:val="16"/>
        </w:rPr>
        <w:tab/>
      </w:r>
      <w:r w:rsidRPr="00BA1D85">
        <w:rPr>
          <w:rFonts w:ascii="Huawei Sans" w:hAnsi="Huawei Sans" w:hint="eastAsia"/>
          <w:snapToGrid w:val="0"/>
          <w:spacing w:val="-1"/>
          <w:sz w:val="16"/>
          <w:szCs w:val="16"/>
        </w:rPr>
        <w:t xml:space="preserve">Physical   </w:t>
      </w:r>
      <w:r>
        <w:rPr>
          <w:rFonts w:ascii="Huawei Sans" w:hAnsi="Huawei Sans"/>
          <w:snapToGrid w:val="0"/>
          <w:spacing w:val="-1"/>
          <w:sz w:val="16"/>
          <w:szCs w:val="16"/>
        </w:rPr>
        <w:t xml:space="preserve"> </w:t>
      </w:r>
      <w:r w:rsidR="00D73066">
        <w:rPr>
          <w:rFonts w:ascii="Huawei Sans" w:hAnsi="Huawei Sans"/>
          <w:snapToGrid w:val="0"/>
          <w:spacing w:val="-1"/>
          <w:sz w:val="16"/>
          <w:szCs w:val="16"/>
        </w:rPr>
        <w:tab/>
      </w:r>
      <w:r>
        <w:rPr>
          <w:rFonts w:ascii="Huawei Sans" w:hAnsi="Huawei Sans" w:hint="eastAsia"/>
          <w:snapToGrid w:val="0"/>
          <w:spacing w:val="-1"/>
          <w:sz w:val="16"/>
          <w:szCs w:val="16"/>
        </w:rPr>
        <w:t>Protocol</w:t>
      </w:r>
    </w:p>
    <w:p w14:paraId="5C02C471" w14:textId="3D825403" w:rsidR="00BA1D85" w:rsidRPr="00BA1D85" w:rsidRDefault="00BA1D85" w:rsidP="00BA1D85">
      <w:pPr>
        <w:pStyle w:val="2f2"/>
        <w:ind w:left="1701" w:hanging="1"/>
        <w:rPr>
          <w:rFonts w:ascii="Huawei Sans" w:hAnsi="Huawei Sans"/>
          <w:snapToGrid w:val="0"/>
          <w:spacing w:val="-1"/>
          <w:sz w:val="16"/>
          <w:szCs w:val="16"/>
        </w:rPr>
      </w:pPr>
      <w:r w:rsidRPr="00BA1D85">
        <w:rPr>
          <w:rFonts w:ascii="Huawei Sans" w:hAnsi="Huawei Sans" w:hint="eastAsia"/>
          <w:snapToGrid w:val="0"/>
          <w:spacing w:val="-1"/>
          <w:sz w:val="16"/>
          <w:szCs w:val="16"/>
        </w:rPr>
        <w:t xml:space="preserve">GigabitEthernet0/0/1              unassigned           </w:t>
      </w:r>
      <w:r w:rsidRPr="00BA1D85">
        <w:rPr>
          <w:rFonts w:ascii="Huawei Sans" w:hAnsi="Huawei Sans"/>
          <w:snapToGrid w:val="0"/>
          <w:spacing w:val="-1"/>
          <w:sz w:val="16"/>
          <w:szCs w:val="16"/>
        </w:rPr>
        <w:tab/>
        <w:t>up</w:t>
      </w:r>
      <w:r w:rsidRPr="00BA1D85">
        <w:rPr>
          <w:rFonts w:ascii="Huawei Sans" w:hAnsi="Huawei Sans" w:hint="eastAsia"/>
          <w:snapToGrid w:val="0"/>
          <w:spacing w:val="-1"/>
          <w:sz w:val="16"/>
          <w:szCs w:val="16"/>
        </w:rPr>
        <w:t xml:space="preserve">       </w:t>
      </w:r>
      <w:r>
        <w:rPr>
          <w:rFonts w:ascii="Huawei Sans" w:hAnsi="Huawei Sans"/>
          <w:snapToGrid w:val="0"/>
          <w:spacing w:val="-1"/>
          <w:sz w:val="16"/>
          <w:szCs w:val="16"/>
        </w:rPr>
        <w:t xml:space="preserve"> </w:t>
      </w:r>
      <w:r w:rsidRPr="00BA1D85">
        <w:rPr>
          <w:rFonts w:ascii="Huawei Sans" w:hAnsi="Huawei Sans"/>
          <w:snapToGrid w:val="0"/>
          <w:spacing w:val="-1"/>
          <w:sz w:val="16"/>
          <w:szCs w:val="16"/>
        </w:rPr>
        <w:tab/>
      </w:r>
      <w:r w:rsidR="00D73066">
        <w:rPr>
          <w:rFonts w:ascii="Huawei Sans" w:hAnsi="Huawei Sans"/>
          <w:snapToGrid w:val="0"/>
          <w:spacing w:val="-1"/>
          <w:sz w:val="16"/>
          <w:szCs w:val="16"/>
        </w:rPr>
        <w:tab/>
      </w:r>
      <w:r>
        <w:rPr>
          <w:rFonts w:ascii="Huawei Sans" w:hAnsi="Huawei Sans" w:hint="eastAsia"/>
          <w:snapToGrid w:val="0"/>
          <w:spacing w:val="-1"/>
          <w:sz w:val="16"/>
          <w:szCs w:val="16"/>
        </w:rPr>
        <w:t>down</w:t>
      </w:r>
    </w:p>
    <w:p w14:paraId="7136F804" w14:textId="4BDDDE1E" w:rsidR="00BA1D85" w:rsidRPr="00BA1D85" w:rsidRDefault="00BA1D85" w:rsidP="00BA1D85">
      <w:pPr>
        <w:pStyle w:val="2f2"/>
        <w:ind w:left="1701" w:hanging="1"/>
        <w:rPr>
          <w:rFonts w:ascii="Huawei Sans" w:hAnsi="Huawei Sans"/>
          <w:snapToGrid w:val="0"/>
          <w:spacing w:val="-1"/>
          <w:sz w:val="16"/>
          <w:szCs w:val="16"/>
        </w:rPr>
      </w:pPr>
      <w:r w:rsidRPr="00BA1D85">
        <w:rPr>
          <w:rFonts w:ascii="Huawei Sans" w:hAnsi="Huawei Sans" w:hint="eastAsia"/>
          <w:snapToGrid w:val="0"/>
          <w:spacing w:val="-1"/>
          <w:sz w:val="16"/>
          <w:szCs w:val="16"/>
        </w:rPr>
        <w:t xml:space="preserve">GigabitEthernet0/0/2              unassigned           </w:t>
      </w:r>
      <w:r w:rsidRPr="00BA1D85">
        <w:rPr>
          <w:rFonts w:ascii="Huawei Sans" w:hAnsi="Huawei Sans"/>
          <w:snapToGrid w:val="0"/>
          <w:spacing w:val="-1"/>
          <w:sz w:val="16"/>
          <w:szCs w:val="16"/>
        </w:rPr>
        <w:tab/>
        <w:t>up</w:t>
      </w:r>
      <w:r w:rsidRPr="00BA1D85">
        <w:rPr>
          <w:rFonts w:ascii="Huawei Sans" w:hAnsi="Huawei Sans" w:hint="eastAsia"/>
          <w:snapToGrid w:val="0"/>
          <w:spacing w:val="-1"/>
          <w:sz w:val="16"/>
          <w:szCs w:val="16"/>
        </w:rPr>
        <w:t xml:space="preserve">       </w:t>
      </w:r>
      <w:r>
        <w:rPr>
          <w:rFonts w:ascii="Huawei Sans" w:hAnsi="Huawei Sans"/>
          <w:snapToGrid w:val="0"/>
          <w:spacing w:val="-1"/>
          <w:sz w:val="16"/>
          <w:szCs w:val="16"/>
        </w:rPr>
        <w:t xml:space="preserve"> </w:t>
      </w:r>
      <w:r w:rsidRPr="00BA1D85">
        <w:rPr>
          <w:rFonts w:ascii="Huawei Sans" w:hAnsi="Huawei Sans"/>
          <w:snapToGrid w:val="0"/>
          <w:spacing w:val="-1"/>
          <w:sz w:val="16"/>
          <w:szCs w:val="16"/>
        </w:rPr>
        <w:tab/>
      </w:r>
      <w:r w:rsidR="00D73066">
        <w:rPr>
          <w:rFonts w:ascii="Huawei Sans" w:hAnsi="Huawei Sans"/>
          <w:snapToGrid w:val="0"/>
          <w:spacing w:val="-1"/>
          <w:sz w:val="16"/>
          <w:szCs w:val="16"/>
        </w:rPr>
        <w:tab/>
      </w:r>
      <w:r>
        <w:rPr>
          <w:rFonts w:ascii="Huawei Sans" w:hAnsi="Huawei Sans" w:hint="eastAsia"/>
          <w:snapToGrid w:val="0"/>
          <w:spacing w:val="-1"/>
          <w:sz w:val="16"/>
          <w:szCs w:val="16"/>
        </w:rPr>
        <w:t>down</w:t>
      </w:r>
    </w:p>
    <w:p w14:paraId="59BE2BCD" w14:textId="199EF560" w:rsidR="00BA0562" w:rsidRDefault="00BA1D85" w:rsidP="00BA1D85">
      <w:pPr>
        <w:pStyle w:val="TerminalDisplay"/>
      </w:pPr>
      <w:r>
        <w:rPr>
          <w:rFonts w:hint="eastAsia"/>
        </w:rPr>
        <w:t xml:space="preserve">GigabitEthernet0/0/3              unassigned           </w:t>
      </w:r>
      <w:r>
        <w:tab/>
      </w:r>
      <w:r>
        <w:rPr>
          <w:rFonts w:hint="eastAsia"/>
        </w:rPr>
        <w:t xml:space="preserve">up     </w:t>
      </w:r>
      <w:r>
        <w:t xml:space="preserve">   </w:t>
      </w:r>
      <w:r>
        <w:rPr>
          <w:rFonts w:hint="eastAsia"/>
        </w:rPr>
        <w:tab/>
      </w:r>
      <w:r w:rsidR="00D73066">
        <w:tab/>
      </w:r>
      <w:r>
        <w:rPr>
          <w:rFonts w:hint="eastAsia"/>
        </w:rPr>
        <w:t>down</w:t>
      </w:r>
    </w:p>
    <w:p w14:paraId="6FA331AF" w14:textId="77777777" w:rsidR="00BA0562" w:rsidRDefault="00BA0562" w:rsidP="00513773">
      <w:r>
        <w:lastRenderedPageBreak/>
        <w:t xml:space="preserve">The </w:t>
      </w:r>
      <w:r w:rsidRPr="0000387B">
        <w:rPr>
          <w:b/>
          <w:bCs/>
        </w:rPr>
        <w:t>display ip interface brief</w:t>
      </w:r>
      <w:r>
        <w:t xml:space="preserve"> command displays the brief information about interface IP addresses, including the IP addresses, subnet masks, physical status, link-layer protocol status, and number of interfaces in different states.</w:t>
      </w:r>
    </w:p>
    <w:p w14:paraId="62B5FB16" w14:textId="77777777" w:rsidR="00BA0562" w:rsidRDefault="00BA0562" w:rsidP="00513773">
      <w:r>
        <w:t>GigabitEthernet0/0/1 and GigabitEthernet0/0/3 on R1 are not configured with IP addresses. Therefore, the IP Address/Mask field is in the unassigned state, the Protocol field is in the down state, and the Physical field is in the up state.</w:t>
      </w:r>
    </w:p>
    <w:p w14:paraId="7A6E6636" w14:textId="77777777" w:rsidR="00BA0562" w:rsidRDefault="00BA0562" w:rsidP="00513773">
      <w:r>
        <w:t xml:space="preserve"># Display the routing table on the router (R1 in this example). </w:t>
      </w:r>
    </w:p>
    <w:p w14:paraId="7854230B" w14:textId="77777777" w:rsidR="00BA0562" w:rsidRDefault="00BA0562" w:rsidP="00513773">
      <w:pPr>
        <w:pStyle w:val="TerminalDisplay"/>
      </w:pPr>
      <w:r>
        <w:t xml:space="preserve">[R1]display ip routing-table </w:t>
      </w:r>
    </w:p>
    <w:p w14:paraId="4ED15FE5" w14:textId="77777777" w:rsidR="00BA0562" w:rsidRDefault="00BA0562" w:rsidP="00513773">
      <w:pPr>
        <w:pStyle w:val="TerminalDisplay"/>
      </w:pPr>
      <w:r>
        <w:t>Route Flags: R - relay, D - download to fib</w:t>
      </w:r>
    </w:p>
    <w:p w14:paraId="5158BA9E" w14:textId="77777777" w:rsidR="00BA0562" w:rsidRDefault="00BA0562" w:rsidP="00513773">
      <w:pPr>
        <w:pStyle w:val="TerminalDisplay"/>
      </w:pPr>
      <w:r>
        <w:t>------------------------------------------------------------------------------</w:t>
      </w:r>
    </w:p>
    <w:p w14:paraId="53FC24DA" w14:textId="77777777" w:rsidR="00BA0562" w:rsidRDefault="00BA0562" w:rsidP="00513773">
      <w:pPr>
        <w:pStyle w:val="TerminalDisplay"/>
      </w:pPr>
      <w:r>
        <w:t>Routing Tables: Public</w:t>
      </w:r>
    </w:p>
    <w:p w14:paraId="0B1E96CA" w14:textId="77777777" w:rsidR="00BA0562" w:rsidRDefault="00BA0562" w:rsidP="00513773">
      <w:pPr>
        <w:pStyle w:val="TerminalDisplay"/>
      </w:pPr>
      <w:r>
        <w:t xml:space="preserve">         Destinations : 4        Routes : 4        </w:t>
      </w:r>
    </w:p>
    <w:p w14:paraId="2F8B83D3" w14:textId="77777777" w:rsidR="00BA0562" w:rsidRDefault="00BA0562" w:rsidP="00513773">
      <w:pPr>
        <w:pStyle w:val="TerminalDisplay"/>
      </w:pPr>
    </w:p>
    <w:p w14:paraId="7D5DD5EF" w14:textId="2EB513D9" w:rsidR="009E6A6E" w:rsidRPr="009E6A6E" w:rsidRDefault="009E6A6E" w:rsidP="009E6A6E">
      <w:pPr>
        <w:pStyle w:val="2f2"/>
        <w:ind w:left="1701" w:hanging="1"/>
        <w:rPr>
          <w:rFonts w:ascii="Huawei Sans" w:hAnsi="Huawei Sans"/>
          <w:snapToGrid w:val="0"/>
          <w:spacing w:val="-1"/>
          <w:sz w:val="16"/>
          <w:szCs w:val="16"/>
        </w:rPr>
      </w:pPr>
      <w:r>
        <w:rPr>
          <w:rFonts w:ascii="Huawei Sans" w:hAnsi="Huawei Sans" w:hint="eastAsia"/>
          <w:snapToGrid w:val="0"/>
          <w:spacing w:val="-1"/>
          <w:sz w:val="16"/>
          <w:szCs w:val="16"/>
        </w:rPr>
        <w:t xml:space="preserve">Destination/Mask   </w:t>
      </w:r>
      <w:r w:rsidR="00D73066">
        <w:rPr>
          <w:rFonts w:ascii="Huawei Sans" w:hAnsi="Huawei Sans"/>
          <w:snapToGrid w:val="0"/>
          <w:spacing w:val="-1"/>
          <w:sz w:val="16"/>
          <w:szCs w:val="16"/>
        </w:rPr>
        <w:tab/>
      </w:r>
      <w:r w:rsidRPr="009E6A6E">
        <w:rPr>
          <w:rFonts w:ascii="Huawei Sans" w:hAnsi="Huawei Sans" w:hint="eastAsia"/>
          <w:snapToGrid w:val="0"/>
          <w:spacing w:val="-1"/>
          <w:sz w:val="16"/>
          <w:szCs w:val="16"/>
        </w:rPr>
        <w:t xml:space="preserve">Proto   </w:t>
      </w:r>
      <w:r w:rsidR="00D73066">
        <w:rPr>
          <w:rFonts w:ascii="Huawei Sans" w:hAnsi="Huawei Sans"/>
          <w:snapToGrid w:val="0"/>
          <w:spacing w:val="-1"/>
          <w:sz w:val="16"/>
          <w:szCs w:val="16"/>
        </w:rPr>
        <w:tab/>
      </w:r>
      <w:r w:rsidRPr="009E6A6E">
        <w:rPr>
          <w:rFonts w:ascii="Huawei Sans" w:hAnsi="Huawei Sans" w:hint="eastAsia"/>
          <w:snapToGrid w:val="0"/>
          <w:spacing w:val="-1"/>
          <w:sz w:val="16"/>
          <w:szCs w:val="16"/>
        </w:rPr>
        <w:t xml:space="preserve">Pre  Cost      </w:t>
      </w:r>
      <w:r w:rsidR="00D73066">
        <w:rPr>
          <w:rFonts w:ascii="Huawei Sans" w:hAnsi="Huawei Sans"/>
          <w:snapToGrid w:val="0"/>
          <w:spacing w:val="-1"/>
          <w:sz w:val="16"/>
          <w:szCs w:val="16"/>
        </w:rPr>
        <w:tab/>
      </w:r>
      <w:r w:rsidRPr="009E6A6E">
        <w:rPr>
          <w:rFonts w:ascii="Huawei Sans" w:hAnsi="Huawei Sans" w:hint="eastAsia"/>
          <w:snapToGrid w:val="0"/>
          <w:spacing w:val="-1"/>
          <w:sz w:val="16"/>
          <w:szCs w:val="16"/>
        </w:rPr>
        <w:t xml:space="preserve">Flags </w:t>
      </w:r>
      <w:r w:rsidR="00D73066">
        <w:rPr>
          <w:rFonts w:ascii="Huawei Sans" w:hAnsi="Huawei Sans"/>
          <w:snapToGrid w:val="0"/>
          <w:spacing w:val="-1"/>
          <w:sz w:val="16"/>
          <w:szCs w:val="16"/>
        </w:rPr>
        <w:tab/>
      </w:r>
      <w:r w:rsidRPr="009E6A6E">
        <w:rPr>
          <w:rFonts w:ascii="Huawei Sans" w:hAnsi="Huawei Sans" w:hint="eastAsia"/>
          <w:snapToGrid w:val="0"/>
          <w:spacing w:val="-1"/>
          <w:sz w:val="16"/>
          <w:szCs w:val="16"/>
        </w:rPr>
        <w:t>NextHop        Interface</w:t>
      </w:r>
    </w:p>
    <w:p w14:paraId="13E51DE0" w14:textId="77777777" w:rsidR="009E6A6E" w:rsidRPr="009E6A6E" w:rsidRDefault="009E6A6E" w:rsidP="009E6A6E">
      <w:pPr>
        <w:pStyle w:val="2f2"/>
        <w:ind w:left="1701" w:hanging="1"/>
        <w:rPr>
          <w:rFonts w:ascii="Huawei Sans" w:hAnsi="Huawei Sans"/>
          <w:snapToGrid w:val="0"/>
          <w:spacing w:val="-1"/>
          <w:sz w:val="16"/>
          <w:szCs w:val="16"/>
        </w:rPr>
      </w:pPr>
    </w:p>
    <w:p w14:paraId="57B7CB27" w14:textId="73C73ABB" w:rsidR="009E6A6E" w:rsidRPr="009E6A6E" w:rsidRDefault="009E6A6E" w:rsidP="009E6A6E">
      <w:pPr>
        <w:pStyle w:val="2f2"/>
        <w:ind w:left="1701" w:hanging="1"/>
        <w:rPr>
          <w:rFonts w:ascii="Huawei Sans" w:hAnsi="Huawei Sans"/>
          <w:snapToGrid w:val="0"/>
          <w:spacing w:val="-1"/>
          <w:sz w:val="16"/>
          <w:szCs w:val="16"/>
        </w:rPr>
      </w:pPr>
      <w:r w:rsidRPr="009E6A6E">
        <w:rPr>
          <w:rFonts w:ascii="Huawei Sans" w:hAnsi="Huawei Sans" w:hint="eastAsia"/>
          <w:snapToGrid w:val="0"/>
          <w:spacing w:val="-1"/>
          <w:sz w:val="16"/>
          <w:szCs w:val="16"/>
        </w:rPr>
        <w:t xml:space="preserve">      127.0.0.0/8   </w:t>
      </w:r>
      <w:r w:rsidR="00D73066">
        <w:rPr>
          <w:rFonts w:ascii="Huawei Sans" w:hAnsi="Huawei Sans"/>
          <w:snapToGrid w:val="0"/>
          <w:spacing w:val="-1"/>
          <w:sz w:val="16"/>
          <w:szCs w:val="16"/>
        </w:rPr>
        <w:tab/>
      </w:r>
      <w:r w:rsidRPr="009E6A6E">
        <w:rPr>
          <w:rFonts w:ascii="Huawei Sans" w:hAnsi="Huawei Sans" w:hint="eastAsia"/>
          <w:snapToGrid w:val="0"/>
          <w:spacing w:val="-1"/>
          <w:sz w:val="16"/>
          <w:szCs w:val="16"/>
        </w:rPr>
        <w:t xml:space="preserve">Direct  </w:t>
      </w:r>
      <w:r w:rsidR="00D73066">
        <w:rPr>
          <w:rFonts w:ascii="Huawei Sans" w:hAnsi="Huawei Sans"/>
          <w:snapToGrid w:val="0"/>
          <w:spacing w:val="-1"/>
          <w:sz w:val="16"/>
          <w:szCs w:val="16"/>
        </w:rPr>
        <w:tab/>
      </w:r>
      <w:r w:rsidRPr="009E6A6E">
        <w:rPr>
          <w:rFonts w:ascii="Huawei Sans" w:hAnsi="Huawei Sans" w:hint="eastAsia"/>
          <w:snapToGrid w:val="0"/>
          <w:spacing w:val="-1"/>
          <w:sz w:val="16"/>
          <w:szCs w:val="16"/>
        </w:rPr>
        <w:t xml:space="preserve">0    0           D   </w:t>
      </w:r>
      <w:r w:rsidR="00D73066">
        <w:rPr>
          <w:rFonts w:ascii="Huawei Sans" w:hAnsi="Huawei Sans"/>
          <w:snapToGrid w:val="0"/>
          <w:spacing w:val="-1"/>
          <w:sz w:val="16"/>
          <w:szCs w:val="16"/>
        </w:rPr>
        <w:tab/>
      </w:r>
      <w:r w:rsidRPr="009E6A6E">
        <w:rPr>
          <w:rFonts w:ascii="Huawei Sans" w:hAnsi="Huawei Sans" w:hint="eastAsia"/>
          <w:snapToGrid w:val="0"/>
          <w:spacing w:val="-1"/>
          <w:sz w:val="16"/>
          <w:szCs w:val="16"/>
        </w:rPr>
        <w:t>127.0.0.1       InLoopBack0</w:t>
      </w:r>
    </w:p>
    <w:p w14:paraId="40F97A86" w14:textId="3D24FC0A" w:rsidR="009E6A6E" w:rsidRPr="009E6A6E" w:rsidRDefault="009E6A6E" w:rsidP="009E6A6E">
      <w:pPr>
        <w:pStyle w:val="2f2"/>
        <w:ind w:left="1701" w:hanging="1"/>
        <w:rPr>
          <w:rFonts w:ascii="Huawei Sans" w:hAnsi="Huawei Sans"/>
          <w:snapToGrid w:val="0"/>
          <w:spacing w:val="-1"/>
          <w:sz w:val="16"/>
          <w:szCs w:val="16"/>
        </w:rPr>
      </w:pPr>
      <w:r w:rsidRPr="009E6A6E">
        <w:rPr>
          <w:rFonts w:ascii="Huawei Sans" w:hAnsi="Huawei Sans" w:hint="eastAsia"/>
          <w:snapToGrid w:val="0"/>
          <w:spacing w:val="-1"/>
          <w:sz w:val="16"/>
          <w:szCs w:val="16"/>
        </w:rPr>
        <w:t xml:space="preserve">      127.0.0.1/32  </w:t>
      </w:r>
      <w:r w:rsidR="00D73066">
        <w:rPr>
          <w:rFonts w:ascii="Huawei Sans" w:hAnsi="Huawei Sans"/>
          <w:snapToGrid w:val="0"/>
          <w:spacing w:val="-1"/>
          <w:sz w:val="16"/>
          <w:szCs w:val="16"/>
        </w:rPr>
        <w:tab/>
      </w:r>
      <w:r w:rsidRPr="009E6A6E">
        <w:rPr>
          <w:rFonts w:ascii="Huawei Sans" w:hAnsi="Huawei Sans" w:hint="eastAsia"/>
          <w:snapToGrid w:val="0"/>
          <w:spacing w:val="-1"/>
          <w:sz w:val="16"/>
          <w:szCs w:val="16"/>
        </w:rPr>
        <w:t xml:space="preserve">Direct  </w:t>
      </w:r>
      <w:r w:rsidR="00D73066">
        <w:rPr>
          <w:rFonts w:ascii="Huawei Sans" w:hAnsi="Huawei Sans"/>
          <w:snapToGrid w:val="0"/>
          <w:spacing w:val="-1"/>
          <w:sz w:val="16"/>
          <w:szCs w:val="16"/>
        </w:rPr>
        <w:tab/>
      </w:r>
      <w:r w:rsidRPr="009E6A6E">
        <w:rPr>
          <w:rFonts w:ascii="Huawei Sans" w:hAnsi="Huawei Sans" w:hint="eastAsia"/>
          <w:snapToGrid w:val="0"/>
          <w:spacing w:val="-1"/>
          <w:sz w:val="16"/>
          <w:szCs w:val="16"/>
        </w:rPr>
        <w:t xml:space="preserve">0    0           D   </w:t>
      </w:r>
      <w:r w:rsidR="00D73066">
        <w:rPr>
          <w:rFonts w:ascii="Huawei Sans" w:hAnsi="Huawei Sans"/>
          <w:snapToGrid w:val="0"/>
          <w:spacing w:val="-1"/>
          <w:sz w:val="16"/>
          <w:szCs w:val="16"/>
        </w:rPr>
        <w:tab/>
      </w:r>
      <w:r w:rsidRPr="009E6A6E">
        <w:rPr>
          <w:rFonts w:ascii="Huawei Sans" w:hAnsi="Huawei Sans" w:hint="eastAsia"/>
          <w:snapToGrid w:val="0"/>
          <w:spacing w:val="-1"/>
          <w:sz w:val="16"/>
          <w:szCs w:val="16"/>
        </w:rPr>
        <w:t>127.0.0.1       InLoopBack0</w:t>
      </w:r>
    </w:p>
    <w:p w14:paraId="3DDE3AF9" w14:textId="62BE3A5B" w:rsidR="009E6A6E" w:rsidRPr="009E6A6E" w:rsidRDefault="009E6A6E" w:rsidP="009E6A6E">
      <w:pPr>
        <w:pStyle w:val="2f2"/>
        <w:ind w:left="1701" w:hanging="1"/>
        <w:rPr>
          <w:rFonts w:ascii="Huawei Sans" w:hAnsi="Huawei Sans"/>
          <w:snapToGrid w:val="0"/>
          <w:spacing w:val="-1"/>
          <w:sz w:val="16"/>
          <w:szCs w:val="16"/>
        </w:rPr>
      </w:pPr>
      <w:r w:rsidRPr="009E6A6E">
        <w:rPr>
          <w:rFonts w:ascii="Huawei Sans" w:hAnsi="Huawei Sans" w:hint="eastAsia"/>
          <w:snapToGrid w:val="0"/>
          <w:spacing w:val="-1"/>
          <w:sz w:val="16"/>
          <w:szCs w:val="16"/>
        </w:rPr>
        <w:t xml:space="preserve">127.255.255.255/32  </w:t>
      </w:r>
      <w:r w:rsidR="00D73066">
        <w:rPr>
          <w:rFonts w:ascii="Huawei Sans" w:hAnsi="Huawei Sans"/>
          <w:snapToGrid w:val="0"/>
          <w:spacing w:val="-1"/>
          <w:sz w:val="16"/>
          <w:szCs w:val="16"/>
        </w:rPr>
        <w:tab/>
      </w:r>
      <w:r w:rsidRPr="009E6A6E">
        <w:rPr>
          <w:rFonts w:ascii="Huawei Sans" w:hAnsi="Huawei Sans" w:hint="eastAsia"/>
          <w:snapToGrid w:val="0"/>
          <w:spacing w:val="-1"/>
          <w:sz w:val="16"/>
          <w:szCs w:val="16"/>
        </w:rPr>
        <w:t xml:space="preserve">Direct  </w:t>
      </w:r>
      <w:r w:rsidR="00D73066">
        <w:rPr>
          <w:rFonts w:ascii="Huawei Sans" w:hAnsi="Huawei Sans"/>
          <w:snapToGrid w:val="0"/>
          <w:spacing w:val="-1"/>
          <w:sz w:val="16"/>
          <w:szCs w:val="16"/>
        </w:rPr>
        <w:tab/>
      </w:r>
      <w:r w:rsidRPr="009E6A6E">
        <w:rPr>
          <w:rFonts w:ascii="Huawei Sans" w:hAnsi="Huawei Sans" w:hint="eastAsia"/>
          <w:snapToGrid w:val="0"/>
          <w:spacing w:val="-1"/>
          <w:sz w:val="16"/>
          <w:szCs w:val="16"/>
        </w:rPr>
        <w:t xml:space="preserve">0    0           D   </w:t>
      </w:r>
      <w:r w:rsidR="00D73066">
        <w:rPr>
          <w:rFonts w:ascii="Huawei Sans" w:hAnsi="Huawei Sans"/>
          <w:snapToGrid w:val="0"/>
          <w:spacing w:val="-1"/>
          <w:sz w:val="16"/>
          <w:szCs w:val="16"/>
        </w:rPr>
        <w:tab/>
      </w:r>
      <w:r w:rsidRPr="009E6A6E">
        <w:rPr>
          <w:rFonts w:ascii="Huawei Sans" w:hAnsi="Huawei Sans" w:hint="eastAsia"/>
          <w:snapToGrid w:val="0"/>
          <w:spacing w:val="-1"/>
          <w:sz w:val="16"/>
          <w:szCs w:val="16"/>
        </w:rPr>
        <w:t>127.0.0.1       InLoopBack0</w:t>
      </w:r>
    </w:p>
    <w:p w14:paraId="11894990" w14:textId="4EE5D8E2" w:rsidR="009E6A6E" w:rsidRPr="009E6A6E" w:rsidRDefault="009E6A6E" w:rsidP="009E6A6E">
      <w:pPr>
        <w:pStyle w:val="2f2"/>
        <w:ind w:left="1701" w:hanging="1"/>
        <w:rPr>
          <w:rFonts w:ascii="Huawei Sans" w:hAnsi="Huawei Sans"/>
          <w:snapToGrid w:val="0"/>
          <w:spacing w:val="-1"/>
          <w:sz w:val="16"/>
          <w:szCs w:val="16"/>
        </w:rPr>
      </w:pPr>
      <w:r w:rsidRPr="009E6A6E">
        <w:rPr>
          <w:rFonts w:ascii="Huawei Sans" w:hAnsi="Huawei Sans" w:hint="eastAsia"/>
          <w:snapToGrid w:val="0"/>
          <w:spacing w:val="-1"/>
          <w:sz w:val="16"/>
          <w:szCs w:val="16"/>
        </w:rPr>
        <w:t xml:space="preserve">255.255.255.255/32  </w:t>
      </w:r>
      <w:r w:rsidR="00D73066">
        <w:rPr>
          <w:rFonts w:ascii="Huawei Sans" w:hAnsi="Huawei Sans"/>
          <w:snapToGrid w:val="0"/>
          <w:spacing w:val="-1"/>
          <w:sz w:val="16"/>
          <w:szCs w:val="16"/>
        </w:rPr>
        <w:tab/>
      </w:r>
      <w:r w:rsidRPr="009E6A6E">
        <w:rPr>
          <w:rFonts w:ascii="Huawei Sans" w:hAnsi="Huawei Sans" w:hint="eastAsia"/>
          <w:snapToGrid w:val="0"/>
          <w:spacing w:val="-1"/>
          <w:sz w:val="16"/>
          <w:szCs w:val="16"/>
        </w:rPr>
        <w:t xml:space="preserve">Direct  </w:t>
      </w:r>
      <w:r w:rsidR="00D73066">
        <w:rPr>
          <w:rFonts w:ascii="Huawei Sans" w:hAnsi="Huawei Sans"/>
          <w:snapToGrid w:val="0"/>
          <w:spacing w:val="-1"/>
          <w:sz w:val="16"/>
          <w:szCs w:val="16"/>
        </w:rPr>
        <w:tab/>
      </w:r>
      <w:r w:rsidRPr="009E6A6E">
        <w:rPr>
          <w:rFonts w:ascii="Huawei Sans" w:hAnsi="Huawei Sans" w:hint="eastAsia"/>
          <w:snapToGrid w:val="0"/>
          <w:spacing w:val="-1"/>
          <w:sz w:val="16"/>
          <w:szCs w:val="16"/>
        </w:rPr>
        <w:t xml:space="preserve">0    0           D   </w:t>
      </w:r>
      <w:r w:rsidR="00D73066">
        <w:rPr>
          <w:rFonts w:ascii="Huawei Sans" w:hAnsi="Huawei Sans"/>
          <w:snapToGrid w:val="0"/>
          <w:spacing w:val="-1"/>
          <w:sz w:val="16"/>
          <w:szCs w:val="16"/>
        </w:rPr>
        <w:tab/>
      </w:r>
      <w:r w:rsidRPr="009E6A6E">
        <w:rPr>
          <w:rFonts w:ascii="Huawei Sans" w:hAnsi="Huawei Sans" w:hint="eastAsia"/>
          <w:snapToGrid w:val="0"/>
          <w:spacing w:val="-1"/>
          <w:sz w:val="16"/>
          <w:szCs w:val="16"/>
        </w:rPr>
        <w:t>127.0.0.1       InLoopBack0</w:t>
      </w:r>
    </w:p>
    <w:p w14:paraId="2DA98D06" w14:textId="77777777" w:rsidR="00BA0562" w:rsidRDefault="00BA0562" w:rsidP="00513773">
      <w:r>
        <w:t>InLoopBack0 is a default loopback interface.</w:t>
      </w:r>
    </w:p>
    <w:p w14:paraId="5C93D9B3" w14:textId="77777777" w:rsidR="00BA0562" w:rsidRDefault="00BA0562" w:rsidP="00513773">
      <w:r>
        <w:t>InLoopBack0 uses the fixed loopback address 127.0.0.1/8 to receive data packets destined for the host where InLoopBack0 resides. The IP address of the InLoopBack0 interface cannot be changed or advertised using a routing protocol.</w:t>
      </w:r>
    </w:p>
    <w:p w14:paraId="2F137C8C" w14:textId="77777777" w:rsidR="00BA0562" w:rsidRDefault="00BA0562" w:rsidP="002075CB">
      <w:pPr>
        <w:pStyle w:val="Step"/>
        <w:outlineLvl w:val="9"/>
      </w:pPr>
      <w:r>
        <w:t>Configure IP addresses for physical interfaces.</w:t>
      </w:r>
    </w:p>
    <w:p w14:paraId="199DDC81" w14:textId="77777777" w:rsidR="00BA0562" w:rsidRDefault="00BA0562" w:rsidP="00513773">
      <w:r>
        <w:t># Configure IP addresses for physical interfaces based on the following table.</w:t>
      </w:r>
    </w:p>
    <w:p w14:paraId="58210BF1" w14:textId="77777777" w:rsidR="00513773" w:rsidRDefault="00513773" w:rsidP="002075CB">
      <w:pPr>
        <w:pStyle w:val="TableDescription"/>
        <w:outlineLvl w:val="9"/>
      </w:pPr>
      <w:r>
        <w:t>IP addresses of physical interfaces</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420"/>
        <w:gridCol w:w="3529"/>
        <w:gridCol w:w="2989"/>
      </w:tblGrid>
      <w:tr w:rsidR="00513773" w14:paraId="5BD3CBF5" w14:textId="77777777" w:rsidTr="00FD1A9F">
        <w:trPr>
          <w:cantSplit/>
        </w:trPr>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06D3F68B" w14:textId="77777777" w:rsidR="00BA0562" w:rsidRPr="00BA0562" w:rsidRDefault="00BA0562" w:rsidP="00513773">
            <w:pPr>
              <w:pStyle w:val="TableHeading"/>
            </w:pPr>
            <w:r w:rsidRPr="00BA0562">
              <w:t>Router</w:t>
            </w:r>
          </w:p>
        </w:tc>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tcPr>
          <w:p w14:paraId="0CA5EBBF" w14:textId="77777777" w:rsidR="00BA0562" w:rsidRPr="00BA0562" w:rsidRDefault="00BA0562" w:rsidP="00513773">
            <w:pPr>
              <w:pStyle w:val="TableHeading"/>
            </w:pPr>
            <w:r w:rsidRPr="00BA0562">
              <w:t>Interface</w:t>
            </w:r>
          </w:p>
        </w:tc>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tcPr>
          <w:p w14:paraId="5451A92B" w14:textId="77777777" w:rsidR="00BA0562" w:rsidRPr="00BA0562" w:rsidRDefault="00BA0562" w:rsidP="00513773">
            <w:pPr>
              <w:pStyle w:val="TableHeading"/>
            </w:pPr>
            <w:r w:rsidRPr="00BA0562">
              <w:t>IP Address/Mask</w:t>
            </w:r>
          </w:p>
        </w:tc>
      </w:tr>
      <w:tr w:rsidR="00513773" w:rsidRPr="00FB7911" w14:paraId="1E7B9975" w14:textId="77777777" w:rsidTr="00FD1A9F">
        <w:trPr>
          <w:cantSplit/>
        </w:trPr>
        <w:tc>
          <w:tcPr>
            <w:tcW w:w="0" w:type="auto"/>
            <w:vMerge w:val="restart"/>
            <w:shd w:val="clear" w:color="auto" w:fill="auto"/>
            <w:hideMark/>
          </w:tcPr>
          <w:p w14:paraId="67446113" w14:textId="77777777" w:rsidR="00BA0562" w:rsidRPr="00FD1A9F" w:rsidRDefault="00BA0562" w:rsidP="00513773">
            <w:pPr>
              <w:pStyle w:val="TableText"/>
              <w:rPr>
                <w:rFonts w:cs="Arial"/>
              </w:rPr>
            </w:pPr>
            <w:r w:rsidRPr="00FD1A9F">
              <w:rPr>
                <w:rFonts w:cs="Arial"/>
              </w:rPr>
              <w:t>R1</w:t>
            </w:r>
          </w:p>
        </w:tc>
        <w:tc>
          <w:tcPr>
            <w:tcW w:w="0" w:type="auto"/>
            <w:shd w:val="clear" w:color="auto" w:fill="auto"/>
          </w:tcPr>
          <w:p w14:paraId="454D0565" w14:textId="77777777" w:rsidR="00BA0562" w:rsidRPr="00FD1A9F" w:rsidRDefault="00BA0562" w:rsidP="00513773">
            <w:pPr>
              <w:pStyle w:val="TableText"/>
              <w:rPr>
                <w:rFonts w:cs="Arial"/>
              </w:rPr>
            </w:pPr>
            <w:r w:rsidRPr="00FD1A9F">
              <w:rPr>
                <w:rFonts w:cs="Arial"/>
              </w:rPr>
              <w:t>GigabitEthernet0/0/1</w:t>
            </w:r>
          </w:p>
        </w:tc>
        <w:tc>
          <w:tcPr>
            <w:tcW w:w="0" w:type="auto"/>
            <w:shd w:val="clear" w:color="auto" w:fill="auto"/>
            <w:hideMark/>
          </w:tcPr>
          <w:p w14:paraId="36D4D852" w14:textId="77777777" w:rsidR="00BA0562" w:rsidRPr="00FD1A9F" w:rsidRDefault="00BA0562" w:rsidP="00513773">
            <w:pPr>
              <w:pStyle w:val="TableText"/>
              <w:rPr>
                <w:rFonts w:cs="Arial"/>
              </w:rPr>
            </w:pPr>
            <w:r w:rsidRPr="00FD1A9F">
              <w:rPr>
                <w:rFonts w:cs="Arial"/>
              </w:rPr>
              <w:t>10.0.13.1/24</w:t>
            </w:r>
          </w:p>
        </w:tc>
      </w:tr>
      <w:tr w:rsidR="00513773" w:rsidRPr="00FB7911" w14:paraId="5B43BE70" w14:textId="77777777" w:rsidTr="00FD1A9F">
        <w:trPr>
          <w:cantSplit/>
        </w:trPr>
        <w:tc>
          <w:tcPr>
            <w:tcW w:w="0" w:type="auto"/>
            <w:vMerge/>
            <w:shd w:val="clear" w:color="auto" w:fill="auto"/>
            <w:hideMark/>
          </w:tcPr>
          <w:p w14:paraId="06BAE4EA" w14:textId="77777777" w:rsidR="00BA0562" w:rsidRPr="00FD1A9F" w:rsidRDefault="00BA0562" w:rsidP="00513773">
            <w:pPr>
              <w:pStyle w:val="TableText"/>
              <w:rPr>
                <w:rFonts w:cs="Arial"/>
              </w:rPr>
            </w:pPr>
          </w:p>
        </w:tc>
        <w:tc>
          <w:tcPr>
            <w:tcW w:w="0" w:type="auto"/>
            <w:shd w:val="clear" w:color="auto" w:fill="auto"/>
          </w:tcPr>
          <w:p w14:paraId="4AEC9C74" w14:textId="77777777" w:rsidR="00BA0562" w:rsidRPr="00FD1A9F" w:rsidRDefault="00BA0562" w:rsidP="00513773">
            <w:pPr>
              <w:pStyle w:val="TableText"/>
              <w:rPr>
                <w:rFonts w:cs="Arial"/>
              </w:rPr>
            </w:pPr>
            <w:r w:rsidRPr="00FD1A9F">
              <w:rPr>
                <w:rFonts w:cs="Arial"/>
              </w:rPr>
              <w:t>GigabitEthernet0/0/3</w:t>
            </w:r>
          </w:p>
        </w:tc>
        <w:tc>
          <w:tcPr>
            <w:tcW w:w="0" w:type="auto"/>
            <w:shd w:val="clear" w:color="auto" w:fill="auto"/>
            <w:hideMark/>
          </w:tcPr>
          <w:p w14:paraId="723AF7DD" w14:textId="77777777" w:rsidR="00BA0562" w:rsidRPr="00FD1A9F" w:rsidRDefault="00BA0562" w:rsidP="00513773">
            <w:pPr>
              <w:pStyle w:val="TableText"/>
              <w:rPr>
                <w:rFonts w:cs="Arial"/>
              </w:rPr>
            </w:pPr>
            <w:r w:rsidRPr="00FD1A9F">
              <w:rPr>
                <w:rFonts w:cs="Arial"/>
              </w:rPr>
              <w:t>10.0.12.1/24</w:t>
            </w:r>
          </w:p>
        </w:tc>
      </w:tr>
      <w:tr w:rsidR="00513773" w:rsidRPr="00FB7911" w14:paraId="432314F2" w14:textId="77777777" w:rsidTr="00FD1A9F">
        <w:trPr>
          <w:cantSplit/>
        </w:trPr>
        <w:tc>
          <w:tcPr>
            <w:tcW w:w="0" w:type="auto"/>
            <w:vMerge w:val="restart"/>
            <w:shd w:val="clear" w:color="auto" w:fill="auto"/>
            <w:hideMark/>
          </w:tcPr>
          <w:p w14:paraId="50EDB0EB" w14:textId="77777777" w:rsidR="00BA0562" w:rsidRPr="00FD1A9F" w:rsidRDefault="00BA0562" w:rsidP="00513773">
            <w:pPr>
              <w:pStyle w:val="TableText"/>
              <w:rPr>
                <w:rFonts w:cs="Arial"/>
              </w:rPr>
            </w:pPr>
            <w:r w:rsidRPr="00FD1A9F">
              <w:rPr>
                <w:rFonts w:cs="Arial"/>
              </w:rPr>
              <w:t>R2</w:t>
            </w:r>
          </w:p>
        </w:tc>
        <w:tc>
          <w:tcPr>
            <w:tcW w:w="0" w:type="auto"/>
            <w:shd w:val="clear" w:color="auto" w:fill="auto"/>
          </w:tcPr>
          <w:p w14:paraId="49A9063B" w14:textId="77777777" w:rsidR="00BA0562" w:rsidRPr="00FD1A9F" w:rsidRDefault="00BA0562" w:rsidP="00513773">
            <w:pPr>
              <w:pStyle w:val="TableText"/>
              <w:rPr>
                <w:rFonts w:cs="Arial"/>
              </w:rPr>
            </w:pPr>
            <w:r w:rsidRPr="00FD1A9F">
              <w:rPr>
                <w:rFonts w:cs="Arial"/>
              </w:rPr>
              <w:t>GigabitEthernet0/0/3</w:t>
            </w:r>
          </w:p>
        </w:tc>
        <w:tc>
          <w:tcPr>
            <w:tcW w:w="0" w:type="auto"/>
            <w:shd w:val="clear" w:color="auto" w:fill="auto"/>
            <w:hideMark/>
          </w:tcPr>
          <w:p w14:paraId="7460DD9F" w14:textId="77777777" w:rsidR="00BA0562" w:rsidRPr="00FD1A9F" w:rsidRDefault="00BA0562" w:rsidP="00513773">
            <w:pPr>
              <w:pStyle w:val="TableText"/>
              <w:rPr>
                <w:rFonts w:cs="Arial"/>
              </w:rPr>
            </w:pPr>
            <w:r w:rsidRPr="00FD1A9F">
              <w:rPr>
                <w:rFonts w:cs="Arial"/>
              </w:rPr>
              <w:t>10.0.12.2/24</w:t>
            </w:r>
          </w:p>
        </w:tc>
      </w:tr>
      <w:tr w:rsidR="00513773" w:rsidRPr="00FB7911" w14:paraId="0DCC50DF" w14:textId="77777777" w:rsidTr="00FD1A9F">
        <w:trPr>
          <w:cantSplit/>
        </w:trPr>
        <w:tc>
          <w:tcPr>
            <w:tcW w:w="0" w:type="auto"/>
            <w:vMerge/>
            <w:shd w:val="clear" w:color="auto" w:fill="auto"/>
            <w:hideMark/>
          </w:tcPr>
          <w:p w14:paraId="33E76F3E" w14:textId="77777777" w:rsidR="00BA0562" w:rsidRPr="00FD1A9F" w:rsidRDefault="00BA0562" w:rsidP="00513773">
            <w:pPr>
              <w:pStyle w:val="TableText"/>
              <w:rPr>
                <w:rFonts w:cs="Arial"/>
              </w:rPr>
            </w:pPr>
          </w:p>
        </w:tc>
        <w:tc>
          <w:tcPr>
            <w:tcW w:w="0" w:type="auto"/>
            <w:shd w:val="clear" w:color="auto" w:fill="auto"/>
          </w:tcPr>
          <w:p w14:paraId="50A36381" w14:textId="77777777" w:rsidR="00BA0562" w:rsidRPr="00FD1A9F" w:rsidRDefault="00BA0562" w:rsidP="00513773">
            <w:pPr>
              <w:pStyle w:val="TableText"/>
              <w:rPr>
                <w:rFonts w:cs="Arial"/>
              </w:rPr>
            </w:pPr>
            <w:r w:rsidRPr="00FD1A9F">
              <w:rPr>
                <w:rFonts w:cs="Arial"/>
              </w:rPr>
              <w:t>GigabitEthernet0/0/4</w:t>
            </w:r>
          </w:p>
        </w:tc>
        <w:tc>
          <w:tcPr>
            <w:tcW w:w="0" w:type="auto"/>
            <w:shd w:val="clear" w:color="auto" w:fill="auto"/>
            <w:hideMark/>
          </w:tcPr>
          <w:p w14:paraId="272D3EBB" w14:textId="77777777" w:rsidR="00BA0562" w:rsidRPr="00FD1A9F" w:rsidRDefault="00BA0562" w:rsidP="00513773">
            <w:pPr>
              <w:pStyle w:val="TableText"/>
              <w:rPr>
                <w:rFonts w:cs="Arial"/>
              </w:rPr>
            </w:pPr>
            <w:r w:rsidRPr="00FD1A9F">
              <w:rPr>
                <w:rFonts w:cs="Arial"/>
              </w:rPr>
              <w:t>10.0.23.2/24</w:t>
            </w:r>
          </w:p>
        </w:tc>
      </w:tr>
      <w:tr w:rsidR="00513773" w:rsidRPr="00FB7911" w14:paraId="13A11724" w14:textId="77777777" w:rsidTr="00FD1A9F">
        <w:trPr>
          <w:cantSplit/>
        </w:trPr>
        <w:tc>
          <w:tcPr>
            <w:tcW w:w="0" w:type="auto"/>
            <w:vMerge w:val="restart"/>
            <w:shd w:val="clear" w:color="auto" w:fill="auto"/>
            <w:hideMark/>
          </w:tcPr>
          <w:p w14:paraId="724732AE" w14:textId="77777777" w:rsidR="00BA0562" w:rsidRPr="00FD1A9F" w:rsidRDefault="00BA0562" w:rsidP="00513773">
            <w:pPr>
              <w:pStyle w:val="TableText"/>
              <w:rPr>
                <w:rFonts w:cs="Arial"/>
              </w:rPr>
            </w:pPr>
            <w:r w:rsidRPr="00FD1A9F">
              <w:rPr>
                <w:rFonts w:cs="Arial"/>
              </w:rPr>
              <w:t>R3</w:t>
            </w:r>
          </w:p>
        </w:tc>
        <w:tc>
          <w:tcPr>
            <w:tcW w:w="0" w:type="auto"/>
            <w:shd w:val="clear" w:color="auto" w:fill="auto"/>
          </w:tcPr>
          <w:p w14:paraId="30703BD7" w14:textId="77777777" w:rsidR="00BA0562" w:rsidRPr="00FD1A9F" w:rsidRDefault="00BA0562" w:rsidP="00513773">
            <w:pPr>
              <w:pStyle w:val="TableText"/>
              <w:rPr>
                <w:rFonts w:cs="Arial"/>
              </w:rPr>
            </w:pPr>
            <w:r w:rsidRPr="00FD1A9F">
              <w:rPr>
                <w:rFonts w:cs="Arial"/>
              </w:rPr>
              <w:t>GigabitEthernet0/0/1</w:t>
            </w:r>
          </w:p>
        </w:tc>
        <w:tc>
          <w:tcPr>
            <w:tcW w:w="0" w:type="auto"/>
            <w:shd w:val="clear" w:color="auto" w:fill="auto"/>
            <w:hideMark/>
          </w:tcPr>
          <w:p w14:paraId="5CB4800B" w14:textId="77777777" w:rsidR="00BA0562" w:rsidRPr="00FD1A9F" w:rsidRDefault="00BA0562" w:rsidP="00513773">
            <w:pPr>
              <w:pStyle w:val="TableText"/>
              <w:rPr>
                <w:rFonts w:cs="Arial"/>
              </w:rPr>
            </w:pPr>
            <w:r w:rsidRPr="00FD1A9F">
              <w:rPr>
                <w:rFonts w:cs="Arial"/>
              </w:rPr>
              <w:t>10.0.13.3/24</w:t>
            </w:r>
          </w:p>
        </w:tc>
      </w:tr>
      <w:tr w:rsidR="00513773" w:rsidRPr="00FB7911" w14:paraId="70D9EA2A" w14:textId="77777777" w:rsidTr="00FD1A9F">
        <w:trPr>
          <w:cantSplit/>
        </w:trPr>
        <w:tc>
          <w:tcPr>
            <w:tcW w:w="0" w:type="auto"/>
            <w:vMerge/>
            <w:shd w:val="clear" w:color="auto" w:fill="auto"/>
          </w:tcPr>
          <w:p w14:paraId="26017E32" w14:textId="77777777" w:rsidR="00BA0562" w:rsidRPr="00FD1A9F" w:rsidRDefault="00BA0562" w:rsidP="00513773">
            <w:pPr>
              <w:pStyle w:val="TableText"/>
              <w:rPr>
                <w:rFonts w:cs="Arial"/>
              </w:rPr>
            </w:pPr>
          </w:p>
        </w:tc>
        <w:tc>
          <w:tcPr>
            <w:tcW w:w="0" w:type="auto"/>
            <w:shd w:val="clear" w:color="auto" w:fill="auto"/>
          </w:tcPr>
          <w:p w14:paraId="22530DE5" w14:textId="77777777" w:rsidR="00BA0562" w:rsidRPr="00FD1A9F" w:rsidRDefault="00BA0562" w:rsidP="00513773">
            <w:pPr>
              <w:pStyle w:val="TableText"/>
              <w:rPr>
                <w:rFonts w:cs="Arial"/>
              </w:rPr>
            </w:pPr>
            <w:r w:rsidRPr="00FD1A9F">
              <w:rPr>
                <w:rFonts w:cs="Arial"/>
              </w:rPr>
              <w:t>GigabitEthernet0/0/3</w:t>
            </w:r>
          </w:p>
        </w:tc>
        <w:tc>
          <w:tcPr>
            <w:tcW w:w="0" w:type="auto"/>
            <w:shd w:val="clear" w:color="auto" w:fill="auto"/>
          </w:tcPr>
          <w:p w14:paraId="6748D9D7" w14:textId="77777777" w:rsidR="00BA0562" w:rsidRPr="00FD1A9F" w:rsidRDefault="00BA0562" w:rsidP="00513773">
            <w:pPr>
              <w:pStyle w:val="TableText"/>
              <w:rPr>
                <w:rFonts w:cs="Arial"/>
              </w:rPr>
            </w:pPr>
            <w:r w:rsidRPr="00FD1A9F">
              <w:rPr>
                <w:rFonts w:cs="Arial"/>
              </w:rPr>
              <w:t>10.0.23.3/24</w:t>
            </w:r>
          </w:p>
        </w:tc>
      </w:tr>
    </w:tbl>
    <w:p w14:paraId="72F93E06" w14:textId="77777777" w:rsidR="00513773" w:rsidRDefault="00513773" w:rsidP="00513773"/>
    <w:p w14:paraId="5ECD5441" w14:textId="77777777" w:rsidR="00BA0562" w:rsidRDefault="00BA0562" w:rsidP="00513773">
      <w:pPr>
        <w:pStyle w:val="TerminalDisplay"/>
      </w:pPr>
      <w:r>
        <w:t>&lt;R1&gt;system-view</w:t>
      </w:r>
    </w:p>
    <w:p w14:paraId="062626FF" w14:textId="77777777" w:rsidR="00BA0562" w:rsidRDefault="00BA0562" w:rsidP="00513773">
      <w:pPr>
        <w:pStyle w:val="TerminalDisplay"/>
      </w:pPr>
      <w:r>
        <w:t>[R1]interface GigabitEthernet0/0/1</w:t>
      </w:r>
    </w:p>
    <w:p w14:paraId="00B2AEE7" w14:textId="77777777" w:rsidR="00BA0562" w:rsidRDefault="00BA0562" w:rsidP="00513773">
      <w:pPr>
        <w:pStyle w:val="TerminalDisplay"/>
      </w:pPr>
      <w:r>
        <w:t>[R1-GigabitEthernet0/0/1]ip address 10.0.13.1 24</w:t>
      </w:r>
    </w:p>
    <w:p w14:paraId="61EC721D" w14:textId="77777777" w:rsidR="00BA0562" w:rsidRDefault="00BA0562" w:rsidP="00513773">
      <w:pPr>
        <w:pStyle w:val="TerminalDisplay"/>
      </w:pPr>
      <w:r>
        <w:t xml:space="preserve">[R1-GigabitEthernet0/0/1]quit </w:t>
      </w:r>
    </w:p>
    <w:p w14:paraId="46E2A418" w14:textId="77777777" w:rsidR="00BA0562" w:rsidRDefault="00BA0562" w:rsidP="00513773">
      <w:pPr>
        <w:pStyle w:val="TerminalDisplay"/>
      </w:pPr>
      <w:r>
        <w:t>[R1]interface GigabitEthernet0/0/3</w:t>
      </w:r>
    </w:p>
    <w:p w14:paraId="7FBDFEB0" w14:textId="77777777" w:rsidR="00BA0562" w:rsidRDefault="00BA0562" w:rsidP="00513773">
      <w:pPr>
        <w:pStyle w:val="TerminalDisplay"/>
      </w:pPr>
      <w:r>
        <w:lastRenderedPageBreak/>
        <w:t>[R1-GigabitEthernet0/0/3]ip address 10.0.12.1 24</w:t>
      </w:r>
    </w:p>
    <w:p w14:paraId="36E09B33" w14:textId="77777777" w:rsidR="00BA0562" w:rsidRDefault="00BA0562" w:rsidP="00513773">
      <w:pPr>
        <w:pStyle w:val="TerminalDisplay"/>
      </w:pPr>
      <w:r>
        <w:t xml:space="preserve">[R1-GigabitEthernet0/0/3]quit </w:t>
      </w:r>
    </w:p>
    <w:p w14:paraId="61AED7B4" w14:textId="77777777" w:rsidR="00BA0562" w:rsidRDefault="00BA0562" w:rsidP="00513773">
      <w:pPr>
        <w:pStyle w:val="TerminalDisplay"/>
        <w:shd w:val="clear" w:color="auto" w:fill="auto"/>
      </w:pPr>
    </w:p>
    <w:p w14:paraId="0B960EFA" w14:textId="77777777" w:rsidR="00BA0562" w:rsidRDefault="00BA0562" w:rsidP="00513773">
      <w:pPr>
        <w:pStyle w:val="TerminalDisplay"/>
      </w:pPr>
      <w:r>
        <w:t>&lt;R2&gt;system-view</w:t>
      </w:r>
    </w:p>
    <w:p w14:paraId="16C94698" w14:textId="77777777" w:rsidR="00BA0562" w:rsidRDefault="00BA0562" w:rsidP="00513773">
      <w:pPr>
        <w:pStyle w:val="TerminalDisplay"/>
      </w:pPr>
      <w:r>
        <w:t>[R2]interface GigabitEthernet0/0/3</w:t>
      </w:r>
    </w:p>
    <w:p w14:paraId="42A5EA6B" w14:textId="77777777" w:rsidR="00BA0562" w:rsidRDefault="00BA0562" w:rsidP="00513773">
      <w:pPr>
        <w:pStyle w:val="TerminalDisplay"/>
      </w:pPr>
      <w:r>
        <w:t>[R2-GigabitEthernet0/0/3]ip address 10.0.12.2 24</w:t>
      </w:r>
    </w:p>
    <w:p w14:paraId="721EE35C" w14:textId="77777777" w:rsidR="00BA0562" w:rsidRDefault="00BA0562" w:rsidP="00513773">
      <w:pPr>
        <w:pStyle w:val="TerminalDisplay"/>
      </w:pPr>
      <w:r>
        <w:t xml:space="preserve">[R2-GigabitEthernet0/0/3]quit </w:t>
      </w:r>
    </w:p>
    <w:p w14:paraId="26052E1E" w14:textId="77777777" w:rsidR="00BA0562" w:rsidRDefault="00BA0562" w:rsidP="00513773">
      <w:pPr>
        <w:pStyle w:val="TerminalDisplay"/>
      </w:pPr>
      <w:r>
        <w:t>[R2]interface GigabitEthernet0/0/4</w:t>
      </w:r>
    </w:p>
    <w:p w14:paraId="2FC70BBE" w14:textId="77777777" w:rsidR="00BA0562" w:rsidRDefault="00BA0562" w:rsidP="00513773">
      <w:pPr>
        <w:pStyle w:val="TerminalDisplay"/>
      </w:pPr>
      <w:r>
        <w:t>[R2-GigabitEthernet0/0/4]ip address 10.0.23.2 24</w:t>
      </w:r>
    </w:p>
    <w:p w14:paraId="021A3F82" w14:textId="77777777" w:rsidR="00BA0562" w:rsidRDefault="00BA0562" w:rsidP="00513773">
      <w:pPr>
        <w:pStyle w:val="TerminalDisplay"/>
      </w:pPr>
      <w:r>
        <w:t xml:space="preserve">[R2-GigabitEthernet0/0/4]quit </w:t>
      </w:r>
    </w:p>
    <w:p w14:paraId="44031CA4" w14:textId="77777777" w:rsidR="00BA0562" w:rsidRDefault="00BA0562" w:rsidP="00513773">
      <w:pPr>
        <w:pStyle w:val="TerminalDisplay"/>
        <w:shd w:val="clear" w:color="auto" w:fill="auto"/>
      </w:pPr>
    </w:p>
    <w:p w14:paraId="466EA52F" w14:textId="77777777" w:rsidR="00BA0562" w:rsidRDefault="00BA0562" w:rsidP="00513773">
      <w:pPr>
        <w:pStyle w:val="TerminalDisplay"/>
      </w:pPr>
      <w:r>
        <w:t>&lt;R3&gt;system-view</w:t>
      </w:r>
    </w:p>
    <w:p w14:paraId="1DC3D23F" w14:textId="77777777" w:rsidR="00BA0562" w:rsidRDefault="00BA0562" w:rsidP="00513773">
      <w:pPr>
        <w:pStyle w:val="TerminalDisplay"/>
      </w:pPr>
      <w:r>
        <w:t>[R3]interface GigabitEthernet0/0/1</w:t>
      </w:r>
    </w:p>
    <w:p w14:paraId="7C656A03" w14:textId="77777777" w:rsidR="00BA0562" w:rsidRDefault="00BA0562" w:rsidP="00513773">
      <w:pPr>
        <w:pStyle w:val="TerminalDisplay"/>
      </w:pPr>
      <w:r>
        <w:t>[R3-GigabitEthernet0/0/1]ip address 10.0.13.3 24</w:t>
      </w:r>
    </w:p>
    <w:p w14:paraId="59A0FEF5" w14:textId="77777777" w:rsidR="00BA0562" w:rsidRDefault="00BA0562" w:rsidP="00513773">
      <w:pPr>
        <w:pStyle w:val="TerminalDisplay"/>
      </w:pPr>
      <w:r>
        <w:t xml:space="preserve">[R3-GigabitEthernet0/0/1]quit </w:t>
      </w:r>
    </w:p>
    <w:p w14:paraId="1061DF3D" w14:textId="77777777" w:rsidR="00BA0562" w:rsidRDefault="00BA0562" w:rsidP="00513773">
      <w:pPr>
        <w:pStyle w:val="TerminalDisplay"/>
      </w:pPr>
      <w:r>
        <w:t>[R3]interface GigabitEthernet0/0/3</w:t>
      </w:r>
    </w:p>
    <w:p w14:paraId="15BDDFA9" w14:textId="77777777" w:rsidR="00BA0562" w:rsidRDefault="00BA0562" w:rsidP="00513773">
      <w:pPr>
        <w:pStyle w:val="TerminalDisplay"/>
      </w:pPr>
      <w:r>
        <w:t>[R3-GigabitEthernet0/0/3]ip address 10.0.23.3 24</w:t>
      </w:r>
    </w:p>
    <w:p w14:paraId="303A0839" w14:textId="77777777" w:rsidR="00BA0562" w:rsidRDefault="00BA0562" w:rsidP="00513773">
      <w:pPr>
        <w:pStyle w:val="TerminalDisplay"/>
      </w:pPr>
      <w:r>
        <w:t xml:space="preserve">[R3-GigabitEthernet0/0/3]quit </w:t>
      </w:r>
    </w:p>
    <w:p w14:paraId="3D5A4487" w14:textId="77777777" w:rsidR="00BA0562" w:rsidRDefault="00BA0562" w:rsidP="00513773">
      <w:r>
        <w:t># Use the ping tool to test the connectivity.</w:t>
      </w:r>
    </w:p>
    <w:p w14:paraId="4B03D65E" w14:textId="77777777" w:rsidR="00BA0562" w:rsidRDefault="00BA0562" w:rsidP="00513773">
      <w:pPr>
        <w:pStyle w:val="TerminalDisplay"/>
      </w:pPr>
      <w:r>
        <w:t xml:space="preserve">[R1]ping 10.0.12.2 </w:t>
      </w:r>
    </w:p>
    <w:p w14:paraId="6D43C07E" w14:textId="77777777" w:rsidR="00BA0562" w:rsidRDefault="00BA0562" w:rsidP="00513773">
      <w:pPr>
        <w:pStyle w:val="TerminalDisplay"/>
      </w:pPr>
      <w:r>
        <w:t xml:space="preserve">  PING 10.0.12.2: 56  data bytes, press CTRL_C to break</w:t>
      </w:r>
    </w:p>
    <w:p w14:paraId="5B3C94A3" w14:textId="77777777" w:rsidR="00BA0562" w:rsidRDefault="00BA0562" w:rsidP="00513773">
      <w:pPr>
        <w:pStyle w:val="TerminalDisplay"/>
      </w:pPr>
      <w:r>
        <w:t xml:space="preserve">    Reply from 10.0.12.2: bytes=56 Sequence=1 ttl=255 time=70 ms</w:t>
      </w:r>
    </w:p>
    <w:p w14:paraId="3E1F1C96" w14:textId="77777777" w:rsidR="00BA0562" w:rsidRDefault="00BA0562" w:rsidP="00513773">
      <w:pPr>
        <w:pStyle w:val="TerminalDisplay"/>
      </w:pPr>
      <w:r>
        <w:t xml:space="preserve">    Reply from 10.0.12.2: bytes=56 Sequence=2 ttl=255 time=50 ms</w:t>
      </w:r>
    </w:p>
    <w:p w14:paraId="4A988B7F" w14:textId="77777777" w:rsidR="00BA0562" w:rsidRDefault="00BA0562" w:rsidP="00513773">
      <w:pPr>
        <w:pStyle w:val="TerminalDisplay"/>
      </w:pPr>
      <w:r>
        <w:t xml:space="preserve">    Reply from 10.0.12.2: bytes=56 Sequence=3 ttl=255 time=40 ms</w:t>
      </w:r>
    </w:p>
    <w:p w14:paraId="592C5B48" w14:textId="77777777" w:rsidR="00BA0562" w:rsidRDefault="00BA0562" w:rsidP="00513773">
      <w:pPr>
        <w:pStyle w:val="TerminalDisplay"/>
      </w:pPr>
      <w:r>
        <w:t xml:space="preserve">    Reply from 10.0.12.2: bytes=56 Sequence=4 ttl=255 time=30 ms</w:t>
      </w:r>
    </w:p>
    <w:p w14:paraId="15B6B253" w14:textId="77777777" w:rsidR="00BA0562" w:rsidRDefault="00BA0562" w:rsidP="00513773">
      <w:pPr>
        <w:pStyle w:val="TerminalDisplay"/>
      </w:pPr>
      <w:r>
        <w:t xml:space="preserve">    Reply from 10.0.12.2: bytes=56 Sequence=5 ttl=255 time=50 ms</w:t>
      </w:r>
    </w:p>
    <w:p w14:paraId="1CE3D37A" w14:textId="77777777" w:rsidR="00BA0562" w:rsidRDefault="00BA0562" w:rsidP="00513773">
      <w:pPr>
        <w:pStyle w:val="TerminalDisplay"/>
      </w:pPr>
    </w:p>
    <w:p w14:paraId="6B34A112" w14:textId="77777777" w:rsidR="00BA0562" w:rsidRDefault="00BA0562" w:rsidP="00513773">
      <w:pPr>
        <w:pStyle w:val="TerminalDisplay"/>
      </w:pPr>
      <w:r>
        <w:t xml:space="preserve">  --- 10.0.12.2 ping statistics ---</w:t>
      </w:r>
    </w:p>
    <w:p w14:paraId="5D1420C1" w14:textId="77777777" w:rsidR="00BA0562" w:rsidRDefault="00BA0562" w:rsidP="00513773">
      <w:pPr>
        <w:pStyle w:val="TerminalDisplay"/>
      </w:pPr>
      <w:r>
        <w:t xml:space="preserve">    5 packet(s) transmitted</w:t>
      </w:r>
    </w:p>
    <w:p w14:paraId="683977A2" w14:textId="77777777" w:rsidR="00BA0562" w:rsidRDefault="00BA0562" w:rsidP="00513773">
      <w:pPr>
        <w:pStyle w:val="TerminalDisplay"/>
      </w:pPr>
      <w:r>
        <w:t xml:space="preserve">    5 packet(s) received</w:t>
      </w:r>
    </w:p>
    <w:p w14:paraId="7FAF74CA" w14:textId="77777777" w:rsidR="00BA0562" w:rsidRDefault="00BA0562" w:rsidP="00513773">
      <w:pPr>
        <w:pStyle w:val="TerminalDisplay"/>
      </w:pPr>
      <w:r>
        <w:t xml:space="preserve">    0.00% packet loss</w:t>
      </w:r>
    </w:p>
    <w:p w14:paraId="09205BA7" w14:textId="77777777" w:rsidR="00BA0562" w:rsidRDefault="00BA0562" w:rsidP="00513773">
      <w:pPr>
        <w:pStyle w:val="TerminalDisplay"/>
      </w:pPr>
      <w:r>
        <w:t xml:space="preserve">    round-trip min/avg/max = 30/48/70 ms</w:t>
      </w:r>
    </w:p>
    <w:p w14:paraId="3968C94B" w14:textId="77777777" w:rsidR="00BA0562" w:rsidRDefault="00BA0562" w:rsidP="00513773">
      <w:pPr>
        <w:pStyle w:val="TerminalDisplay"/>
      </w:pPr>
    </w:p>
    <w:p w14:paraId="03FF21DC" w14:textId="77777777" w:rsidR="00BA0562" w:rsidRDefault="00BA0562" w:rsidP="00513773">
      <w:pPr>
        <w:pStyle w:val="TerminalDisplay"/>
      </w:pPr>
      <w:r>
        <w:t xml:space="preserve">[R1]ping 10.0.13.3 </w:t>
      </w:r>
    </w:p>
    <w:p w14:paraId="6DC29FB4" w14:textId="77777777" w:rsidR="00BA0562" w:rsidRDefault="00BA0562" w:rsidP="00513773">
      <w:pPr>
        <w:pStyle w:val="TerminalDisplay"/>
      </w:pPr>
      <w:r>
        <w:t xml:space="preserve">  PING 10.0.13.3: 56  data bytes, press CTRL_C to break</w:t>
      </w:r>
    </w:p>
    <w:p w14:paraId="5E75B1BA" w14:textId="77777777" w:rsidR="00BA0562" w:rsidRDefault="00BA0562" w:rsidP="00513773">
      <w:pPr>
        <w:pStyle w:val="TerminalDisplay"/>
      </w:pPr>
      <w:r>
        <w:t xml:space="preserve">    Reply from 10.0.13.3: bytes=56 Sequence=1 ttl=255 time=50 ms</w:t>
      </w:r>
    </w:p>
    <w:p w14:paraId="643017CA" w14:textId="77777777" w:rsidR="00BA0562" w:rsidRDefault="00BA0562" w:rsidP="00513773">
      <w:pPr>
        <w:pStyle w:val="TerminalDisplay"/>
      </w:pPr>
      <w:r>
        <w:t xml:space="preserve">    Reply from 10.0.13.3: bytes=56 Sequence=2 ttl=255 time=60 ms</w:t>
      </w:r>
    </w:p>
    <w:p w14:paraId="240D9DD1" w14:textId="77777777" w:rsidR="00BA0562" w:rsidRDefault="00BA0562" w:rsidP="00513773">
      <w:pPr>
        <w:pStyle w:val="TerminalDisplay"/>
      </w:pPr>
      <w:r>
        <w:t xml:space="preserve">    Reply from 10.0.13.3: bytes=56 Sequence=3 ttl=255 time=50 ms</w:t>
      </w:r>
    </w:p>
    <w:p w14:paraId="396C10F3" w14:textId="77777777" w:rsidR="00BA0562" w:rsidRDefault="00BA0562" w:rsidP="00513773">
      <w:pPr>
        <w:pStyle w:val="TerminalDisplay"/>
      </w:pPr>
      <w:r>
        <w:t xml:space="preserve">    Reply from 10.0.13.3: bytes=56 Sequence=4 ttl=255 time=30 ms</w:t>
      </w:r>
    </w:p>
    <w:p w14:paraId="01D312B2" w14:textId="77777777" w:rsidR="00BA0562" w:rsidRDefault="00BA0562" w:rsidP="00513773">
      <w:pPr>
        <w:pStyle w:val="TerminalDisplay"/>
      </w:pPr>
      <w:r>
        <w:t xml:space="preserve">    Reply from 10.0.13.3: bytes=56 Sequence=5 ttl=255 time=30 ms</w:t>
      </w:r>
    </w:p>
    <w:p w14:paraId="1980F708" w14:textId="77777777" w:rsidR="00BA0562" w:rsidRDefault="00BA0562" w:rsidP="00513773">
      <w:pPr>
        <w:pStyle w:val="TerminalDisplay"/>
      </w:pPr>
    </w:p>
    <w:p w14:paraId="0391A283" w14:textId="77777777" w:rsidR="00BA0562" w:rsidRDefault="00BA0562" w:rsidP="00513773">
      <w:pPr>
        <w:pStyle w:val="TerminalDisplay"/>
      </w:pPr>
      <w:r>
        <w:t xml:space="preserve">  --- 10.0.13.3 ping statistics ---</w:t>
      </w:r>
    </w:p>
    <w:p w14:paraId="05143357" w14:textId="77777777" w:rsidR="00BA0562" w:rsidRDefault="00BA0562" w:rsidP="00513773">
      <w:pPr>
        <w:pStyle w:val="TerminalDisplay"/>
      </w:pPr>
      <w:r>
        <w:t xml:space="preserve">    5 packet(s) transmitted</w:t>
      </w:r>
    </w:p>
    <w:p w14:paraId="73024979" w14:textId="77777777" w:rsidR="00BA0562" w:rsidRDefault="00BA0562" w:rsidP="00513773">
      <w:pPr>
        <w:pStyle w:val="TerminalDisplay"/>
      </w:pPr>
      <w:r>
        <w:t xml:space="preserve">    5 packet(s) received</w:t>
      </w:r>
    </w:p>
    <w:p w14:paraId="39C9A1FD" w14:textId="77777777" w:rsidR="00BA0562" w:rsidRDefault="00BA0562" w:rsidP="00513773">
      <w:pPr>
        <w:pStyle w:val="TerminalDisplay"/>
      </w:pPr>
      <w:r>
        <w:t xml:space="preserve">    0.00% packet loss</w:t>
      </w:r>
    </w:p>
    <w:p w14:paraId="07584AA5" w14:textId="77777777" w:rsidR="00BA0562" w:rsidRDefault="00BA0562" w:rsidP="00513773">
      <w:pPr>
        <w:pStyle w:val="TerminalDisplay"/>
      </w:pPr>
      <w:r>
        <w:t xml:space="preserve">    round-trip min/avg/max = 30/44/60 ms</w:t>
      </w:r>
    </w:p>
    <w:p w14:paraId="61344659" w14:textId="77777777" w:rsidR="00BA0562" w:rsidRPr="00513773" w:rsidRDefault="00BA0562" w:rsidP="00513773">
      <w:pPr>
        <w:pStyle w:val="TerminalDisplay"/>
        <w:shd w:val="clear" w:color="auto" w:fill="auto"/>
      </w:pPr>
    </w:p>
    <w:p w14:paraId="2D7BBD31" w14:textId="77777777" w:rsidR="00BA0562" w:rsidRDefault="00BA0562" w:rsidP="00513773">
      <w:r>
        <w:t># Display the routing table of R1.</w:t>
      </w:r>
    </w:p>
    <w:p w14:paraId="7F15DA1D" w14:textId="77777777" w:rsidR="00BA0562" w:rsidRDefault="00BA0562" w:rsidP="00513773">
      <w:pPr>
        <w:pStyle w:val="TerminalDisplay"/>
      </w:pPr>
      <w:r>
        <w:t xml:space="preserve"> [R1]display ip routing-table </w:t>
      </w:r>
    </w:p>
    <w:p w14:paraId="045D7829" w14:textId="77777777" w:rsidR="00BA0562" w:rsidRDefault="00BA0562" w:rsidP="00513773">
      <w:pPr>
        <w:pStyle w:val="TerminalDisplay"/>
      </w:pPr>
      <w:r>
        <w:t>Route Flags: R - relay, D - download to fib</w:t>
      </w:r>
    </w:p>
    <w:p w14:paraId="10D7667C" w14:textId="77777777" w:rsidR="00BA0562" w:rsidRDefault="00BA0562" w:rsidP="00513773">
      <w:pPr>
        <w:pStyle w:val="TerminalDisplay"/>
      </w:pPr>
      <w:r>
        <w:t>------------------------------------------------------------------------------</w:t>
      </w:r>
    </w:p>
    <w:p w14:paraId="32834F41" w14:textId="77777777" w:rsidR="00BA0562" w:rsidRDefault="00BA0562" w:rsidP="00513773">
      <w:pPr>
        <w:pStyle w:val="TerminalDisplay"/>
      </w:pPr>
      <w:r>
        <w:t>Routing Tables: Public</w:t>
      </w:r>
    </w:p>
    <w:p w14:paraId="728450E5" w14:textId="77777777" w:rsidR="00BA0562" w:rsidRDefault="00BA0562" w:rsidP="00513773">
      <w:pPr>
        <w:pStyle w:val="TerminalDisplay"/>
      </w:pPr>
      <w:r>
        <w:lastRenderedPageBreak/>
        <w:t xml:space="preserve">         Destinations : 10       Routes : 10       </w:t>
      </w:r>
    </w:p>
    <w:p w14:paraId="59204AB0" w14:textId="77777777" w:rsidR="00BA0562" w:rsidRDefault="00BA0562" w:rsidP="00513773">
      <w:pPr>
        <w:pStyle w:val="TerminalDisplay"/>
      </w:pPr>
    </w:p>
    <w:p w14:paraId="46DE388D" w14:textId="1E8942FF" w:rsidR="00BA0562" w:rsidRDefault="00BA0562" w:rsidP="00513773">
      <w:pPr>
        <w:pStyle w:val="TerminalDisplay"/>
      </w:pPr>
      <w:r>
        <w:t xml:space="preserve">Destination/Mask    </w:t>
      </w:r>
      <w:r w:rsidR="00D73066">
        <w:tab/>
      </w:r>
      <w:r>
        <w:t xml:space="preserve">Proto   </w:t>
      </w:r>
      <w:r w:rsidR="00D73066">
        <w:tab/>
      </w:r>
      <w:r>
        <w:t xml:space="preserve">Pre </w:t>
      </w:r>
      <w:r w:rsidR="00904FB7">
        <w:t xml:space="preserve"> Cost      Flags </w:t>
      </w:r>
      <w:r w:rsidR="00D73066">
        <w:tab/>
      </w:r>
      <w:r w:rsidR="00904FB7">
        <w:t xml:space="preserve">NextHop        </w:t>
      </w:r>
      <w:r>
        <w:t>Interface</w:t>
      </w:r>
    </w:p>
    <w:p w14:paraId="562C414D" w14:textId="77777777" w:rsidR="00BA0562" w:rsidRDefault="00BA0562" w:rsidP="00513773">
      <w:pPr>
        <w:pStyle w:val="TerminalDisplay"/>
      </w:pPr>
    </w:p>
    <w:p w14:paraId="7AD21D22" w14:textId="79257E4E" w:rsidR="00BA0562" w:rsidRDefault="00BA0562" w:rsidP="00513773">
      <w:pPr>
        <w:pStyle w:val="TerminalDisplay"/>
      </w:pPr>
      <w:r>
        <w:t xml:space="preserve">      10.0.12.0/24  </w:t>
      </w:r>
      <w:r w:rsidR="00D73066">
        <w:tab/>
      </w:r>
      <w:r>
        <w:t xml:space="preserve">Direct  </w:t>
      </w:r>
      <w:r w:rsidR="00D73066">
        <w:tab/>
      </w:r>
      <w:r>
        <w:t>0    0           D   10.0.12.1       GigabitEthernet0/0/3</w:t>
      </w:r>
    </w:p>
    <w:p w14:paraId="69B48C59" w14:textId="2E6B63F3" w:rsidR="00BA0562" w:rsidRDefault="00BA0562" w:rsidP="00513773">
      <w:pPr>
        <w:pStyle w:val="TerminalDisplay"/>
      </w:pPr>
      <w:r>
        <w:t xml:space="preserve">      10.0.12.1/32  </w:t>
      </w:r>
      <w:r w:rsidR="00D73066">
        <w:tab/>
      </w:r>
      <w:r>
        <w:t xml:space="preserve">Direct  </w:t>
      </w:r>
      <w:r w:rsidR="00D73066">
        <w:tab/>
      </w:r>
      <w:r>
        <w:t>0    0           D   127.0.0.1       GigabitEthernet0/0/3</w:t>
      </w:r>
    </w:p>
    <w:p w14:paraId="4E791ADB" w14:textId="68E621F0" w:rsidR="00BA0562" w:rsidRDefault="00BA0562" w:rsidP="00513773">
      <w:pPr>
        <w:pStyle w:val="TerminalDisplay"/>
      </w:pPr>
      <w:r>
        <w:t xml:space="preserve">    10.0.12.255/32  </w:t>
      </w:r>
      <w:r w:rsidR="00D73066">
        <w:tab/>
      </w:r>
      <w:r>
        <w:t xml:space="preserve">Direct  </w:t>
      </w:r>
      <w:r w:rsidR="00D73066">
        <w:tab/>
      </w:r>
      <w:r>
        <w:t>0    0           D   127.0.0.1       GigabitEthernet0/0/3</w:t>
      </w:r>
    </w:p>
    <w:p w14:paraId="17082C50" w14:textId="5FB0EB06" w:rsidR="00BA0562" w:rsidRDefault="00BA0562" w:rsidP="00513773">
      <w:pPr>
        <w:pStyle w:val="TerminalDisplay"/>
      </w:pPr>
      <w:r>
        <w:t xml:space="preserve">      10.0.13.0/24  </w:t>
      </w:r>
      <w:r w:rsidR="00D73066">
        <w:tab/>
      </w:r>
      <w:r>
        <w:t xml:space="preserve">Direct  </w:t>
      </w:r>
      <w:r w:rsidR="00D73066">
        <w:tab/>
      </w:r>
      <w:r>
        <w:t>0    0           D   10.0.13.1       GigabitEthernet0/0/1</w:t>
      </w:r>
    </w:p>
    <w:p w14:paraId="2F98A9FE" w14:textId="2135222B" w:rsidR="00BA0562" w:rsidRDefault="00BA0562" w:rsidP="00513773">
      <w:pPr>
        <w:pStyle w:val="TerminalDisplay"/>
      </w:pPr>
      <w:r>
        <w:t xml:space="preserve">      10.0.13.1/32  </w:t>
      </w:r>
      <w:r w:rsidR="00D73066">
        <w:tab/>
      </w:r>
      <w:r>
        <w:t xml:space="preserve">Direct  </w:t>
      </w:r>
      <w:r w:rsidR="00D73066">
        <w:tab/>
      </w:r>
      <w:r>
        <w:t>0    0           D   127.0.0.1       GigabitEthernet0/0/1</w:t>
      </w:r>
    </w:p>
    <w:p w14:paraId="0EBE4034" w14:textId="0E6C8F0F" w:rsidR="00BA0562" w:rsidRDefault="00BA0562" w:rsidP="00513773">
      <w:pPr>
        <w:pStyle w:val="TerminalDisplay"/>
      </w:pPr>
      <w:r>
        <w:t xml:space="preserve">    10.0.13.255/32  </w:t>
      </w:r>
      <w:r w:rsidR="00D73066">
        <w:tab/>
      </w:r>
      <w:r>
        <w:t xml:space="preserve">Direct  </w:t>
      </w:r>
      <w:r w:rsidR="00D73066">
        <w:tab/>
      </w:r>
      <w:r>
        <w:t>0    0           D   127.0.0.1       GigabitEthernet0/0/1</w:t>
      </w:r>
    </w:p>
    <w:p w14:paraId="33B1D6F2" w14:textId="75B8F834" w:rsidR="00BA0562" w:rsidRDefault="00BA0562" w:rsidP="00513773">
      <w:pPr>
        <w:pStyle w:val="TerminalDisplay"/>
      </w:pPr>
      <w:r>
        <w:t xml:space="preserve">      127.0.0.0/8   </w:t>
      </w:r>
      <w:r w:rsidR="00D73066">
        <w:tab/>
      </w:r>
      <w:r>
        <w:t xml:space="preserve">Direct  </w:t>
      </w:r>
      <w:r w:rsidR="00D73066">
        <w:tab/>
      </w:r>
      <w:r>
        <w:t>0    0           D   127.0.0.1       InLoopBack0</w:t>
      </w:r>
    </w:p>
    <w:p w14:paraId="488FC367" w14:textId="5416E737" w:rsidR="00BA0562" w:rsidRDefault="00BA0562" w:rsidP="00513773">
      <w:pPr>
        <w:pStyle w:val="TerminalDisplay"/>
      </w:pPr>
      <w:r>
        <w:t xml:space="preserve">      127.0.0.1/32  </w:t>
      </w:r>
      <w:r w:rsidR="00D73066">
        <w:tab/>
      </w:r>
      <w:r>
        <w:t xml:space="preserve">Direct  </w:t>
      </w:r>
      <w:r w:rsidR="00D73066">
        <w:tab/>
      </w:r>
      <w:r>
        <w:t>0    0           D   127.0.0.1       InLoopBack0</w:t>
      </w:r>
    </w:p>
    <w:p w14:paraId="4E4816D1" w14:textId="0DB0FA6E" w:rsidR="00BA0562" w:rsidRDefault="00BA0562" w:rsidP="00513773">
      <w:pPr>
        <w:pStyle w:val="TerminalDisplay"/>
      </w:pPr>
      <w:r>
        <w:t xml:space="preserve">127.255.255.255/32  </w:t>
      </w:r>
      <w:r w:rsidR="00D73066">
        <w:tab/>
      </w:r>
      <w:r>
        <w:t xml:space="preserve">Direct  </w:t>
      </w:r>
      <w:r w:rsidR="00D73066">
        <w:tab/>
      </w:r>
      <w:r>
        <w:t>0    0           D   127.0.0.1       InLoopBack0</w:t>
      </w:r>
    </w:p>
    <w:p w14:paraId="3EA025F2" w14:textId="59841272" w:rsidR="00BA0562" w:rsidRPr="00F312EC" w:rsidRDefault="00BA0562" w:rsidP="00513773">
      <w:pPr>
        <w:pStyle w:val="TerminalDisplay"/>
      </w:pPr>
      <w:r>
        <w:t xml:space="preserve">255.255.255.255/32  </w:t>
      </w:r>
      <w:r w:rsidR="00D73066">
        <w:tab/>
      </w:r>
      <w:r>
        <w:t xml:space="preserve">Direct  </w:t>
      </w:r>
      <w:r w:rsidR="00D73066">
        <w:tab/>
      </w:r>
      <w:r>
        <w:t>0    0           D   127.0.0.1       InLoopBack0</w:t>
      </w:r>
    </w:p>
    <w:p w14:paraId="20DC7C79" w14:textId="77777777" w:rsidR="00BA0562" w:rsidRDefault="00BA0562" w:rsidP="00513773">
      <w:r>
        <w:t xml:space="preserve">The </w:t>
      </w:r>
      <w:r w:rsidRPr="00513773">
        <w:t>p</w:t>
      </w:r>
      <w:r>
        <w:t xml:space="preserve">receding command output shows that three direct routes are automatically generated for each interface after the IP addresses of </w:t>
      </w:r>
      <w:r w:rsidR="0025733C">
        <w:t xml:space="preserve">the interfaces are configured, </w:t>
      </w:r>
      <w:r>
        <w:t>which are</w:t>
      </w:r>
    </w:p>
    <w:p w14:paraId="459FF357" w14:textId="77777777" w:rsidR="00BA0562" w:rsidRDefault="00BA0562" w:rsidP="00FD1A9F">
      <w:pPr>
        <w:pStyle w:val="ItemStep"/>
        <w:numPr>
          <w:ilvl w:val="6"/>
          <w:numId w:val="18"/>
        </w:numPr>
        <w:outlineLvl w:val="9"/>
      </w:pPr>
      <w:r>
        <w:t>A route to the network where the interface resides</w:t>
      </w:r>
    </w:p>
    <w:p w14:paraId="24473217" w14:textId="77777777" w:rsidR="00BA0562" w:rsidRDefault="00BA0562" w:rsidP="002075CB">
      <w:pPr>
        <w:pStyle w:val="ItemStep"/>
        <w:outlineLvl w:val="9"/>
      </w:pPr>
      <w:r>
        <w:t>The host route to the interface</w:t>
      </w:r>
    </w:p>
    <w:p w14:paraId="5A595BE5" w14:textId="77777777" w:rsidR="00BA0562" w:rsidRDefault="00BA0562" w:rsidP="002075CB">
      <w:pPr>
        <w:pStyle w:val="ItemStep"/>
        <w:outlineLvl w:val="9"/>
      </w:pPr>
      <w:r>
        <w:t>The host route to the broadcast address of the network where the interface resides</w:t>
      </w:r>
    </w:p>
    <w:p w14:paraId="31273B3B" w14:textId="77777777" w:rsidR="00513773" w:rsidRPr="003A4726" w:rsidRDefault="00A5717F" w:rsidP="00513773">
      <w:pPr>
        <w:pStyle w:val="NotesHeading"/>
      </w:pPr>
      <w:r w:rsidRPr="00A023CC">
        <w:drawing>
          <wp:inline distT="0" distB="0" distL="0" distR="0" wp14:anchorId="500DB29E" wp14:editId="388A3C1A">
            <wp:extent cx="753745" cy="270510"/>
            <wp:effectExtent l="0" t="0" r="0" b="0"/>
            <wp:docPr id="8"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53745" cy="270510"/>
                    </a:xfrm>
                    <a:prstGeom prst="rect">
                      <a:avLst/>
                    </a:prstGeom>
                    <a:noFill/>
                    <a:ln>
                      <a:noFill/>
                    </a:ln>
                  </pic:spPr>
                </pic:pic>
              </a:graphicData>
            </a:graphic>
          </wp:inline>
        </w:drawing>
      </w:r>
    </w:p>
    <w:p w14:paraId="49181482" w14:textId="77777777" w:rsidR="00BA0562" w:rsidRPr="003614F6" w:rsidRDefault="00BA0562" w:rsidP="00513773">
      <w:pPr>
        <w:pStyle w:val="NotesText"/>
      </w:pPr>
      <w:r>
        <w:t>A host route is a route with a 32-bit mask.</w:t>
      </w:r>
    </w:p>
    <w:p w14:paraId="3BD7A368" w14:textId="77777777" w:rsidR="00BA0562" w:rsidRPr="00963B96" w:rsidRDefault="00BA0562" w:rsidP="002075CB">
      <w:pPr>
        <w:pStyle w:val="Step"/>
        <w:outlineLvl w:val="9"/>
      </w:pPr>
      <w:r>
        <w:t>Create a loopback interface.</w:t>
      </w:r>
    </w:p>
    <w:p w14:paraId="5AA4A100" w14:textId="77777777" w:rsidR="00BA0562" w:rsidRDefault="00BA0562" w:rsidP="00513773">
      <w:r>
        <w:t># Configure the loopback interface according to the following table.</w:t>
      </w:r>
    </w:p>
    <w:p w14:paraId="78C15D21" w14:textId="77777777" w:rsidR="00513773" w:rsidRDefault="00513773" w:rsidP="002075CB">
      <w:pPr>
        <w:pStyle w:val="TableDescription"/>
        <w:outlineLvl w:val="9"/>
      </w:pPr>
      <w:r>
        <w:t>IP addresses of loopback interfaces</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764"/>
        <w:gridCol w:w="2460"/>
        <w:gridCol w:w="3714"/>
      </w:tblGrid>
      <w:tr w:rsidR="00513773" w14:paraId="77D03400" w14:textId="77777777" w:rsidTr="00FD1A9F">
        <w:trPr>
          <w:cantSplit/>
        </w:trPr>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2D1EBCEA" w14:textId="77777777" w:rsidR="00BA0562" w:rsidRPr="00BA0562" w:rsidRDefault="00BA0562" w:rsidP="00513773">
            <w:pPr>
              <w:pStyle w:val="TableHeading"/>
            </w:pPr>
            <w:r w:rsidRPr="00BA0562">
              <w:t>Router</w:t>
            </w:r>
          </w:p>
        </w:tc>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tcPr>
          <w:p w14:paraId="0F4235A7" w14:textId="77777777" w:rsidR="00BA0562" w:rsidRPr="00BA0562" w:rsidRDefault="00BA0562" w:rsidP="00513773">
            <w:pPr>
              <w:pStyle w:val="TableHeading"/>
            </w:pPr>
            <w:r w:rsidRPr="00BA0562">
              <w:t>Interface</w:t>
            </w:r>
          </w:p>
        </w:tc>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tcPr>
          <w:p w14:paraId="7A10F692" w14:textId="77777777" w:rsidR="00BA0562" w:rsidRPr="00BA0562" w:rsidRDefault="00BA0562" w:rsidP="00513773">
            <w:pPr>
              <w:pStyle w:val="TableHeading"/>
            </w:pPr>
            <w:r w:rsidRPr="00BA0562">
              <w:t>IP Address/Mask</w:t>
            </w:r>
          </w:p>
        </w:tc>
      </w:tr>
      <w:tr w:rsidR="00513773" w:rsidRPr="00FB7911" w14:paraId="20DE6B10" w14:textId="77777777" w:rsidTr="00FD1A9F">
        <w:trPr>
          <w:cantSplit/>
        </w:trPr>
        <w:tc>
          <w:tcPr>
            <w:tcW w:w="0" w:type="auto"/>
            <w:shd w:val="clear" w:color="auto" w:fill="auto"/>
            <w:hideMark/>
          </w:tcPr>
          <w:p w14:paraId="0967D2AC" w14:textId="77777777" w:rsidR="00BA0562" w:rsidRPr="00FD1A9F" w:rsidRDefault="00BA0562" w:rsidP="00513773">
            <w:pPr>
              <w:pStyle w:val="TableText"/>
              <w:rPr>
                <w:rFonts w:cs="Arial"/>
              </w:rPr>
            </w:pPr>
            <w:r w:rsidRPr="00FD1A9F">
              <w:rPr>
                <w:rFonts w:cs="Arial"/>
              </w:rPr>
              <w:t>R1</w:t>
            </w:r>
          </w:p>
        </w:tc>
        <w:tc>
          <w:tcPr>
            <w:tcW w:w="0" w:type="auto"/>
            <w:shd w:val="clear" w:color="auto" w:fill="auto"/>
          </w:tcPr>
          <w:p w14:paraId="6F09CEE6" w14:textId="77777777" w:rsidR="00BA0562" w:rsidRPr="00FD1A9F" w:rsidRDefault="00BA0562" w:rsidP="00513773">
            <w:pPr>
              <w:pStyle w:val="TableText"/>
              <w:rPr>
                <w:rFonts w:cs="Arial"/>
              </w:rPr>
            </w:pPr>
            <w:r w:rsidRPr="00FD1A9F">
              <w:rPr>
                <w:rFonts w:cs="Arial"/>
              </w:rPr>
              <w:t>LoopBack0</w:t>
            </w:r>
          </w:p>
        </w:tc>
        <w:tc>
          <w:tcPr>
            <w:tcW w:w="0" w:type="auto"/>
            <w:shd w:val="clear" w:color="auto" w:fill="auto"/>
            <w:hideMark/>
          </w:tcPr>
          <w:p w14:paraId="66533328" w14:textId="77777777" w:rsidR="00BA0562" w:rsidRPr="00FD1A9F" w:rsidRDefault="00BA0562" w:rsidP="00513773">
            <w:pPr>
              <w:pStyle w:val="TableText"/>
              <w:rPr>
                <w:rFonts w:cs="Arial"/>
              </w:rPr>
            </w:pPr>
            <w:r w:rsidRPr="00FD1A9F">
              <w:rPr>
                <w:rFonts w:cs="Arial"/>
              </w:rPr>
              <w:t>10.0.1.1/32</w:t>
            </w:r>
          </w:p>
        </w:tc>
      </w:tr>
      <w:tr w:rsidR="00513773" w:rsidRPr="00FB7911" w14:paraId="7BA2A1D1" w14:textId="77777777" w:rsidTr="00FD1A9F">
        <w:trPr>
          <w:cantSplit/>
        </w:trPr>
        <w:tc>
          <w:tcPr>
            <w:tcW w:w="0" w:type="auto"/>
            <w:shd w:val="clear" w:color="auto" w:fill="auto"/>
            <w:hideMark/>
          </w:tcPr>
          <w:p w14:paraId="0FBDFD03" w14:textId="77777777" w:rsidR="00BA0562" w:rsidRPr="00FD1A9F" w:rsidRDefault="00BA0562" w:rsidP="00513773">
            <w:pPr>
              <w:pStyle w:val="TableText"/>
              <w:rPr>
                <w:rFonts w:cs="Arial"/>
              </w:rPr>
            </w:pPr>
            <w:r w:rsidRPr="00FD1A9F">
              <w:rPr>
                <w:rFonts w:cs="Arial"/>
              </w:rPr>
              <w:t>R2</w:t>
            </w:r>
          </w:p>
        </w:tc>
        <w:tc>
          <w:tcPr>
            <w:tcW w:w="0" w:type="auto"/>
            <w:shd w:val="clear" w:color="auto" w:fill="auto"/>
          </w:tcPr>
          <w:p w14:paraId="06A01869" w14:textId="77777777" w:rsidR="00BA0562" w:rsidRPr="00FD1A9F" w:rsidRDefault="00BA0562" w:rsidP="00513773">
            <w:pPr>
              <w:pStyle w:val="TableText"/>
              <w:rPr>
                <w:rFonts w:cs="Arial"/>
              </w:rPr>
            </w:pPr>
            <w:r w:rsidRPr="00FD1A9F">
              <w:rPr>
                <w:rFonts w:cs="Arial"/>
              </w:rPr>
              <w:t>LoopBack0</w:t>
            </w:r>
          </w:p>
        </w:tc>
        <w:tc>
          <w:tcPr>
            <w:tcW w:w="0" w:type="auto"/>
            <w:shd w:val="clear" w:color="auto" w:fill="auto"/>
            <w:hideMark/>
          </w:tcPr>
          <w:p w14:paraId="46D53016" w14:textId="77777777" w:rsidR="00BA0562" w:rsidRPr="00FD1A9F" w:rsidRDefault="00BA0562" w:rsidP="00513773">
            <w:pPr>
              <w:pStyle w:val="TableText"/>
              <w:rPr>
                <w:rFonts w:cs="Arial"/>
              </w:rPr>
            </w:pPr>
            <w:r w:rsidRPr="00FD1A9F">
              <w:rPr>
                <w:rFonts w:cs="Arial"/>
              </w:rPr>
              <w:t>10.0.1.2/32</w:t>
            </w:r>
          </w:p>
        </w:tc>
      </w:tr>
      <w:tr w:rsidR="00513773" w:rsidRPr="00FB7911" w14:paraId="188CC36A" w14:textId="77777777" w:rsidTr="00FD1A9F">
        <w:trPr>
          <w:cantSplit/>
        </w:trPr>
        <w:tc>
          <w:tcPr>
            <w:tcW w:w="0" w:type="auto"/>
            <w:shd w:val="clear" w:color="auto" w:fill="auto"/>
            <w:hideMark/>
          </w:tcPr>
          <w:p w14:paraId="2926C95C" w14:textId="77777777" w:rsidR="00BA0562" w:rsidRPr="00FD1A9F" w:rsidRDefault="00BA0562" w:rsidP="00513773">
            <w:pPr>
              <w:pStyle w:val="TableText"/>
              <w:rPr>
                <w:rFonts w:cs="Arial"/>
              </w:rPr>
            </w:pPr>
            <w:r w:rsidRPr="00FD1A9F">
              <w:rPr>
                <w:rFonts w:cs="Arial"/>
              </w:rPr>
              <w:t>R3</w:t>
            </w:r>
          </w:p>
        </w:tc>
        <w:tc>
          <w:tcPr>
            <w:tcW w:w="0" w:type="auto"/>
            <w:shd w:val="clear" w:color="auto" w:fill="auto"/>
          </w:tcPr>
          <w:p w14:paraId="5007A0C4" w14:textId="77777777" w:rsidR="00BA0562" w:rsidRPr="00FD1A9F" w:rsidRDefault="00BA0562" w:rsidP="00513773">
            <w:pPr>
              <w:pStyle w:val="TableText"/>
              <w:rPr>
                <w:rFonts w:cs="Arial"/>
              </w:rPr>
            </w:pPr>
            <w:r w:rsidRPr="00FD1A9F">
              <w:rPr>
                <w:rFonts w:cs="Arial"/>
              </w:rPr>
              <w:t>LoopBack0</w:t>
            </w:r>
          </w:p>
        </w:tc>
        <w:tc>
          <w:tcPr>
            <w:tcW w:w="0" w:type="auto"/>
            <w:shd w:val="clear" w:color="auto" w:fill="auto"/>
            <w:hideMark/>
          </w:tcPr>
          <w:p w14:paraId="4FAF70F2" w14:textId="77777777" w:rsidR="00BA0562" w:rsidRPr="00FD1A9F" w:rsidRDefault="00BA0562" w:rsidP="00513773">
            <w:pPr>
              <w:pStyle w:val="TableText"/>
              <w:rPr>
                <w:rFonts w:cs="Arial"/>
              </w:rPr>
            </w:pPr>
            <w:r w:rsidRPr="00FD1A9F">
              <w:rPr>
                <w:rFonts w:cs="Arial"/>
              </w:rPr>
              <w:t>10.0.1.3/32</w:t>
            </w:r>
          </w:p>
        </w:tc>
      </w:tr>
    </w:tbl>
    <w:p w14:paraId="6B3188A1" w14:textId="77777777" w:rsidR="00513773" w:rsidRDefault="00513773" w:rsidP="00513773"/>
    <w:p w14:paraId="6653817F" w14:textId="77777777" w:rsidR="00BA0562" w:rsidRDefault="00BA0562" w:rsidP="00513773">
      <w:r>
        <w:t>Loopback interfaces are logical interfaces manually configured and do not exist physically. Logical interfaces can be used to exchange data. A loopback interface is always Up at the physical layer and link layer unless it is manually shut down. Generally, a loopback interface uses a 32-bit mask. Loopback interfaces are used for the following purposes:</w:t>
      </w:r>
    </w:p>
    <w:p w14:paraId="2C9BCC77" w14:textId="77777777" w:rsidR="00BA0562" w:rsidRDefault="00BA0562" w:rsidP="00FD1A9F">
      <w:pPr>
        <w:pStyle w:val="ItemStep"/>
        <w:numPr>
          <w:ilvl w:val="6"/>
          <w:numId w:val="19"/>
        </w:numPr>
        <w:outlineLvl w:val="9"/>
      </w:pPr>
      <w:r>
        <w:t>Used as the address for identifying and managing the router</w:t>
      </w:r>
    </w:p>
    <w:p w14:paraId="6FFFB736" w14:textId="77777777" w:rsidR="00BA0562" w:rsidRDefault="00BA0562" w:rsidP="002075CB">
      <w:pPr>
        <w:pStyle w:val="ItemStep"/>
        <w:outlineLvl w:val="9"/>
      </w:pPr>
      <w:r>
        <w:t>Used as the router ID in OSPF</w:t>
      </w:r>
    </w:p>
    <w:p w14:paraId="4024857C" w14:textId="77777777" w:rsidR="00BA0562" w:rsidRDefault="00BA0562" w:rsidP="002075CB">
      <w:pPr>
        <w:pStyle w:val="ItemStep"/>
        <w:outlineLvl w:val="9"/>
      </w:pPr>
      <w:r>
        <w:t>Used for improving network reliability</w:t>
      </w:r>
    </w:p>
    <w:p w14:paraId="5421AB0E" w14:textId="77777777" w:rsidR="00BA0562" w:rsidRPr="005342CF" w:rsidRDefault="00BA0562" w:rsidP="002A299A">
      <w:r>
        <w:lastRenderedPageBreak/>
        <w:t>In this lab activity, the loopback interfaces are used to simulate clients.</w:t>
      </w:r>
    </w:p>
    <w:p w14:paraId="2AAC1D17" w14:textId="77777777" w:rsidR="00BA0562" w:rsidRDefault="00BA0562" w:rsidP="006132A9">
      <w:pPr>
        <w:pStyle w:val="TerminalDisplay"/>
      </w:pPr>
      <w:r>
        <w:t>[R1]interface LoopBack0</w:t>
      </w:r>
    </w:p>
    <w:p w14:paraId="27E4CF80" w14:textId="7A85021E" w:rsidR="00BA0562" w:rsidRDefault="000D2379" w:rsidP="006132A9">
      <w:pPr>
        <w:pStyle w:val="TerminalDisplay"/>
      </w:pPr>
      <w:r>
        <w:t>[R1-LoopBack0]ip address 10.0.1</w:t>
      </w:r>
      <w:r w:rsidR="00BA0562">
        <w:t>.1 32</w:t>
      </w:r>
    </w:p>
    <w:p w14:paraId="0FF93AAB" w14:textId="77777777" w:rsidR="00BA0562" w:rsidRDefault="00BA0562" w:rsidP="006132A9">
      <w:pPr>
        <w:pStyle w:val="TerminalDisplay"/>
      </w:pPr>
      <w:r>
        <w:t>[R2]interface LoopBack0</w:t>
      </w:r>
    </w:p>
    <w:p w14:paraId="674C6B70" w14:textId="77777777" w:rsidR="00BA0562" w:rsidRDefault="00BA0562" w:rsidP="006132A9">
      <w:pPr>
        <w:pStyle w:val="TerminalDisplay"/>
      </w:pPr>
      <w:r>
        <w:t>[R2-LoopBack0]ip address 10.0.1.2 32</w:t>
      </w:r>
    </w:p>
    <w:p w14:paraId="79C2A62A" w14:textId="77777777" w:rsidR="00BA0562" w:rsidRDefault="00BA0562" w:rsidP="006132A9">
      <w:pPr>
        <w:pStyle w:val="TerminalDisplay"/>
      </w:pPr>
      <w:r>
        <w:t>[R3]interface LoopBack0</w:t>
      </w:r>
    </w:p>
    <w:p w14:paraId="3B6D8A7A" w14:textId="77777777" w:rsidR="00BA0562" w:rsidRDefault="00BA0562" w:rsidP="006132A9">
      <w:pPr>
        <w:pStyle w:val="TerminalDisplay"/>
      </w:pPr>
      <w:r>
        <w:t>[R3-LoopBack0]ip address 10.0.1.3 32</w:t>
      </w:r>
    </w:p>
    <w:p w14:paraId="74662F7A" w14:textId="77777777" w:rsidR="00BA0562" w:rsidRDefault="00BA0562" w:rsidP="006132A9">
      <w:r>
        <w:t xml:space="preserve"># Display the routing table on the router (R1 in this example). </w:t>
      </w:r>
    </w:p>
    <w:p w14:paraId="0F384E43" w14:textId="77777777" w:rsidR="00BA0562" w:rsidRDefault="00BA0562" w:rsidP="006132A9">
      <w:pPr>
        <w:pStyle w:val="TerminalDisplay"/>
      </w:pPr>
      <w:r>
        <w:t xml:space="preserve"> [R1]display ip routing-table </w:t>
      </w:r>
    </w:p>
    <w:p w14:paraId="7E1F2C63" w14:textId="77777777" w:rsidR="00BA0562" w:rsidRDefault="00BA0562" w:rsidP="006132A9">
      <w:pPr>
        <w:pStyle w:val="TerminalDisplay"/>
      </w:pPr>
      <w:r>
        <w:t>Route Flags: R - relay, D - download to fib</w:t>
      </w:r>
    </w:p>
    <w:p w14:paraId="0CF6E02F" w14:textId="77777777" w:rsidR="00BA0562" w:rsidRDefault="00BA0562" w:rsidP="006132A9">
      <w:pPr>
        <w:pStyle w:val="TerminalDisplay"/>
      </w:pPr>
      <w:r>
        <w:t>------------------------------------------------------------------------------</w:t>
      </w:r>
    </w:p>
    <w:p w14:paraId="76031542" w14:textId="77777777" w:rsidR="00BA0562" w:rsidRDefault="00BA0562" w:rsidP="006132A9">
      <w:pPr>
        <w:pStyle w:val="TerminalDisplay"/>
      </w:pPr>
      <w:r>
        <w:t>Routing Tables: Public</w:t>
      </w:r>
    </w:p>
    <w:p w14:paraId="6F5368EE" w14:textId="77777777" w:rsidR="00BA0562" w:rsidRDefault="00BA0562" w:rsidP="006132A9">
      <w:pPr>
        <w:pStyle w:val="TerminalDisplay"/>
      </w:pPr>
      <w:r>
        <w:t xml:space="preserve">         Destinations : 11       Routes : 11       </w:t>
      </w:r>
    </w:p>
    <w:p w14:paraId="6DED5849" w14:textId="77777777" w:rsidR="00BA0562" w:rsidRDefault="00BA0562" w:rsidP="006132A9">
      <w:pPr>
        <w:pStyle w:val="TerminalDisplay"/>
      </w:pPr>
    </w:p>
    <w:p w14:paraId="4560E307" w14:textId="427F1BA8" w:rsidR="00BA0562" w:rsidRDefault="00BA0562" w:rsidP="006132A9">
      <w:pPr>
        <w:pStyle w:val="TerminalDisplay"/>
      </w:pPr>
      <w:r>
        <w:t xml:space="preserve">Destination/Mask    Proto   </w:t>
      </w:r>
      <w:r w:rsidR="00D73066">
        <w:tab/>
      </w:r>
      <w:r>
        <w:t>Pre  Cost      Flags  NextHop        Interface</w:t>
      </w:r>
    </w:p>
    <w:p w14:paraId="30F25CC9" w14:textId="77777777" w:rsidR="00BA0562" w:rsidRDefault="00BA0562" w:rsidP="006132A9">
      <w:pPr>
        <w:pStyle w:val="TerminalDisplay"/>
      </w:pPr>
    </w:p>
    <w:p w14:paraId="5CDE4B4E" w14:textId="2154E4A2" w:rsidR="00BA0562" w:rsidRPr="0000387B" w:rsidRDefault="00BA0562" w:rsidP="0000387B">
      <w:pPr>
        <w:pStyle w:val="TerminalDisplay"/>
        <w:rPr>
          <w:b/>
          <w:bCs/>
        </w:rPr>
      </w:pPr>
      <w:r>
        <w:t xml:space="preserve">      </w:t>
      </w:r>
      <w:r w:rsidRPr="0000387B">
        <w:rPr>
          <w:b/>
          <w:bCs/>
        </w:rPr>
        <w:t xml:space="preserve"> 10.0.1.1/32  </w:t>
      </w:r>
      <w:r w:rsidR="00D73066">
        <w:rPr>
          <w:b/>
          <w:bCs/>
        </w:rPr>
        <w:tab/>
      </w:r>
      <w:r w:rsidRPr="0000387B">
        <w:rPr>
          <w:b/>
          <w:bCs/>
        </w:rPr>
        <w:t xml:space="preserve">Direct  </w:t>
      </w:r>
      <w:r w:rsidR="00D73066">
        <w:rPr>
          <w:b/>
          <w:bCs/>
        </w:rPr>
        <w:tab/>
      </w:r>
      <w:r w:rsidRPr="0000387B">
        <w:rPr>
          <w:b/>
          <w:bCs/>
        </w:rPr>
        <w:t xml:space="preserve">0   </w:t>
      </w:r>
      <w:r w:rsidR="00904FB7">
        <w:rPr>
          <w:b/>
          <w:bCs/>
        </w:rPr>
        <w:t xml:space="preserve"> 0           D   127.0.0.1     </w:t>
      </w:r>
      <w:r w:rsidRPr="0000387B">
        <w:rPr>
          <w:b/>
          <w:bCs/>
        </w:rPr>
        <w:t xml:space="preserve"> </w:t>
      </w:r>
      <w:r w:rsidR="00D73066">
        <w:rPr>
          <w:b/>
          <w:bCs/>
        </w:rPr>
        <w:tab/>
      </w:r>
      <w:r w:rsidRPr="0000387B">
        <w:rPr>
          <w:b/>
          <w:bCs/>
        </w:rPr>
        <w:t>LoopBack0</w:t>
      </w:r>
    </w:p>
    <w:p w14:paraId="56FBE9B1" w14:textId="50D3E435" w:rsidR="00BA0562" w:rsidRDefault="00BA0562" w:rsidP="006132A9">
      <w:pPr>
        <w:pStyle w:val="TerminalDisplay"/>
      </w:pPr>
      <w:r>
        <w:t xml:space="preserve">      10.0.12.0/24  </w:t>
      </w:r>
      <w:r w:rsidR="00D73066">
        <w:tab/>
      </w:r>
      <w:r>
        <w:t xml:space="preserve">Direct  </w:t>
      </w:r>
      <w:r w:rsidR="00D73066">
        <w:tab/>
      </w:r>
      <w:r>
        <w:t xml:space="preserve">0    0           D   10.0.12.1       </w:t>
      </w:r>
      <w:r w:rsidR="00D73066">
        <w:tab/>
      </w:r>
      <w:r>
        <w:t>GigabitEthernet0/0/3</w:t>
      </w:r>
    </w:p>
    <w:p w14:paraId="19411CE5" w14:textId="6BE6986C" w:rsidR="00BA0562" w:rsidRDefault="00BA0562" w:rsidP="006132A9">
      <w:pPr>
        <w:pStyle w:val="TerminalDisplay"/>
      </w:pPr>
      <w:r>
        <w:t xml:space="preserve">      10.0.12.1/32  </w:t>
      </w:r>
      <w:r w:rsidR="00D73066">
        <w:tab/>
      </w:r>
      <w:r>
        <w:t xml:space="preserve">Direct  </w:t>
      </w:r>
      <w:r w:rsidR="00D73066">
        <w:tab/>
      </w:r>
      <w:r>
        <w:t xml:space="preserve">0    0           D   127.0.0.1       </w:t>
      </w:r>
      <w:r w:rsidR="00D73066">
        <w:tab/>
      </w:r>
      <w:r>
        <w:t>GigabitEthernet0/0/3</w:t>
      </w:r>
    </w:p>
    <w:p w14:paraId="71FE3EC0" w14:textId="087258E8" w:rsidR="00BA0562" w:rsidRDefault="00BA0562" w:rsidP="006132A9">
      <w:pPr>
        <w:pStyle w:val="TerminalDisplay"/>
      </w:pPr>
      <w:r>
        <w:t xml:space="preserve">    10.0.12.255/32  </w:t>
      </w:r>
      <w:r w:rsidR="00D73066">
        <w:tab/>
      </w:r>
      <w:r>
        <w:t xml:space="preserve">Direct  </w:t>
      </w:r>
      <w:r w:rsidR="00D73066">
        <w:tab/>
      </w:r>
      <w:r>
        <w:t xml:space="preserve">0    0           D   127.0.0.1       </w:t>
      </w:r>
      <w:r w:rsidR="00D73066">
        <w:tab/>
      </w:r>
      <w:r>
        <w:t>GigabitEthernet0/0/3</w:t>
      </w:r>
    </w:p>
    <w:p w14:paraId="41BA497B" w14:textId="25C95E87" w:rsidR="00BA0562" w:rsidRDefault="00BA0562" w:rsidP="006132A9">
      <w:pPr>
        <w:pStyle w:val="TerminalDisplay"/>
      </w:pPr>
      <w:r>
        <w:t xml:space="preserve">      10.0.13.0/24  </w:t>
      </w:r>
      <w:r w:rsidR="00D73066">
        <w:tab/>
      </w:r>
      <w:r>
        <w:t xml:space="preserve">Direct  </w:t>
      </w:r>
      <w:r w:rsidR="00D73066">
        <w:tab/>
      </w:r>
      <w:r>
        <w:t xml:space="preserve">0    0           D   10.0.13.1       </w:t>
      </w:r>
      <w:r w:rsidR="00D73066">
        <w:tab/>
      </w:r>
      <w:r>
        <w:t>GigabitEthernet0/0/1</w:t>
      </w:r>
    </w:p>
    <w:p w14:paraId="22A1C5BB" w14:textId="393C14E5" w:rsidR="00BA0562" w:rsidRDefault="00BA0562" w:rsidP="006132A9">
      <w:pPr>
        <w:pStyle w:val="TerminalDisplay"/>
      </w:pPr>
      <w:r>
        <w:t xml:space="preserve">      10.0.13.1/32  </w:t>
      </w:r>
      <w:r w:rsidR="00D73066">
        <w:tab/>
      </w:r>
      <w:r>
        <w:t xml:space="preserve">Direct  </w:t>
      </w:r>
      <w:r w:rsidR="00D73066">
        <w:tab/>
      </w:r>
      <w:r>
        <w:t xml:space="preserve">0    0           D   127.0.0.1       </w:t>
      </w:r>
      <w:r w:rsidR="00D73066">
        <w:tab/>
      </w:r>
      <w:r>
        <w:t>GigabitEthernet0/0/1</w:t>
      </w:r>
    </w:p>
    <w:p w14:paraId="332B6CCD" w14:textId="50FA6357" w:rsidR="00BA0562" w:rsidRDefault="00BA0562" w:rsidP="006132A9">
      <w:pPr>
        <w:pStyle w:val="TerminalDisplay"/>
      </w:pPr>
      <w:r>
        <w:t xml:space="preserve">    10.0.13.255/32  </w:t>
      </w:r>
      <w:r w:rsidR="00D73066">
        <w:tab/>
      </w:r>
      <w:r>
        <w:t xml:space="preserve">Direct  </w:t>
      </w:r>
      <w:r w:rsidR="00D73066">
        <w:tab/>
      </w:r>
      <w:r>
        <w:t xml:space="preserve">0    0           D   127.0.0.1       </w:t>
      </w:r>
      <w:r w:rsidR="00D73066">
        <w:tab/>
      </w:r>
      <w:r>
        <w:t>GigabitEthernet0/0/1</w:t>
      </w:r>
    </w:p>
    <w:p w14:paraId="23F9D475" w14:textId="1D0427CE" w:rsidR="00BA0562" w:rsidRDefault="00BA0562" w:rsidP="006132A9">
      <w:pPr>
        <w:pStyle w:val="TerminalDisplay"/>
      </w:pPr>
      <w:r>
        <w:t xml:space="preserve">      127.0.0.0/8   </w:t>
      </w:r>
      <w:r w:rsidR="00D73066">
        <w:tab/>
      </w:r>
      <w:r>
        <w:t xml:space="preserve">Direct  </w:t>
      </w:r>
      <w:r w:rsidR="00D73066">
        <w:tab/>
      </w:r>
      <w:r>
        <w:t xml:space="preserve">0    0           D   127.0.0.1       </w:t>
      </w:r>
      <w:r w:rsidR="00D73066">
        <w:tab/>
      </w:r>
      <w:r>
        <w:t>InLoopBack0</w:t>
      </w:r>
    </w:p>
    <w:p w14:paraId="42585A21" w14:textId="4377CAF3" w:rsidR="00BA0562" w:rsidRDefault="00BA0562" w:rsidP="006132A9">
      <w:pPr>
        <w:pStyle w:val="TerminalDisplay"/>
      </w:pPr>
      <w:r>
        <w:t xml:space="preserve">      127.0.0.1/32  </w:t>
      </w:r>
      <w:r w:rsidR="00D73066">
        <w:tab/>
      </w:r>
      <w:r>
        <w:t xml:space="preserve">Direct  </w:t>
      </w:r>
      <w:r w:rsidR="00D73066">
        <w:tab/>
      </w:r>
      <w:r>
        <w:t xml:space="preserve">0    0           D   127.0.0.1       </w:t>
      </w:r>
      <w:r w:rsidR="00D73066">
        <w:tab/>
      </w:r>
      <w:r>
        <w:t>InLoopBack0</w:t>
      </w:r>
    </w:p>
    <w:p w14:paraId="528684B8" w14:textId="65B1A032" w:rsidR="00BA0562" w:rsidRDefault="00BA0562" w:rsidP="006132A9">
      <w:pPr>
        <w:pStyle w:val="TerminalDisplay"/>
      </w:pPr>
      <w:r>
        <w:t xml:space="preserve">127.255.255.255/32  </w:t>
      </w:r>
      <w:r w:rsidR="00D73066">
        <w:tab/>
      </w:r>
      <w:r>
        <w:t xml:space="preserve">Direct  </w:t>
      </w:r>
      <w:r w:rsidR="00D73066">
        <w:tab/>
      </w:r>
      <w:r>
        <w:t xml:space="preserve">0    0           D   127.0.0.1       </w:t>
      </w:r>
      <w:r w:rsidR="00D73066">
        <w:tab/>
      </w:r>
      <w:r>
        <w:t>InLoopBack0</w:t>
      </w:r>
    </w:p>
    <w:p w14:paraId="0D9E73CB" w14:textId="6A5B88C9" w:rsidR="00BA0562" w:rsidRDefault="00BA0562" w:rsidP="006132A9">
      <w:pPr>
        <w:pStyle w:val="TerminalDisplay"/>
      </w:pPr>
      <w:r>
        <w:t xml:space="preserve">255.255.255.255/32  </w:t>
      </w:r>
      <w:r w:rsidR="00D73066">
        <w:tab/>
      </w:r>
      <w:r>
        <w:t xml:space="preserve">Direct  </w:t>
      </w:r>
      <w:r w:rsidR="00D73066">
        <w:tab/>
      </w:r>
      <w:r>
        <w:t xml:space="preserve">0    0           D   127.0.0.1       </w:t>
      </w:r>
      <w:r w:rsidR="00D73066">
        <w:tab/>
      </w:r>
      <w:r>
        <w:t>InLoopBack0</w:t>
      </w:r>
    </w:p>
    <w:p w14:paraId="12CCEA45" w14:textId="77777777" w:rsidR="00BA0562" w:rsidRPr="006132A9" w:rsidRDefault="00BA0562" w:rsidP="006132A9">
      <w:pPr>
        <w:pStyle w:val="TerminalDisplay"/>
        <w:shd w:val="clear" w:color="auto" w:fill="auto"/>
        <w:rPr>
          <w:i/>
          <w:iCs/>
        </w:rPr>
      </w:pPr>
      <w:r w:rsidRPr="006132A9">
        <w:rPr>
          <w:i/>
          <w:iCs/>
        </w:rPr>
        <w:t>Direct routes have been generated.</w:t>
      </w:r>
    </w:p>
    <w:p w14:paraId="5A442365" w14:textId="77777777" w:rsidR="00BA0562" w:rsidRDefault="00BA0562" w:rsidP="006132A9">
      <w:r>
        <w:t># Test the connectivity between the loopback interfaces.</w:t>
      </w:r>
    </w:p>
    <w:p w14:paraId="030EBABA" w14:textId="77777777" w:rsidR="00BA0562" w:rsidRDefault="00BA0562" w:rsidP="006132A9">
      <w:pPr>
        <w:pStyle w:val="TerminalDisplay"/>
      </w:pPr>
      <w:r>
        <w:t xml:space="preserve">[R1]ping -a 10.0.1.1 10.0.1.2 </w:t>
      </w:r>
    </w:p>
    <w:p w14:paraId="671E2DA9" w14:textId="77777777" w:rsidR="00BA0562" w:rsidRDefault="00BA0562" w:rsidP="006132A9">
      <w:pPr>
        <w:pStyle w:val="TerminalDisplay"/>
      </w:pPr>
      <w:r>
        <w:t xml:space="preserve">  PING 10.0.1.2: 56  data bytes, press CTRL_C to break</w:t>
      </w:r>
    </w:p>
    <w:p w14:paraId="0BCAA02A" w14:textId="77777777" w:rsidR="00BA0562" w:rsidRDefault="00BA0562" w:rsidP="006132A9">
      <w:pPr>
        <w:pStyle w:val="TerminalDisplay"/>
      </w:pPr>
      <w:r>
        <w:t xml:space="preserve">    Request time out</w:t>
      </w:r>
    </w:p>
    <w:p w14:paraId="776F27B9" w14:textId="77777777" w:rsidR="00BA0562" w:rsidRDefault="00BA0562" w:rsidP="006132A9">
      <w:pPr>
        <w:pStyle w:val="TerminalDisplay"/>
      </w:pPr>
      <w:r>
        <w:t xml:space="preserve">    Request time out</w:t>
      </w:r>
    </w:p>
    <w:p w14:paraId="7E53D472" w14:textId="77777777" w:rsidR="00BA0562" w:rsidRDefault="00BA0562" w:rsidP="006132A9">
      <w:pPr>
        <w:pStyle w:val="TerminalDisplay"/>
      </w:pPr>
      <w:r>
        <w:t xml:space="preserve">    Request time out</w:t>
      </w:r>
    </w:p>
    <w:p w14:paraId="710A1D83" w14:textId="77777777" w:rsidR="00BA0562" w:rsidRDefault="00BA0562" w:rsidP="006132A9">
      <w:pPr>
        <w:pStyle w:val="TerminalDisplay"/>
      </w:pPr>
      <w:r>
        <w:t xml:space="preserve">    Request time out</w:t>
      </w:r>
    </w:p>
    <w:p w14:paraId="2C1B0D6C" w14:textId="77777777" w:rsidR="00BA0562" w:rsidRDefault="00BA0562" w:rsidP="006132A9">
      <w:pPr>
        <w:pStyle w:val="TerminalDisplay"/>
      </w:pPr>
      <w:r>
        <w:t xml:space="preserve">    Request time out</w:t>
      </w:r>
    </w:p>
    <w:p w14:paraId="24DEB231" w14:textId="77777777" w:rsidR="00BA0562" w:rsidRDefault="00BA0562" w:rsidP="006132A9">
      <w:pPr>
        <w:pStyle w:val="TerminalDisplay"/>
      </w:pPr>
    </w:p>
    <w:p w14:paraId="0E66BFFF" w14:textId="77777777" w:rsidR="00BA0562" w:rsidRDefault="00BA0562" w:rsidP="006132A9">
      <w:pPr>
        <w:pStyle w:val="TerminalDisplay"/>
      </w:pPr>
      <w:r>
        <w:t xml:space="preserve">  --- 10.0.1.2 ping statistics ---</w:t>
      </w:r>
    </w:p>
    <w:p w14:paraId="16E043F9" w14:textId="77777777" w:rsidR="00BA0562" w:rsidRDefault="00BA0562" w:rsidP="006132A9">
      <w:pPr>
        <w:pStyle w:val="TerminalDisplay"/>
      </w:pPr>
      <w:r>
        <w:t xml:space="preserve">    5 packet(s) transmitted</w:t>
      </w:r>
    </w:p>
    <w:p w14:paraId="349C72FC" w14:textId="77777777" w:rsidR="00BA0562" w:rsidRDefault="00BA0562" w:rsidP="006132A9">
      <w:pPr>
        <w:pStyle w:val="TerminalDisplay"/>
      </w:pPr>
      <w:r>
        <w:t xml:space="preserve">    0 packet(s) received</w:t>
      </w:r>
    </w:p>
    <w:p w14:paraId="70F40AFB" w14:textId="77777777" w:rsidR="00BA0562" w:rsidRDefault="00BA0562" w:rsidP="006132A9">
      <w:pPr>
        <w:pStyle w:val="TerminalDisplay"/>
      </w:pPr>
      <w:r>
        <w:t xml:space="preserve">    100.00% packet loss</w:t>
      </w:r>
    </w:p>
    <w:p w14:paraId="5D562C6D" w14:textId="77777777" w:rsidR="00BA0562" w:rsidRPr="0000387B" w:rsidRDefault="00BA0562" w:rsidP="006132A9">
      <w:pPr>
        <w:rPr>
          <w:b/>
          <w:bCs/>
        </w:rPr>
      </w:pPr>
      <w:r>
        <w:t xml:space="preserve">Using the </w:t>
      </w:r>
      <w:r w:rsidRPr="0000387B">
        <w:rPr>
          <w:b/>
          <w:bCs/>
        </w:rPr>
        <w:t xml:space="preserve">ping –a </w:t>
      </w:r>
      <w:r w:rsidRPr="0000387B">
        <w:rPr>
          <w:i/>
          <w:iCs/>
        </w:rPr>
        <w:t>source-ip-address destination-ip-address</w:t>
      </w:r>
      <w:r>
        <w:t xml:space="preserve"> command to specify the source and destination IP addresses of ping packets. At this point, the router does not have a route to the destination IP address. Therefore, the ping operation fails.</w:t>
      </w:r>
    </w:p>
    <w:p w14:paraId="4DF34B81" w14:textId="77777777" w:rsidR="00BA0562" w:rsidRDefault="00BA0562" w:rsidP="002075CB">
      <w:pPr>
        <w:pStyle w:val="Step"/>
        <w:outlineLvl w:val="9"/>
      </w:pPr>
      <w:r>
        <w:t>Configure static routes.</w:t>
      </w:r>
    </w:p>
    <w:p w14:paraId="09A48203" w14:textId="77777777" w:rsidR="00BA0562" w:rsidRDefault="00BA0562" w:rsidP="006132A9">
      <w:r>
        <w:t># On R1, configure a route to the loopback0 interfaces of R2 and R3.</w:t>
      </w:r>
    </w:p>
    <w:p w14:paraId="071C6105" w14:textId="77777777" w:rsidR="00BA0562" w:rsidRDefault="00BA0562" w:rsidP="006132A9">
      <w:pPr>
        <w:pStyle w:val="TerminalDisplay"/>
      </w:pPr>
      <w:r>
        <w:t xml:space="preserve">[R1]ip route-static 10.0.1.2 32 10.0.12.2 </w:t>
      </w:r>
    </w:p>
    <w:p w14:paraId="66C2AB92" w14:textId="77777777" w:rsidR="00BA0562" w:rsidRPr="002556B9" w:rsidRDefault="00BA0562" w:rsidP="006132A9">
      <w:pPr>
        <w:pStyle w:val="TerminalDisplay"/>
      </w:pPr>
      <w:r>
        <w:lastRenderedPageBreak/>
        <w:t>[R1]ip route-static 10.0.1.3 32 10.0.13.3</w:t>
      </w:r>
    </w:p>
    <w:p w14:paraId="553CE711" w14:textId="77777777" w:rsidR="00BA0562" w:rsidRDefault="00BA0562" w:rsidP="006132A9">
      <w:r>
        <w:t># Display the routing table of R1.</w:t>
      </w:r>
    </w:p>
    <w:p w14:paraId="1C7947A7" w14:textId="77777777" w:rsidR="00BA0562" w:rsidRDefault="00BA0562" w:rsidP="006132A9">
      <w:pPr>
        <w:pStyle w:val="TerminalDisplay"/>
      </w:pPr>
      <w:r>
        <w:t xml:space="preserve">[R1]display ip routing-table </w:t>
      </w:r>
    </w:p>
    <w:p w14:paraId="73BE884A" w14:textId="77777777" w:rsidR="00BA0562" w:rsidRDefault="00BA0562" w:rsidP="006132A9">
      <w:pPr>
        <w:pStyle w:val="TerminalDisplay"/>
      </w:pPr>
      <w:r>
        <w:t>Route Flags: R - relay, D - download to fib</w:t>
      </w:r>
    </w:p>
    <w:p w14:paraId="6F7F68AE" w14:textId="77777777" w:rsidR="00BA0562" w:rsidRDefault="00BA0562" w:rsidP="006132A9">
      <w:pPr>
        <w:pStyle w:val="TerminalDisplay"/>
      </w:pPr>
      <w:r>
        <w:t>------------------------------------------------------------------------------</w:t>
      </w:r>
    </w:p>
    <w:p w14:paraId="05DFC756" w14:textId="77777777" w:rsidR="00BA0562" w:rsidRDefault="00BA0562" w:rsidP="006132A9">
      <w:pPr>
        <w:pStyle w:val="TerminalDisplay"/>
      </w:pPr>
      <w:r>
        <w:t>Routing Tables: Public</w:t>
      </w:r>
    </w:p>
    <w:p w14:paraId="74EEE5E9" w14:textId="77777777" w:rsidR="00BA0562" w:rsidRDefault="00BA0562" w:rsidP="006132A9">
      <w:pPr>
        <w:pStyle w:val="TerminalDisplay"/>
      </w:pPr>
      <w:r>
        <w:t xml:space="preserve">         Destinations : 13       Routes : 13       </w:t>
      </w:r>
    </w:p>
    <w:p w14:paraId="0BF71A47" w14:textId="77777777" w:rsidR="00BA0562" w:rsidRDefault="00BA0562" w:rsidP="006132A9">
      <w:pPr>
        <w:pStyle w:val="TerminalDisplay"/>
      </w:pPr>
    </w:p>
    <w:p w14:paraId="21B7C85F" w14:textId="293E41C7" w:rsidR="00BA0562" w:rsidRDefault="00BA0562" w:rsidP="006132A9">
      <w:pPr>
        <w:pStyle w:val="TerminalDisplay"/>
      </w:pPr>
      <w:r>
        <w:t xml:space="preserve">Destination/Mask    Proto   </w:t>
      </w:r>
      <w:r w:rsidR="00D73066">
        <w:tab/>
      </w:r>
      <w:r>
        <w:t>Pre  Cost      Flags  NextHop         Interface</w:t>
      </w:r>
    </w:p>
    <w:p w14:paraId="228EAF4B" w14:textId="77777777" w:rsidR="00BA0562" w:rsidRDefault="00BA0562" w:rsidP="006132A9">
      <w:pPr>
        <w:pStyle w:val="TerminalDisplay"/>
      </w:pPr>
    </w:p>
    <w:p w14:paraId="56E78E5C" w14:textId="3AF7A84D" w:rsidR="00BA0562" w:rsidRDefault="00BA0562" w:rsidP="006132A9">
      <w:pPr>
        <w:pStyle w:val="TerminalDisplay"/>
      </w:pPr>
      <w:r>
        <w:t xml:space="preserve">       10.0.1.1/32  </w:t>
      </w:r>
      <w:r w:rsidR="00D73066">
        <w:tab/>
      </w:r>
      <w:r>
        <w:t xml:space="preserve">Direct  </w:t>
      </w:r>
      <w:r w:rsidR="00D73066">
        <w:tab/>
      </w:r>
      <w:r>
        <w:t>0    0           D    127.0.0.1       LoopBack0</w:t>
      </w:r>
    </w:p>
    <w:p w14:paraId="0C4D4F85" w14:textId="40823FC9" w:rsidR="00BA0562" w:rsidRPr="0000387B" w:rsidRDefault="00DC1DCE" w:rsidP="0000387B">
      <w:pPr>
        <w:pStyle w:val="TerminalDisplay"/>
        <w:rPr>
          <w:b/>
          <w:bCs/>
        </w:rPr>
      </w:pPr>
      <w:r>
        <w:rPr>
          <w:b/>
          <w:bCs/>
        </w:rPr>
        <w:t xml:space="preserve">       10.0.1.2/32  </w:t>
      </w:r>
      <w:r w:rsidR="00D73066">
        <w:rPr>
          <w:b/>
          <w:bCs/>
        </w:rPr>
        <w:tab/>
      </w:r>
      <w:r>
        <w:rPr>
          <w:b/>
          <w:bCs/>
        </w:rPr>
        <w:t xml:space="preserve">Static </w:t>
      </w:r>
      <w:r w:rsidR="00BA0562" w:rsidRPr="0000387B">
        <w:rPr>
          <w:b/>
          <w:bCs/>
        </w:rPr>
        <w:t xml:space="preserve"> </w:t>
      </w:r>
      <w:r w:rsidR="00D73066">
        <w:rPr>
          <w:b/>
          <w:bCs/>
        </w:rPr>
        <w:tab/>
      </w:r>
      <w:r w:rsidR="00BA0562" w:rsidRPr="0000387B">
        <w:rPr>
          <w:b/>
          <w:bCs/>
        </w:rPr>
        <w:t xml:space="preserve">60   </w:t>
      </w:r>
      <w:r w:rsidR="00904FB7">
        <w:rPr>
          <w:b/>
          <w:bCs/>
        </w:rPr>
        <w:t xml:space="preserve">0          RD   10.0.12.2     </w:t>
      </w:r>
      <w:r w:rsidR="00BA0562" w:rsidRPr="0000387B">
        <w:rPr>
          <w:b/>
          <w:bCs/>
        </w:rPr>
        <w:t xml:space="preserve"> </w:t>
      </w:r>
      <w:r w:rsidR="00D73066">
        <w:rPr>
          <w:b/>
          <w:bCs/>
        </w:rPr>
        <w:tab/>
      </w:r>
      <w:r w:rsidR="00BA0562" w:rsidRPr="0000387B">
        <w:rPr>
          <w:b/>
          <w:bCs/>
        </w:rPr>
        <w:t>GigabitEthernet0/0/3</w:t>
      </w:r>
    </w:p>
    <w:p w14:paraId="0CF04A9B" w14:textId="5FD5EA05" w:rsidR="00BA0562" w:rsidRPr="0000387B" w:rsidRDefault="00BA0562" w:rsidP="0000387B">
      <w:pPr>
        <w:pStyle w:val="TerminalDisplay"/>
        <w:rPr>
          <w:b/>
          <w:bCs/>
        </w:rPr>
      </w:pPr>
      <w:r w:rsidRPr="0000387B">
        <w:rPr>
          <w:b/>
          <w:bCs/>
        </w:rPr>
        <w:t xml:space="preserve">       10.0.1.3/32  </w:t>
      </w:r>
      <w:r w:rsidR="00D73066">
        <w:rPr>
          <w:b/>
          <w:bCs/>
        </w:rPr>
        <w:tab/>
      </w:r>
      <w:r w:rsidRPr="0000387B">
        <w:rPr>
          <w:b/>
          <w:bCs/>
        </w:rPr>
        <w:t xml:space="preserve">Static  </w:t>
      </w:r>
      <w:r w:rsidR="00D73066">
        <w:rPr>
          <w:b/>
          <w:bCs/>
        </w:rPr>
        <w:tab/>
      </w:r>
      <w:r w:rsidRPr="0000387B">
        <w:rPr>
          <w:b/>
          <w:bCs/>
        </w:rPr>
        <w:t xml:space="preserve">60  </w:t>
      </w:r>
      <w:r w:rsidR="00904FB7">
        <w:rPr>
          <w:b/>
          <w:bCs/>
        </w:rPr>
        <w:t xml:space="preserve"> 0          RD   10.0.13.3    </w:t>
      </w:r>
      <w:r w:rsidRPr="0000387B">
        <w:rPr>
          <w:b/>
          <w:bCs/>
        </w:rPr>
        <w:t xml:space="preserve">  </w:t>
      </w:r>
      <w:r w:rsidR="00D73066">
        <w:rPr>
          <w:b/>
          <w:bCs/>
        </w:rPr>
        <w:tab/>
      </w:r>
      <w:r w:rsidRPr="0000387B">
        <w:rPr>
          <w:b/>
          <w:bCs/>
        </w:rPr>
        <w:t>GigabitEthernet0/0/1</w:t>
      </w:r>
    </w:p>
    <w:p w14:paraId="796AD301" w14:textId="05157BF6" w:rsidR="00BA0562" w:rsidRDefault="00BA0562" w:rsidP="006132A9">
      <w:pPr>
        <w:pStyle w:val="TerminalDisplay"/>
      </w:pPr>
      <w:r>
        <w:t xml:space="preserve">      10.0.12.0/24  </w:t>
      </w:r>
      <w:r w:rsidR="00D73066">
        <w:tab/>
      </w:r>
      <w:r>
        <w:t xml:space="preserve">Direct  </w:t>
      </w:r>
      <w:r w:rsidR="00D73066">
        <w:tab/>
      </w:r>
      <w:r>
        <w:t>0    0           D    10.0.12.1       GigabitEthernet0/0/3</w:t>
      </w:r>
    </w:p>
    <w:p w14:paraId="122DBE22" w14:textId="24414F5B" w:rsidR="00BA0562" w:rsidRDefault="00BA0562" w:rsidP="006132A9">
      <w:pPr>
        <w:pStyle w:val="TerminalDisplay"/>
      </w:pPr>
      <w:r>
        <w:t xml:space="preserve">      10.0.12.1/32  </w:t>
      </w:r>
      <w:r w:rsidR="00D73066">
        <w:tab/>
      </w:r>
      <w:r>
        <w:t xml:space="preserve">Direct  </w:t>
      </w:r>
      <w:r w:rsidR="00D73066">
        <w:tab/>
      </w:r>
      <w:r>
        <w:t>0    0           D    127.0.0.1       GigabitEthernet0/0/3</w:t>
      </w:r>
    </w:p>
    <w:p w14:paraId="7FE3E00F" w14:textId="788E185E" w:rsidR="00BA0562" w:rsidRDefault="00BA0562" w:rsidP="006132A9">
      <w:pPr>
        <w:pStyle w:val="TerminalDisplay"/>
      </w:pPr>
      <w:r>
        <w:t xml:space="preserve">    10.0.12.255/32  </w:t>
      </w:r>
      <w:r w:rsidR="00D73066">
        <w:tab/>
      </w:r>
      <w:r>
        <w:t xml:space="preserve">Direct  </w:t>
      </w:r>
      <w:r w:rsidR="00D73066">
        <w:tab/>
      </w:r>
      <w:r>
        <w:t>0    0           D    127.0.0.1       GigabitEthernet0/0/3</w:t>
      </w:r>
    </w:p>
    <w:p w14:paraId="6417AB1D" w14:textId="7E49C4D5" w:rsidR="00BA0562" w:rsidRDefault="00BA0562" w:rsidP="006132A9">
      <w:pPr>
        <w:pStyle w:val="TerminalDisplay"/>
      </w:pPr>
      <w:r>
        <w:t xml:space="preserve">      10.0.13.0/24  </w:t>
      </w:r>
      <w:r w:rsidR="00D73066">
        <w:tab/>
      </w:r>
      <w:r>
        <w:t xml:space="preserve">Direct  </w:t>
      </w:r>
      <w:r w:rsidR="00D73066">
        <w:tab/>
      </w:r>
      <w:r>
        <w:t>0    0           D    10.0.13.1       GigabitEthernet0/0/1</w:t>
      </w:r>
    </w:p>
    <w:p w14:paraId="7B0C678D" w14:textId="6F1114CA" w:rsidR="00BA0562" w:rsidRDefault="00BA0562" w:rsidP="006132A9">
      <w:pPr>
        <w:pStyle w:val="TerminalDisplay"/>
      </w:pPr>
      <w:r>
        <w:t xml:space="preserve">      10.0.13.1/32  </w:t>
      </w:r>
      <w:r w:rsidR="00D73066">
        <w:tab/>
      </w:r>
      <w:r>
        <w:t xml:space="preserve">Direct  </w:t>
      </w:r>
      <w:r w:rsidR="00D73066">
        <w:tab/>
      </w:r>
      <w:r>
        <w:t>0    0           D    127.0.0.1       GigabitEthernet0/0/1</w:t>
      </w:r>
    </w:p>
    <w:p w14:paraId="25ED7B45" w14:textId="7D577B7F" w:rsidR="00BA0562" w:rsidRDefault="00BA0562" w:rsidP="006132A9">
      <w:pPr>
        <w:pStyle w:val="TerminalDisplay"/>
      </w:pPr>
      <w:r>
        <w:t xml:space="preserve">    10.0.13.255/32  </w:t>
      </w:r>
      <w:r w:rsidR="00D73066">
        <w:tab/>
      </w:r>
      <w:r>
        <w:t xml:space="preserve">Direct  </w:t>
      </w:r>
      <w:r w:rsidR="00D73066">
        <w:tab/>
      </w:r>
      <w:r>
        <w:t>0    0           D    127.0.0.1       GigabitEthernet0/0/1</w:t>
      </w:r>
    </w:p>
    <w:p w14:paraId="229EC109" w14:textId="2029A98E" w:rsidR="00BA0562" w:rsidRDefault="00BA0562" w:rsidP="006132A9">
      <w:pPr>
        <w:pStyle w:val="TerminalDisplay"/>
      </w:pPr>
      <w:r>
        <w:t xml:space="preserve">      127.0.0.0/8   </w:t>
      </w:r>
      <w:r w:rsidR="00D73066">
        <w:tab/>
      </w:r>
      <w:r>
        <w:t xml:space="preserve">Direct  </w:t>
      </w:r>
      <w:r w:rsidR="00D73066">
        <w:tab/>
      </w:r>
      <w:r>
        <w:t>0    0           D    127.0.0.1       InLoopBack0</w:t>
      </w:r>
    </w:p>
    <w:p w14:paraId="3F604E3C" w14:textId="795A6E25" w:rsidR="00BA0562" w:rsidRDefault="00BA0562" w:rsidP="006132A9">
      <w:pPr>
        <w:pStyle w:val="TerminalDisplay"/>
      </w:pPr>
      <w:r>
        <w:t xml:space="preserve">      127.0.0.1/32  </w:t>
      </w:r>
      <w:r w:rsidR="00D73066">
        <w:tab/>
      </w:r>
      <w:r>
        <w:t xml:space="preserve">Direct  </w:t>
      </w:r>
      <w:r w:rsidR="00D73066">
        <w:tab/>
      </w:r>
      <w:r>
        <w:t>0    0           D    127.0.0.1       InLoopBack0</w:t>
      </w:r>
    </w:p>
    <w:p w14:paraId="6CA63713" w14:textId="1D407F2C" w:rsidR="00BA0562" w:rsidRDefault="00BA0562" w:rsidP="006132A9">
      <w:pPr>
        <w:pStyle w:val="TerminalDisplay"/>
      </w:pPr>
      <w:r>
        <w:t xml:space="preserve">127.255.255.255/32  </w:t>
      </w:r>
      <w:r w:rsidR="00D73066">
        <w:tab/>
      </w:r>
      <w:r>
        <w:t xml:space="preserve">Direct  </w:t>
      </w:r>
      <w:r w:rsidR="00D73066">
        <w:tab/>
      </w:r>
      <w:r>
        <w:t>0    0           D    127.0.0.1       InLoopBack0</w:t>
      </w:r>
    </w:p>
    <w:p w14:paraId="3F9BC798" w14:textId="4E5B8D08" w:rsidR="00BA0562" w:rsidRDefault="00BA0562" w:rsidP="006132A9">
      <w:pPr>
        <w:pStyle w:val="TerminalDisplay"/>
      </w:pPr>
      <w:r>
        <w:t xml:space="preserve">255.255.255.255/32  </w:t>
      </w:r>
      <w:r w:rsidR="00D73066">
        <w:tab/>
      </w:r>
      <w:r>
        <w:t xml:space="preserve">Direct  </w:t>
      </w:r>
      <w:r w:rsidR="00D73066">
        <w:tab/>
      </w:r>
      <w:r>
        <w:t>0    0           D    127.0.0.1       InLoopBack0</w:t>
      </w:r>
    </w:p>
    <w:p w14:paraId="5644D714" w14:textId="77777777" w:rsidR="00BA0562" w:rsidRPr="006132A9" w:rsidRDefault="00BA0562" w:rsidP="006132A9">
      <w:pPr>
        <w:pStyle w:val="TerminalDisplay"/>
        <w:shd w:val="clear" w:color="auto" w:fill="auto"/>
        <w:rPr>
          <w:i/>
          <w:iCs/>
        </w:rPr>
      </w:pPr>
      <w:r w:rsidRPr="006132A9">
        <w:rPr>
          <w:i/>
          <w:iCs/>
        </w:rPr>
        <w:t>The configured static routes are added to the IP routing table.</w:t>
      </w:r>
    </w:p>
    <w:p w14:paraId="29FBF155" w14:textId="77777777" w:rsidR="00BA0562" w:rsidRPr="002E29C7" w:rsidRDefault="00BA0562" w:rsidP="006132A9">
      <w:r>
        <w:t># Test connectivity.</w:t>
      </w:r>
    </w:p>
    <w:p w14:paraId="41662644" w14:textId="77777777" w:rsidR="00BA0562" w:rsidRDefault="00BA0562" w:rsidP="006132A9">
      <w:pPr>
        <w:pStyle w:val="TerminalDisplay"/>
      </w:pPr>
      <w:r>
        <w:t xml:space="preserve">[R1]ping -a 10.0.1.1 10.0.1.2 </w:t>
      </w:r>
    </w:p>
    <w:p w14:paraId="06D6D71F" w14:textId="77777777" w:rsidR="00BA0562" w:rsidRDefault="00BA0562" w:rsidP="006132A9">
      <w:pPr>
        <w:pStyle w:val="TerminalDisplay"/>
      </w:pPr>
      <w:r>
        <w:t xml:space="preserve">  PING 10.0.1.2: 56  data bytes, press CTRL_C to break</w:t>
      </w:r>
    </w:p>
    <w:p w14:paraId="7B07809F" w14:textId="77777777" w:rsidR="00BA0562" w:rsidRDefault="00BA0562" w:rsidP="006132A9">
      <w:pPr>
        <w:pStyle w:val="TerminalDisplay"/>
      </w:pPr>
      <w:r>
        <w:t xml:space="preserve">    Request time out</w:t>
      </w:r>
    </w:p>
    <w:p w14:paraId="69DE5516" w14:textId="77777777" w:rsidR="00BA0562" w:rsidRDefault="00BA0562" w:rsidP="006132A9">
      <w:pPr>
        <w:pStyle w:val="TerminalDisplay"/>
      </w:pPr>
      <w:r>
        <w:t xml:space="preserve">    Request time out</w:t>
      </w:r>
    </w:p>
    <w:p w14:paraId="11731A9E" w14:textId="77777777" w:rsidR="00BA0562" w:rsidRDefault="00BA0562" w:rsidP="006132A9">
      <w:pPr>
        <w:pStyle w:val="TerminalDisplay"/>
      </w:pPr>
      <w:r>
        <w:t xml:space="preserve">    Request time out</w:t>
      </w:r>
    </w:p>
    <w:p w14:paraId="07D0C8EA" w14:textId="77777777" w:rsidR="00BA0562" w:rsidRDefault="00BA0562" w:rsidP="006132A9">
      <w:pPr>
        <w:pStyle w:val="TerminalDisplay"/>
      </w:pPr>
      <w:r>
        <w:t xml:space="preserve">    Request time out</w:t>
      </w:r>
    </w:p>
    <w:p w14:paraId="6FB85E3F" w14:textId="77777777" w:rsidR="00BA0562" w:rsidRDefault="00BA0562" w:rsidP="006132A9">
      <w:pPr>
        <w:pStyle w:val="TerminalDisplay"/>
      </w:pPr>
      <w:r>
        <w:t xml:space="preserve">    Request time out</w:t>
      </w:r>
    </w:p>
    <w:p w14:paraId="0F047B4B" w14:textId="77777777" w:rsidR="00BA0562" w:rsidRDefault="00BA0562" w:rsidP="006132A9">
      <w:pPr>
        <w:pStyle w:val="TerminalDisplay"/>
      </w:pPr>
    </w:p>
    <w:p w14:paraId="39FAAF02" w14:textId="77777777" w:rsidR="00BA0562" w:rsidRDefault="00BA0562" w:rsidP="006132A9">
      <w:pPr>
        <w:pStyle w:val="TerminalDisplay"/>
      </w:pPr>
      <w:r>
        <w:t xml:space="preserve">  --- 10.0.1.2 ping statistics ---</w:t>
      </w:r>
    </w:p>
    <w:p w14:paraId="6118B37F" w14:textId="77777777" w:rsidR="00BA0562" w:rsidRDefault="00BA0562" w:rsidP="006132A9">
      <w:pPr>
        <w:pStyle w:val="TerminalDisplay"/>
      </w:pPr>
      <w:r>
        <w:t xml:space="preserve">    5 packet(s) transmitted</w:t>
      </w:r>
    </w:p>
    <w:p w14:paraId="0BAAEBD4" w14:textId="77777777" w:rsidR="00BA0562" w:rsidRDefault="00BA0562" w:rsidP="006132A9">
      <w:pPr>
        <w:pStyle w:val="TerminalDisplay"/>
      </w:pPr>
      <w:r>
        <w:t xml:space="preserve">    0 packet(s) received</w:t>
      </w:r>
    </w:p>
    <w:p w14:paraId="3725CB94" w14:textId="77777777" w:rsidR="00BA0562" w:rsidRDefault="00BA0562" w:rsidP="006132A9">
      <w:pPr>
        <w:pStyle w:val="TerminalDisplay"/>
      </w:pPr>
      <w:r>
        <w:t xml:space="preserve">    100.00% packet loss</w:t>
      </w:r>
    </w:p>
    <w:p w14:paraId="3FFFC302" w14:textId="77777777" w:rsidR="00BA0562" w:rsidRDefault="00BA0562" w:rsidP="006132A9">
      <w:pPr>
        <w:pStyle w:val="TerminalDisplay"/>
      </w:pPr>
      <w:r>
        <w:t>The loopback0 interface of R2 still cannot be pinged because R2 does not have a route to the loopback0 interface of R1.</w:t>
      </w:r>
    </w:p>
    <w:p w14:paraId="51E90030" w14:textId="77777777" w:rsidR="00BA0562" w:rsidRDefault="00BA0562" w:rsidP="006132A9">
      <w:r>
        <w:t># On R2, add a route to LoopBack0 of R1.</w:t>
      </w:r>
    </w:p>
    <w:p w14:paraId="72B910D2" w14:textId="77777777" w:rsidR="00BA0562" w:rsidRDefault="00BA0562" w:rsidP="006132A9">
      <w:pPr>
        <w:pStyle w:val="TerminalDisplay"/>
      </w:pPr>
      <w:r>
        <w:t xml:space="preserve">[R2]ip route-static 10.0.1.1 32 10.0.12.1 </w:t>
      </w:r>
    </w:p>
    <w:p w14:paraId="40C72AE5" w14:textId="77777777" w:rsidR="00BA0562" w:rsidRDefault="00BA0562" w:rsidP="006132A9">
      <w:r>
        <w:t># Test connectivity.</w:t>
      </w:r>
    </w:p>
    <w:p w14:paraId="33C56E88" w14:textId="77777777" w:rsidR="00BA0562" w:rsidRDefault="00BA0562" w:rsidP="006132A9">
      <w:pPr>
        <w:pStyle w:val="TerminalDisplay"/>
      </w:pPr>
      <w:r>
        <w:t xml:space="preserve">&lt;R1&gt;ping -a 10.0.1.1 10.0.1.2 </w:t>
      </w:r>
    </w:p>
    <w:p w14:paraId="382E1AFE" w14:textId="77777777" w:rsidR="00BA0562" w:rsidRDefault="00BA0562" w:rsidP="006132A9">
      <w:pPr>
        <w:pStyle w:val="TerminalDisplay"/>
      </w:pPr>
      <w:r>
        <w:t xml:space="preserve">  PING 10.0.1.2: 56  data bytes, press CTRL_C to break</w:t>
      </w:r>
    </w:p>
    <w:p w14:paraId="5BCE55F8" w14:textId="77777777" w:rsidR="00BA0562" w:rsidRDefault="00BA0562" w:rsidP="006132A9">
      <w:pPr>
        <w:pStyle w:val="TerminalDisplay"/>
      </w:pPr>
      <w:r>
        <w:t xml:space="preserve">    Reply from 10.0.1.2: bytes=56 Sequence=1 ttl=255 time=60 ms</w:t>
      </w:r>
    </w:p>
    <w:p w14:paraId="15C4E0D1" w14:textId="77777777" w:rsidR="00BA0562" w:rsidRDefault="00BA0562" w:rsidP="006132A9">
      <w:pPr>
        <w:pStyle w:val="TerminalDisplay"/>
      </w:pPr>
      <w:r>
        <w:t xml:space="preserve">    Reply from 10.0.1.2: bytes=56 Sequence=2 ttl=255 time=30 ms</w:t>
      </w:r>
    </w:p>
    <w:p w14:paraId="3CF15D9C" w14:textId="77777777" w:rsidR="00BA0562" w:rsidRDefault="00BA0562" w:rsidP="006132A9">
      <w:pPr>
        <w:pStyle w:val="TerminalDisplay"/>
      </w:pPr>
      <w:r>
        <w:t xml:space="preserve">    Reply from 10.0.1.2: bytes=56 Sequence=3 ttl=255 time=10 ms</w:t>
      </w:r>
    </w:p>
    <w:p w14:paraId="12A0FF8B" w14:textId="77777777" w:rsidR="00BA0562" w:rsidRDefault="00BA0562" w:rsidP="006132A9">
      <w:pPr>
        <w:pStyle w:val="TerminalDisplay"/>
      </w:pPr>
      <w:r>
        <w:t xml:space="preserve">    Reply from 10.0.1.2: bytes=56 Sequence=4 ttl=255 time=50 ms</w:t>
      </w:r>
    </w:p>
    <w:p w14:paraId="4578311E" w14:textId="77777777" w:rsidR="00BA0562" w:rsidRDefault="00BA0562" w:rsidP="006132A9">
      <w:pPr>
        <w:pStyle w:val="TerminalDisplay"/>
      </w:pPr>
      <w:r>
        <w:t xml:space="preserve">    Reply from 10.0.1.2: bytes=56 Sequence=5 ttl=255 time=30 ms</w:t>
      </w:r>
    </w:p>
    <w:p w14:paraId="2F011987" w14:textId="77777777" w:rsidR="00BA0562" w:rsidRDefault="00BA0562" w:rsidP="006132A9">
      <w:pPr>
        <w:pStyle w:val="TerminalDisplay"/>
      </w:pPr>
    </w:p>
    <w:p w14:paraId="583D0A69" w14:textId="77777777" w:rsidR="00BA0562" w:rsidRDefault="00BA0562" w:rsidP="006132A9">
      <w:pPr>
        <w:pStyle w:val="TerminalDisplay"/>
      </w:pPr>
      <w:r>
        <w:t xml:space="preserve">  --- 10.0.1.2 ping statistics ---</w:t>
      </w:r>
    </w:p>
    <w:p w14:paraId="38C54B17" w14:textId="77777777" w:rsidR="00BA0562" w:rsidRDefault="00BA0562" w:rsidP="006132A9">
      <w:pPr>
        <w:pStyle w:val="TerminalDisplay"/>
      </w:pPr>
      <w:r>
        <w:t xml:space="preserve">    5 packet(s) transmitted</w:t>
      </w:r>
    </w:p>
    <w:p w14:paraId="03DE8F3F" w14:textId="77777777" w:rsidR="00BA0562" w:rsidRDefault="00BA0562" w:rsidP="006132A9">
      <w:pPr>
        <w:pStyle w:val="TerminalDisplay"/>
      </w:pPr>
      <w:r>
        <w:t xml:space="preserve">    5 packet(s) received</w:t>
      </w:r>
    </w:p>
    <w:p w14:paraId="0C2A07DB" w14:textId="77777777" w:rsidR="00BA0562" w:rsidRDefault="00BA0562" w:rsidP="006132A9">
      <w:pPr>
        <w:pStyle w:val="TerminalDisplay"/>
      </w:pPr>
      <w:r>
        <w:t xml:space="preserve">    0.00% packet loss</w:t>
      </w:r>
    </w:p>
    <w:p w14:paraId="437C173A" w14:textId="77777777" w:rsidR="00BA0562" w:rsidRDefault="00BA0562" w:rsidP="006132A9">
      <w:pPr>
        <w:pStyle w:val="TerminalDisplay"/>
      </w:pPr>
      <w:r>
        <w:t>round-trip min/avg/max = 10/36/60 ms</w:t>
      </w:r>
    </w:p>
    <w:p w14:paraId="0A93EE88" w14:textId="77777777" w:rsidR="00BA0562" w:rsidRPr="006132A9" w:rsidRDefault="00BA0562" w:rsidP="006132A9">
      <w:pPr>
        <w:pStyle w:val="TerminalDisplay"/>
        <w:shd w:val="clear" w:color="auto" w:fill="auto"/>
        <w:rPr>
          <w:i/>
          <w:iCs/>
        </w:rPr>
      </w:pPr>
      <w:r w:rsidRPr="006132A9">
        <w:rPr>
          <w:i/>
          <w:iCs/>
        </w:rPr>
        <w:t>Loopback0 on R1 can communicate with loopback0 on R2.</w:t>
      </w:r>
    </w:p>
    <w:p w14:paraId="68327E71" w14:textId="77777777" w:rsidR="00BA0562" w:rsidRDefault="00BA0562" w:rsidP="006132A9">
      <w:r>
        <w:t># Configure other necessary routes.</w:t>
      </w:r>
    </w:p>
    <w:p w14:paraId="7429A73D" w14:textId="77777777" w:rsidR="00BA0562" w:rsidRDefault="00BA0562" w:rsidP="006132A9">
      <w:pPr>
        <w:pStyle w:val="TerminalDisplay"/>
      </w:pPr>
      <w:r>
        <w:t xml:space="preserve">[R2]ip route-static 10.0.1.3 32 10.0.23.3  </w:t>
      </w:r>
    </w:p>
    <w:p w14:paraId="7D01C877" w14:textId="77777777" w:rsidR="00BA0562" w:rsidRDefault="00BA0562" w:rsidP="0022530D"/>
    <w:p w14:paraId="4874806E" w14:textId="77777777" w:rsidR="00BA0562" w:rsidRDefault="00BA0562" w:rsidP="006132A9">
      <w:pPr>
        <w:pStyle w:val="TerminalDisplay"/>
      </w:pPr>
      <w:r>
        <w:t xml:space="preserve">[R3]ip route-static 10.0.1.1 32 10.0.13.1 </w:t>
      </w:r>
    </w:p>
    <w:p w14:paraId="386FD7E6" w14:textId="77777777" w:rsidR="00BA0562" w:rsidRDefault="00BA0562" w:rsidP="006132A9">
      <w:pPr>
        <w:pStyle w:val="TerminalDisplay"/>
      </w:pPr>
      <w:r>
        <w:t>[R3]ip route-static 10.0.1.2 32 10.0.23.2</w:t>
      </w:r>
    </w:p>
    <w:p w14:paraId="35BA6786" w14:textId="77777777" w:rsidR="00BA0562" w:rsidRDefault="00BA0562" w:rsidP="006132A9">
      <w:r>
        <w:t># Test the connectivity between the loopback0 interfaces of the routers by referring to the proceeding description.</w:t>
      </w:r>
    </w:p>
    <w:p w14:paraId="4B2258C5" w14:textId="77777777" w:rsidR="00BA0562" w:rsidRDefault="00BA0562" w:rsidP="002075CB">
      <w:pPr>
        <w:pStyle w:val="Step"/>
        <w:outlineLvl w:val="9"/>
      </w:pPr>
      <w:r>
        <w:t>Configure a path from R1 to R2 via R3 as the backup path from LoopBack0 of R1 to LoopBack0 of R2.</w:t>
      </w:r>
    </w:p>
    <w:p w14:paraId="7FB45647" w14:textId="77777777" w:rsidR="00BA0562" w:rsidRDefault="00BA0562" w:rsidP="006132A9">
      <w:r>
        <w:t># Configure static routes on R1 and R2.</w:t>
      </w:r>
    </w:p>
    <w:p w14:paraId="445EE465" w14:textId="77777777" w:rsidR="00BA0562" w:rsidRDefault="00BA0562" w:rsidP="006132A9">
      <w:pPr>
        <w:pStyle w:val="TerminalDisplay"/>
      </w:pPr>
      <w:r>
        <w:t>[R1]ip route-static 10.0.1.2 32 10.0.13.3 preference 100</w:t>
      </w:r>
    </w:p>
    <w:p w14:paraId="076CC140" w14:textId="77777777" w:rsidR="00BA0562" w:rsidRDefault="00BA0562" w:rsidP="006132A9">
      <w:pPr>
        <w:pStyle w:val="TerminalDisplay"/>
      </w:pPr>
      <w:r>
        <w:t>[R2]ip route-static 10.0.1.1 32 10.0.23.3 preference 100</w:t>
      </w:r>
    </w:p>
    <w:p w14:paraId="723E5D75" w14:textId="77777777" w:rsidR="00BA0562" w:rsidRDefault="00BA0562" w:rsidP="006132A9">
      <w:r>
        <w:t># Display the routing tables of R1 and R2.</w:t>
      </w:r>
    </w:p>
    <w:p w14:paraId="5D944DF5" w14:textId="77777777" w:rsidR="00BA0562" w:rsidRDefault="00BA0562" w:rsidP="006132A9">
      <w:pPr>
        <w:pStyle w:val="TerminalDisplay"/>
      </w:pPr>
      <w:r>
        <w:t xml:space="preserve">[R1]display ip routing-table </w:t>
      </w:r>
    </w:p>
    <w:p w14:paraId="1D7FA4F8" w14:textId="77777777" w:rsidR="00BA0562" w:rsidRDefault="00BA0562" w:rsidP="006132A9">
      <w:pPr>
        <w:pStyle w:val="TerminalDisplay"/>
      </w:pPr>
      <w:r>
        <w:t>Route Flags: R - relay, D - download to fib</w:t>
      </w:r>
    </w:p>
    <w:p w14:paraId="44E88653" w14:textId="77777777" w:rsidR="00BA0562" w:rsidRDefault="00BA0562" w:rsidP="006132A9">
      <w:pPr>
        <w:pStyle w:val="TerminalDisplay"/>
      </w:pPr>
      <w:r>
        <w:t>------------------------------------------------------------------------------</w:t>
      </w:r>
    </w:p>
    <w:p w14:paraId="2775FBE4" w14:textId="77777777" w:rsidR="00BA0562" w:rsidRDefault="00BA0562" w:rsidP="006132A9">
      <w:pPr>
        <w:pStyle w:val="TerminalDisplay"/>
      </w:pPr>
      <w:r>
        <w:t>Routing Tables: Public</w:t>
      </w:r>
    </w:p>
    <w:p w14:paraId="744D1638" w14:textId="77777777" w:rsidR="00BA0562" w:rsidRDefault="00BA0562" w:rsidP="006132A9">
      <w:pPr>
        <w:pStyle w:val="TerminalDisplay"/>
      </w:pPr>
      <w:r>
        <w:t xml:space="preserve">         Destinations : 13       Routes : 13       </w:t>
      </w:r>
    </w:p>
    <w:p w14:paraId="4C5A4B9E" w14:textId="77777777" w:rsidR="00BA0562" w:rsidRDefault="00BA0562" w:rsidP="006132A9">
      <w:pPr>
        <w:pStyle w:val="TerminalDisplay"/>
      </w:pPr>
    </w:p>
    <w:p w14:paraId="3F13CE2E" w14:textId="0E57B1A9" w:rsidR="00BA0562" w:rsidRDefault="00BA0562" w:rsidP="006132A9">
      <w:pPr>
        <w:pStyle w:val="TerminalDisplay"/>
      </w:pPr>
      <w:r>
        <w:t>Destination/Mask    Proto   Pre  Co</w:t>
      </w:r>
      <w:r w:rsidR="00220B4F">
        <w:t xml:space="preserve">st      Flags   NextHop     </w:t>
      </w:r>
      <w:r>
        <w:t>Interface</w:t>
      </w:r>
    </w:p>
    <w:p w14:paraId="75D9961F" w14:textId="77777777" w:rsidR="00BA0562" w:rsidRDefault="00BA0562" w:rsidP="006132A9">
      <w:pPr>
        <w:pStyle w:val="TerminalDisplay"/>
      </w:pPr>
    </w:p>
    <w:p w14:paraId="3761142E" w14:textId="72E5CF8F" w:rsidR="00BA0562" w:rsidRDefault="00BA0562" w:rsidP="006132A9">
      <w:pPr>
        <w:pStyle w:val="TerminalDisplay"/>
      </w:pPr>
      <w:r>
        <w:t xml:space="preserve">       10.0.1.1/32  </w:t>
      </w:r>
      <w:r w:rsidR="00D73066">
        <w:tab/>
      </w:r>
      <w:r>
        <w:t>Direct  0    0           D   127.0.0.1       LoopBack0</w:t>
      </w:r>
    </w:p>
    <w:p w14:paraId="224FF85D" w14:textId="5B7D59AB" w:rsidR="00BA0562" w:rsidRDefault="00BA0562" w:rsidP="006132A9">
      <w:pPr>
        <w:pStyle w:val="TerminalDisplay"/>
      </w:pPr>
      <w:r>
        <w:t xml:space="preserve">       10.0.1.2/32  </w:t>
      </w:r>
      <w:r w:rsidR="00D73066">
        <w:tab/>
      </w:r>
      <w:r>
        <w:t>Static  60   0          RD   10.0.12.2       GigabitEthernet0/0/3</w:t>
      </w:r>
    </w:p>
    <w:p w14:paraId="70F7BE7B" w14:textId="7183771C" w:rsidR="00BA0562" w:rsidRDefault="00BA0562" w:rsidP="006132A9">
      <w:pPr>
        <w:pStyle w:val="TerminalDisplay"/>
      </w:pPr>
      <w:r>
        <w:t xml:space="preserve">       10.0.1.3/32  </w:t>
      </w:r>
      <w:r w:rsidR="00D73066">
        <w:tab/>
      </w:r>
      <w:r>
        <w:t>Static  60   0          RD   10.0.13.3       GigabitEthernet0/0/1</w:t>
      </w:r>
    </w:p>
    <w:p w14:paraId="6B536573" w14:textId="6A95023B" w:rsidR="00BA0562" w:rsidRDefault="00BA0562" w:rsidP="006132A9">
      <w:pPr>
        <w:pStyle w:val="TerminalDisplay"/>
      </w:pPr>
      <w:r>
        <w:t xml:space="preserve">      10.0.12.0/24  </w:t>
      </w:r>
      <w:r w:rsidR="00D73066">
        <w:tab/>
      </w:r>
      <w:r>
        <w:t>Direct  0    0           D   10.0.12.1       GigabitEthernet0/0/3</w:t>
      </w:r>
    </w:p>
    <w:p w14:paraId="7967D4D9" w14:textId="40CF44F3" w:rsidR="00BA0562" w:rsidRDefault="00BA0562" w:rsidP="006132A9">
      <w:pPr>
        <w:pStyle w:val="TerminalDisplay"/>
      </w:pPr>
      <w:r>
        <w:t xml:space="preserve">      10.0.12.1/32  </w:t>
      </w:r>
      <w:r w:rsidR="00D73066">
        <w:tab/>
      </w:r>
      <w:r>
        <w:t>Direct  0    0           D   127.0.0.1       GigabitEthernet0/0/3</w:t>
      </w:r>
    </w:p>
    <w:p w14:paraId="1F5D9493" w14:textId="351D5193" w:rsidR="00BA0562" w:rsidRDefault="00BA0562" w:rsidP="006132A9">
      <w:pPr>
        <w:pStyle w:val="TerminalDisplay"/>
      </w:pPr>
      <w:r>
        <w:t xml:space="preserve">    10.0.12.255/32  </w:t>
      </w:r>
      <w:r w:rsidR="00D73066">
        <w:tab/>
      </w:r>
      <w:r>
        <w:t>Direct  0    0           D   127.0.0.1       GigabitEthernet0/0/3</w:t>
      </w:r>
    </w:p>
    <w:p w14:paraId="64199C19" w14:textId="49E6C4EB" w:rsidR="00BA0562" w:rsidRDefault="00BA0562" w:rsidP="006132A9">
      <w:pPr>
        <w:pStyle w:val="TerminalDisplay"/>
      </w:pPr>
      <w:r>
        <w:t xml:space="preserve">      10.0.13.0/24  </w:t>
      </w:r>
      <w:r w:rsidR="00D73066">
        <w:tab/>
      </w:r>
      <w:r>
        <w:t>Direct  0    0           D   10.0.13.1       GigabitEthernet0/0/1</w:t>
      </w:r>
    </w:p>
    <w:p w14:paraId="45865CF9" w14:textId="31F61DEC" w:rsidR="00BA0562" w:rsidRDefault="00BA0562" w:rsidP="006132A9">
      <w:pPr>
        <w:pStyle w:val="TerminalDisplay"/>
      </w:pPr>
      <w:r>
        <w:t xml:space="preserve">      10.0.13.1/32  </w:t>
      </w:r>
      <w:r w:rsidR="00D73066">
        <w:tab/>
      </w:r>
      <w:r>
        <w:t>Direct  0    0           D   127.0.0.1       GigabitEthernet0/0/1</w:t>
      </w:r>
    </w:p>
    <w:p w14:paraId="4EA999E4" w14:textId="62D574FE" w:rsidR="00BA0562" w:rsidRDefault="00BA0562" w:rsidP="006132A9">
      <w:pPr>
        <w:pStyle w:val="TerminalDisplay"/>
      </w:pPr>
      <w:r>
        <w:t xml:space="preserve">    10.0.13.255/32  </w:t>
      </w:r>
      <w:r w:rsidR="00D73066">
        <w:tab/>
      </w:r>
      <w:r>
        <w:t>Direct  0    0           D   127.0.0.1       GigabitEthernet0/0/1</w:t>
      </w:r>
    </w:p>
    <w:p w14:paraId="5B81AD12" w14:textId="57A1520C" w:rsidR="00BA0562" w:rsidRDefault="00BA0562" w:rsidP="006132A9">
      <w:pPr>
        <w:pStyle w:val="TerminalDisplay"/>
      </w:pPr>
      <w:r>
        <w:t xml:space="preserve">      127.0.0.0/8   </w:t>
      </w:r>
      <w:r w:rsidR="00D73066">
        <w:tab/>
      </w:r>
      <w:r>
        <w:t>Direct  0    0           D   127.0.0.1       InLoopBack0</w:t>
      </w:r>
    </w:p>
    <w:p w14:paraId="18D9854D" w14:textId="3EC99D38" w:rsidR="00BA0562" w:rsidRDefault="00BA0562" w:rsidP="006132A9">
      <w:pPr>
        <w:pStyle w:val="TerminalDisplay"/>
      </w:pPr>
      <w:r>
        <w:t xml:space="preserve">      127.0.0.1/32  </w:t>
      </w:r>
      <w:r w:rsidR="00D73066">
        <w:tab/>
      </w:r>
      <w:r>
        <w:t>Direct  0    0           D   127.0.0.1       InLoopBack0</w:t>
      </w:r>
    </w:p>
    <w:p w14:paraId="6BDB94D1" w14:textId="372FC5F2" w:rsidR="00BA0562" w:rsidRDefault="00BA0562" w:rsidP="006132A9">
      <w:pPr>
        <w:pStyle w:val="TerminalDisplay"/>
      </w:pPr>
      <w:r>
        <w:t xml:space="preserve">127.255.255.255/32  </w:t>
      </w:r>
      <w:r w:rsidR="00D73066">
        <w:tab/>
      </w:r>
      <w:r>
        <w:t>Direct  0    0           D   127.0.0.1       InLoopBack0</w:t>
      </w:r>
    </w:p>
    <w:p w14:paraId="61E8F874" w14:textId="2C7FA027" w:rsidR="00BA0562" w:rsidRDefault="00BA0562" w:rsidP="006132A9">
      <w:pPr>
        <w:pStyle w:val="TerminalDisplay"/>
      </w:pPr>
      <w:r>
        <w:t xml:space="preserve">255.255.255.255/32  </w:t>
      </w:r>
      <w:r w:rsidR="00D73066">
        <w:tab/>
      </w:r>
      <w:r>
        <w:t>Direct  0    0           D   127.0.0.1       InLoopBack0</w:t>
      </w:r>
    </w:p>
    <w:p w14:paraId="419074F3" w14:textId="77777777" w:rsidR="00BA0562" w:rsidRDefault="00BA0562" w:rsidP="0022530D"/>
    <w:p w14:paraId="5DE35CF3" w14:textId="77777777" w:rsidR="00BA0562" w:rsidRDefault="00BA0562" w:rsidP="006132A9">
      <w:pPr>
        <w:pStyle w:val="TerminalDisplay"/>
      </w:pPr>
      <w:r>
        <w:t xml:space="preserve">[R2]display ip routing-table </w:t>
      </w:r>
    </w:p>
    <w:p w14:paraId="7671CBD6" w14:textId="77777777" w:rsidR="00BA0562" w:rsidRDefault="00BA0562" w:rsidP="006132A9">
      <w:pPr>
        <w:pStyle w:val="TerminalDisplay"/>
      </w:pPr>
      <w:r>
        <w:t>Route Flags: R - relay, D - download to fib</w:t>
      </w:r>
    </w:p>
    <w:p w14:paraId="06A5D0B9" w14:textId="77777777" w:rsidR="00BA0562" w:rsidRDefault="00BA0562" w:rsidP="006132A9">
      <w:pPr>
        <w:pStyle w:val="TerminalDisplay"/>
      </w:pPr>
      <w:r>
        <w:t>------------------------------------------------------------------------------</w:t>
      </w:r>
    </w:p>
    <w:p w14:paraId="224505FA" w14:textId="77777777" w:rsidR="00BA0562" w:rsidRDefault="00BA0562" w:rsidP="006132A9">
      <w:pPr>
        <w:pStyle w:val="TerminalDisplay"/>
      </w:pPr>
      <w:r>
        <w:t>Routing Tables: Public</w:t>
      </w:r>
    </w:p>
    <w:p w14:paraId="4D030736" w14:textId="77777777" w:rsidR="00BA0562" w:rsidRDefault="00BA0562" w:rsidP="006132A9">
      <w:pPr>
        <w:pStyle w:val="TerminalDisplay"/>
      </w:pPr>
      <w:r>
        <w:lastRenderedPageBreak/>
        <w:t xml:space="preserve">         Destinations : 13       Routes : 13       </w:t>
      </w:r>
    </w:p>
    <w:p w14:paraId="08386FB9" w14:textId="77777777" w:rsidR="00BA0562" w:rsidRDefault="00BA0562" w:rsidP="006132A9">
      <w:pPr>
        <w:pStyle w:val="TerminalDisplay"/>
      </w:pPr>
    </w:p>
    <w:p w14:paraId="7822BC28" w14:textId="079B375B" w:rsidR="00BA0562" w:rsidRDefault="00BA0562" w:rsidP="006132A9">
      <w:pPr>
        <w:pStyle w:val="TerminalDisplay"/>
      </w:pPr>
      <w:r>
        <w:t xml:space="preserve">Destination/Mask    Proto   Pre  </w:t>
      </w:r>
      <w:r w:rsidR="00220B4F">
        <w:t xml:space="preserve">Cost      Flags NextHop       </w:t>
      </w:r>
      <w:r>
        <w:t>Interface</w:t>
      </w:r>
    </w:p>
    <w:p w14:paraId="67995453" w14:textId="77777777" w:rsidR="00BA0562" w:rsidRDefault="00BA0562" w:rsidP="006132A9">
      <w:pPr>
        <w:pStyle w:val="TerminalDisplay"/>
      </w:pPr>
    </w:p>
    <w:p w14:paraId="0044CF7F" w14:textId="09B0DBB3" w:rsidR="00BA0562" w:rsidRDefault="00BA0562" w:rsidP="006132A9">
      <w:pPr>
        <w:pStyle w:val="TerminalDisplay"/>
      </w:pPr>
      <w:r>
        <w:t xml:space="preserve">       10.0.1.1/32  </w:t>
      </w:r>
      <w:r w:rsidR="00D73066">
        <w:tab/>
      </w:r>
      <w:r>
        <w:t>Static  60   0          RD   10.0.12.1       GigabitEthernet0/0/3</w:t>
      </w:r>
    </w:p>
    <w:p w14:paraId="6AD8D85B" w14:textId="2A513D7E" w:rsidR="00BA0562" w:rsidRDefault="00BA0562" w:rsidP="006132A9">
      <w:pPr>
        <w:pStyle w:val="TerminalDisplay"/>
      </w:pPr>
      <w:r>
        <w:t xml:space="preserve">       10.0.1.2/32  </w:t>
      </w:r>
      <w:r w:rsidR="00D73066">
        <w:tab/>
      </w:r>
      <w:r>
        <w:t>Direct  0    0           D   127.0.0.1       LoopBack0</w:t>
      </w:r>
    </w:p>
    <w:p w14:paraId="1BF1151F" w14:textId="11CD074F" w:rsidR="00BA0562" w:rsidRDefault="00BA0562" w:rsidP="006132A9">
      <w:pPr>
        <w:pStyle w:val="TerminalDisplay"/>
      </w:pPr>
      <w:r>
        <w:t xml:space="preserve">       10.0.1.3/32  </w:t>
      </w:r>
      <w:r w:rsidR="00D73066">
        <w:tab/>
      </w:r>
      <w:r>
        <w:t>Static  60   0          RD   10.0.23.3       GigabitEthernet0/0/4</w:t>
      </w:r>
    </w:p>
    <w:p w14:paraId="0AC40415" w14:textId="019E207E" w:rsidR="00BA0562" w:rsidRDefault="00BA0562" w:rsidP="006132A9">
      <w:pPr>
        <w:pStyle w:val="TerminalDisplay"/>
      </w:pPr>
      <w:r>
        <w:t xml:space="preserve">      10.0.12.0/24  </w:t>
      </w:r>
      <w:r w:rsidR="00D73066">
        <w:tab/>
      </w:r>
      <w:r>
        <w:t>Direct  0    0           D   10.0.12.2       GigabitEthernet0/0/3</w:t>
      </w:r>
    </w:p>
    <w:p w14:paraId="1CDD477D" w14:textId="4E5AF099" w:rsidR="00BA0562" w:rsidRDefault="00BA0562" w:rsidP="006132A9">
      <w:pPr>
        <w:pStyle w:val="TerminalDisplay"/>
      </w:pPr>
      <w:r>
        <w:t xml:space="preserve">      10.0.12.2/32  </w:t>
      </w:r>
      <w:r w:rsidR="00D73066">
        <w:tab/>
      </w:r>
      <w:r>
        <w:t>Direct  0    0           D   127.0.0.1       GigabitEthernet0/0/3</w:t>
      </w:r>
    </w:p>
    <w:p w14:paraId="700C402D" w14:textId="562E6EBB" w:rsidR="00BA0562" w:rsidRDefault="00BA0562" w:rsidP="006132A9">
      <w:pPr>
        <w:pStyle w:val="TerminalDisplay"/>
      </w:pPr>
      <w:r>
        <w:t xml:space="preserve">    10.0.12.255/32  </w:t>
      </w:r>
      <w:r w:rsidR="00D73066">
        <w:tab/>
      </w:r>
      <w:r>
        <w:t>Direct  0    0           D   127.0.0.1       GigabitEthernet0/0/3</w:t>
      </w:r>
    </w:p>
    <w:p w14:paraId="21070047" w14:textId="0292D628" w:rsidR="00BA0562" w:rsidRDefault="00BA0562" w:rsidP="006132A9">
      <w:pPr>
        <w:pStyle w:val="TerminalDisplay"/>
      </w:pPr>
      <w:r>
        <w:t xml:space="preserve">      10.0.23.0/24  </w:t>
      </w:r>
      <w:r w:rsidR="00D73066">
        <w:tab/>
      </w:r>
      <w:r>
        <w:t>Direct  0    0           D   10.0.23.2       GigabitEthernet0/0/4</w:t>
      </w:r>
    </w:p>
    <w:p w14:paraId="24A25612" w14:textId="595E584B" w:rsidR="00BA0562" w:rsidRDefault="00BA0562" w:rsidP="006132A9">
      <w:pPr>
        <w:pStyle w:val="TerminalDisplay"/>
      </w:pPr>
      <w:r>
        <w:t xml:space="preserve">      10.0.23.2/32  </w:t>
      </w:r>
      <w:r w:rsidR="00D73066">
        <w:tab/>
      </w:r>
      <w:r>
        <w:t>Direct  0    0           D   127.0.0.1       GigabitEthernet0/0/4</w:t>
      </w:r>
    </w:p>
    <w:p w14:paraId="02CCC5D0" w14:textId="136E1E73" w:rsidR="00BA0562" w:rsidRDefault="00BA0562" w:rsidP="006132A9">
      <w:pPr>
        <w:pStyle w:val="TerminalDisplay"/>
      </w:pPr>
      <w:r>
        <w:t xml:space="preserve">    10.0.23.255/32  </w:t>
      </w:r>
      <w:r w:rsidR="00D73066">
        <w:tab/>
      </w:r>
      <w:r>
        <w:t>Direct  0    0           D   127.0.0.1       GigabitEthernet0/0/4</w:t>
      </w:r>
    </w:p>
    <w:p w14:paraId="04CD64CE" w14:textId="5F8DAE23" w:rsidR="00BA0562" w:rsidRDefault="00BA0562" w:rsidP="006132A9">
      <w:pPr>
        <w:pStyle w:val="TerminalDisplay"/>
      </w:pPr>
      <w:r>
        <w:t xml:space="preserve">      127.0.0.0/8   </w:t>
      </w:r>
      <w:r w:rsidR="00D73066">
        <w:tab/>
      </w:r>
      <w:r>
        <w:t>Direct  0    0           D   127.0.0.1       InLoopBack0</w:t>
      </w:r>
    </w:p>
    <w:p w14:paraId="56A0D4B4" w14:textId="5584B7D8" w:rsidR="00BA0562" w:rsidRDefault="00BA0562" w:rsidP="006132A9">
      <w:pPr>
        <w:pStyle w:val="TerminalDisplay"/>
      </w:pPr>
      <w:r>
        <w:t xml:space="preserve">      127.0.0.1/32  </w:t>
      </w:r>
      <w:r w:rsidR="00D73066">
        <w:tab/>
      </w:r>
      <w:r>
        <w:t>Direct  0    0           D   127.0.0.1       InLoopBack0</w:t>
      </w:r>
    </w:p>
    <w:p w14:paraId="730CF21E" w14:textId="5FCCF94C" w:rsidR="00BA0562" w:rsidRDefault="00BA0562" w:rsidP="006132A9">
      <w:pPr>
        <w:pStyle w:val="TerminalDisplay"/>
      </w:pPr>
      <w:r>
        <w:t xml:space="preserve">127.255.255.255/32  </w:t>
      </w:r>
      <w:r w:rsidR="00D73066">
        <w:tab/>
      </w:r>
      <w:r>
        <w:t>Direct  0    0           D   127.0.0.1       InLoopBack0</w:t>
      </w:r>
    </w:p>
    <w:p w14:paraId="52B159AA" w14:textId="75588400" w:rsidR="00BA0562" w:rsidRDefault="00BA0562" w:rsidP="006132A9">
      <w:pPr>
        <w:pStyle w:val="TerminalDisplay"/>
      </w:pPr>
      <w:r>
        <w:t xml:space="preserve">255.255.255.255/32  </w:t>
      </w:r>
      <w:r w:rsidR="00D73066">
        <w:tab/>
      </w:r>
      <w:r>
        <w:t>Direct  0    0           D   127.0.0.1       InLoopBack0</w:t>
      </w:r>
    </w:p>
    <w:p w14:paraId="78C9B6D4" w14:textId="77777777" w:rsidR="00BA0562" w:rsidRPr="006132A9" w:rsidRDefault="00BA0562" w:rsidP="006132A9">
      <w:pPr>
        <w:pStyle w:val="TerminalDisplay"/>
        <w:shd w:val="clear" w:color="auto" w:fill="auto"/>
        <w:rPr>
          <w:i/>
          <w:iCs/>
        </w:rPr>
      </w:pPr>
      <w:r w:rsidRPr="006132A9">
        <w:rPr>
          <w:i/>
          <w:iCs/>
        </w:rPr>
        <w:t>The static route with a preference value of 100 is not added to the routing table.</w:t>
      </w:r>
    </w:p>
    <w:p w14:paraId="6D77EEAE" w14:textId="77777777" w:rsidR="00BA0562" w:rsidRDefault="00BA0562" w:rsidP="006132A9">
      <w:r>
        <w:t># Shut down GigabitEthernet0/0/3 interface on R1 and R2 to invalidate the route with the highest priority.</w:t>
      </w:r>
    </w:p>
    <w:p w14:paraId="2D0C793B" w14:textId="77777777" w:rsidR="00BA0562" w:rsidRDefault="00BA0562" w:rsidP="006132A9">
      <w:pPr>
        <w:pStyle w:val="TerminalDisplay"/>
      </w:pPr>
      <w:r>
        <w:t>[R1]interface GigabitEthernet0/0/3</w:t>
      </w:r>
    </w:p>
    <w:p w14:paraId="52939530" w14:textId="77777777" w:rsidR="00BA0562" w:rsidRDefault="00BA0562" w:rsidP="006132A9">
      <w:pPr>
        <w:pStyle w:val="TerminalDisplay"/>
      </w:pPr>
      <w:r>
        <w:t>[R1-GigabitEthernet0/0/3]shutdown</w:t>
      </w:r>
    </w:p>
    <w:p w14:paraId="02CF3A98" w14:textId="77777777" w:rsidR="00BA0562" w:rsidRDefault="00BA0562" w:rsidP="006132A9">
      <w:r>
        <w:t># Display the routing table on R1 and R2. The command output shows that the routes with a lower priority are activated when the routes with a higher priority are invalidated.</w:t>
      </w:r>
    </w:p>
    <w:p w14:paraId="630778C3" w14:textId="77777777" w:rsidR="00BA0562" w:rsidRDefault="00BA0562" w:rsidP="006132A9">
      <w:pPr>
        <w:pStyle w:val="TerminalDisplay"/>
      </w:pPr>
      <w:r>
        <w:t xml:space="preserve">[R1]display IP routing-table  </w:t>
      </w:r>
    </w:p>
    <w:p w14:paraId="30B0BCBD" w14:textId="77777777" w:rsidR="00BA0562" w:rsidRDefault="00BA0562" w:rsidP="006132A9">
      <w:pPr>
        <w:pStyle w:val="TerminalDisplay"/>
      </w:pPr>
      <w:r>
        <w:t>Route Flags: R - relay, D - download to fib</w:t>
      </w:r>
    </w:p>
    <w:p w14:paraId="07457EB9" w14:textId="77777777" w:rsidR="00BA0562" w:rsidRDefault="00BA0562" w:rsidP="006132A9">
      <w:pPr>
        <w:pStyle w:val="TerminalDisplay"/>
      </w:pPr>
      <w:r>
        <w:t>------------------------------------------------------------------------------</w:t>
      </w:r>
    </w:p>
    <w:p w14:paraId="101B2D71" w14:textId="77777777" w:rsidR="00BA0562" w:rsidRDefault="00BA0562" w:rsidP="006132A9">
      <w:pPr>
        <w:pStyle w:val="TerminalDisplay"/>
      </w:pPr>
      <w:r>
        <w:t>Routing Tables: Public</w:t>
      </w:r>
    </w:p>
    <w:p w14:paraId="7DAAFE4C" w14:textId="77777777" w:rsidR="00BA0562" w:rsidRDefault="00BA0562" w:rsidP="006132A9">
      <w:pPr>
        <w:pStyle w:val="TerminalDisplay"/>
      </w:pPr>
      <w:r>
        <w:t xml:space="preserve">         Destinations : 10       Routes : 10       </w:t>
      </w:r>
    </w:p>
    <w:p w14:paraId="23EA96EF" w14:textId="77777777" w:rsidR="00BA0562" w:rsidRDefault="00BA0562" w:rsidP="006132A9">
      <w:pPr>
        <w:pStyle w:val="TerminalDisplay"/>
      </w:pPr>
    </w:p>
    <w:p w14:paraId="79AD02E5" w14:textId="1B01910B" w:rsidR="00BA0562" w:rsidRDefault="00BA0562" w:rsidP="006132A9">
      <w:pPr>
        <w:pStyle w:val="TerminalDisplay"/>
      </w:pPr>
      <w:r>
        <w:t xml:space="preserve">Destination/Mask    Proto   </w:t>
      </w:r>
      <w:r w:rsidR="00D73066">
        <w:tab/>
      </w:r>
      <w:r>
        <w:t xml:space="preserve">Pre  </w:t>
      </w:r>
      <w:r w:rsidR="00D73066">
        <w:tab/>
      </w:r>
      <w:r w:rsidR="00A72208">
        <w:t xml:space="preserve">Cost      Flags  NextHop    </w:t>
      </w:r>
      <w:r>
        <w:t xml:space="preserve"> </w:t>
      </w:r>
      <w:r w:rsidR="00D73066">
        <w:tab/>
      </w:r>
      <w:r>
        <w:t>Interface</w:t>
      </w:r>
    </w:p>
    <w:p w14:paraId="7D55149B" w14:textId="77777777" w:rsidR="00BA0562" w:rsidRDefault="00BA0562" w:rsidP="006132A9">
      <w:pPr>
        <w:pStyle w:val="TerminalDisplay"/>
      </w:pPr>
    </w:p>
    <w:p w14:paraId="4404839B" w14:textId="5C6324CB" w:rsidR="00BA0562" w:rsidRDefault="00BA0562" w:rsidP="006132A9">
      <w:pPr>
        <w:pStyle w:val="TerminalDisplay"/>
      </w:pPr>
      <w:r>
        <w:t xml:space="preserve">       10.0.1.1/32  </w:t>
      </w:r>
      <w:r w:rsidR="00D73066">
        <w:tab/>
      </w:r>
      <w:r>
        <w:t xml:space="preserve">Direct  </w:t>
      </w:r>
      <w:r w:rsidR="00D73066">
        <w:tab/>
      </w:r>
      <w:r>
        <w:t xml:space="preserve">0    </w:t>
      </w:r>
      <w:r w:rsidR="00D73066">
        <w:tab/>
      </w:r>
      <w:r>
        <w:t xml:space="preserve">0           D   127.0.0.1       </w:t>
      </w:r>
      <w:r w:rsidR="00D73066">
        <w:tab/>
      </w:r>
      <w:r>
        <w:t>LoopBack0</w:t>
      </w:r>
    </w:p>
    <w:p w14:paraId="7C39B08A" w14:textId="35461367" w:rsidR="00BA0562" w:rsidRPr="0000387B" w:rsidRDefault="00BA0562" w:rsidP="0000387B">
      <w:pPr>
        <w:pStyle w:val="TerminalDisplay"/>
        <w:rPr>
          <w:b/>
          <w:bCs/>
        </w:rPr>
      </w:pPr>
      <w:r>
        <w:t xml:space="preserve">      </w:t>
      </w:r>
      <w:r w:rsidRPr="0000387B">
        <w:rPr>
          <w:b/>
          <w:bCs/>
        </w:rPr>
        <w:t xml:space="preserve"> 10.0.1.2/3</w:t>
      </w:r>
      <w:r w:rsidR="00BE2A61">
        <w:rPr>
          <w:b/>
          <w:bCs/>
        </w:rPr>
        <w:t xml:space="preserve">2  </w:t>
      </w:r>
      <w:r w:rsidR="00D73066">
        <w:rPr>
          <w:b/>
          <w:bCs/>
        </w:rPr>
        <w:tab/>
      </w:r>
      <w:r w:rsidR="00BE2A61">
        <w:rPr>
          <w:b/>
          <w:bCs/>
        </w:rPr>
        <w:t xml:space="preserve">Static  </w:t>
      </w:r>
      <w:r w:rsidR="00D73066">
        <w:rPr>
          <w:b/>
          <w:bCs/>
        </w:rPr>
        <w:tab/>
      </w:r>
      <w:r w:rsidR="00BE2A61">
        <w:rPr>
          <w:b/>
          <w:bCs/>
        </w:rPr>
        <w:t xml:space="preserve">100  0          RD  </w:t>
      </w:r>
      <w:r w:rsidRPr="0000387B">
        <w:rPr>
          <w:b/>
          <w:bCs/>
        </w:rPr>
        <w:t xml:space="preserve">10.0.13.3      </w:t>
      </w:r>
      <w:r w:rsidR="00D73066">
        <w:rPr>
          <w:b/>
          <w:bCs/>
        </w:rPr>
        <w:tab/>
      </w:r>
      <w:r w:rsidRPr="0000387B">
        <w:rPr>
          <w:b/>
          <w:bCs/>
        </w:rPr>
        <w:t>GigabitEthernet0/0/1</w:t>
      </w:r>
    </w:p>
    <w:p w14:paraId="4C36992A" w14:textId="3BCFFDBD" w:rsidR="00BA0562" w:rsidRDefault="00BA0562" w:rsidP="006132A9">
      <w:pPr>
        <w:pStyle w:val="TerminalDisplay"/>
      </w:pPr>
      <w:r>
        <w:t xml:space="preserve">       10.0.1.3/32  </w:t>
      </w:r>
      <w:r w:rsidR="00D73066">
        <w:tab/>
      </w:r>
      <w:r>
        <w:t xml:space="preserve">Static  </w:t>
      </w:r>
      <w:r w:rsidR="00D73066">
        <w:tab/>
      </w:r>
      <w:r>
        <w:t xml:space="preserve">60   </w:t>
      </w:r>
      <w:r w:rsidR="00D73066">
        <w:tab/>
      </w:r>
      <w:r>
        <w:t xml:space="preserve">0          RD   10.0.13.3       </w:t>
      </w:r>
      <w:r w:rsidR="00D73066">
        <w:tab/>
      </w:r>
      <w:r>
        <w:t>GigabitEthernet0/0/1</w:t>
      </w:r>
    </w:p>
    <w:p w14:paraId="659EC3FC" w14:textId="7D7EE16B" w:rsidR="00BA0562" w:rsidRDefault="00BA0562" w:rsidP="006132A9">
      <w:pPr>
        <w:pStyle w:val="TerminalDisplay"/>
      </w:pPr>
      <w:r>
        <w:t xml:space="preserve">      10.0.13.0/24  </w:t>
      </w:r>
      <w:r w:rsidR="00D73066">
        <w:tab/>
      </w:r>
      <w:r>
        <w:t xml:space="preserve">Direct  </w:t>
      </w:r>
      <w:r w:rsidR="00D73066">
        <w:tab/>
      </w:r>
      <w:r>
        <w:t xml:space="preserve">0    </w:t>
      </w:r>
      <w:r w:rsidR="00D73066">
        <w:tab/>
      </w:r>
      <w:r>
        <w:t xml:space="preserve">0           D   10.0.13.1       </w:t>
      </w:r>
      <w:r w:rsidR="00D73066">
        <w:tab/>
      </w:r>
      <w:r>
        <w:t>GigabitEthernet0/0/1</w:t>
      </w:r>
    </w:p>
    <w:p w14:paraId="16D191B0" w14:textId="6287596F" w:rsidR="00BA0562" w:rsidRDefault="00BA0562" w:rsidP="006132A9">
      <w:pPr>
        <w:pStyle w:val="TerminalDisplay"/>
      </w:pPr>
      <w:r>
        <w:t xml:space="preserve">      10.0.13.1/32  </w:t>
      </w:r>
      <w:r w:rsidR="00D73066">
        <w:tab/>
      </w:r>
      <w:r>
        <w:t xml:space="preserve">Direct  </w:t>
      </w:r>
      <w:r w:rsidR="00D73066">
        <w:tab/>
      </w:r>
      <w:r>
        <w:t xml:space="preserve">0    </w:t>
      </w:r>
      <w:r w:rsidR="00D73066">
        <w:tab/>
      </w:r>
      <w:r>
        <w:t xml:space="preserve">0           D   127.0.0.1       </w:t>
      </w:r>
      <w:r w:rsidR="00D73066">
        <w:tab/>
      </w:r>
      <w:r>
        <w:t>GigabitEthernet0/0/1</w:t>
      </w:r>
    </w:p>
    <w:p w14:paraId="00CEB913" w14:textId="079ACDDF" w:rsidR="00BA0562" w:rsidRDefault="00BA0562" w:rsidP="006132A9">
      <w:pPr>
        <w:pStyle w:val="TerminalDisplay"/>
      </w:pPr>
      <w:r>
        <w:t xml:space="preserve">    10.0.13.255/32  </w:t>
      </w:r>
      <w:r w:rsidR="00D73066">
        <w:tab/>
      </w:r>
      <w:r>
        <w:t xml:space="preserve">Direct  </w:t>
      </w:r>
      <w:r w:rsidR="00D73066">
        <w:tab/>
      </w:r>
      <w:r>
        <w:t xml:space="preserve">0    </w:t>
      </w:r>
      <w:r w:rsidR="00D73066">
        <w:tab/>
      </w:r>
      <w:r>
        <w:t xml:space="preserve">0           D   127.0.0.1       </w:t>
      </w:r>
      <w:r w:rsidR="00D73066">
        <w:tab/>
      </w:r>
      <w:r>
        <w:t>GigabitEthernet0/0/1</w:t>
      </w:r>
    </w:p>
    <w:p w14:paraId="159EC0DB" w14:textId="58D88B33" w:rsidR="00BA0562" w:rsidRDefault="00BA0562" w:rsidP="006132A9">
      <w:pPr>
        <w:pStyle w:val="TerminalDisplay"/>
      </w:pPr>
      <w:r>
        <w:t xml:space="preserve">      127.0.0.0/8   </w:t>
      </w:r>
      <w:r w:rsidR="00D73066">
        <w:tab/>
      </w:r>
      <w:r>
        <w:t xml:space="preserve">Direct  </w:t>
      </w:r>
      <w:r w:rsidR="00D73066">
        <w:tab/>
      </w:r>
      <w:r>
        <w:t xml:space="preserve">0    </w:t>
      </w:r>
      <w:r w:rsidR="00D73066">
        <w:tab/>
      </w:r>
      <w:r>
        <w:t xml:space="preserve">0           D   127.0.0.1       </w:t>
      </w:r>
      <w:r w:rsidR="00D73066">
        <w:tab/>
      </w:r>
      <w:r>
        <w:t>InLoopBack0</w:t>
      </w:r>
    </w:p>
    <w:p w14:paraId="065958D2" w14:textId="0660FD4C" w:rsidR="00BA0562" w:rsidRDefault="00BA0562" w:rsidP="006132A9">
      <w:pPr>
        <w:pStyle w:val="TerminalDisplay"/>
      </w:pPr>
      <w:r>
        <w:t xml:space="preserve">      127.0.0.1/32  </w:t>
      </w:r>
      <w:r w:rsidR="00D73066">
        <w:tab/>
      </w:r>
      <w:r>
        <w:t xml:space="preserve">Direct  </w:t>
      </w:r>
      <w:r w:rsidR="00D73066">
        <w:tab/>
      </w:r>
      <w:r>
        <w:t xml:space="preserve">0    </w:t>
      </w:r>
      <w:r w:rsidR="00D73066">
        <w:tab/>
      </w:r>
      <w:r>
        <w:t xml:space="preserve">0           D   127.0.0.1       </w:t>
      </w:r>
      <w:r w:rsidR="00D73066">
        <w:tab/>
      </w:r>
      <w:r>
        <w:t>InLoopBack0</w:t>
      </w:r>
    </w:p>
    <w:p w14:paraId="2CB1254D" w14:textId="51E1F0F3" w:rsidR="00BA0562" w:rsidRDefault="00BA0562" w:rsidP="006132A9">
      <w:pPr>
        <w:pStyle w:val="TerminalDisplay"/>
      </w:pPr>
      <w:r>
        <w:t xml:space="preserve">127.255.255.255/32  </w:t>
      </w:r>
      <w:r w:rsidR="00D73066">
        <w:tab/>
      </w:r>
      <w:r>
        <w:t xml:space="preserve">Direct  </w:t>
      </w:r>
      <w:r w:rsidR="00D73066">
        <w:tab/>
      </w:r>
      <w:r>
        <w:t xml:space="preserve">0    </w:t>
      </w:r>
      <w:r w:rsidR="00D73066">
        <w:tab/>
      </w:r>
      <w:r>
        <w:t xml:space="preserve">0           D   127.0.0.1       </w:t>
      </w:r>
      <w:r w:rsidR="00D73066">
        <w:tab/>
      </w:r>
      <w:r>
        <w:t>InLoopBack0</w:t>
      </w:r>
    </w:p>
    <w:p w14:paraId="22F0D53A" w14:textId="1C94FED9" w:rsidR="00BA0562" w:rsidRDefault="00BA0562" w:rsidP="006132A9">
      <w:pPr>
        <w:pStyle w:val="TerminalDisplay"/>
      </w:pPr>
      <w:r>
        <w:t xml:space="preserve">255.255.255.255/32  </w:t>
      </w:r>
      <w:r w:rsidR="00D73066">
        <w:tab/>
      </w:r>
      <w:r>
        <w:t xml:space="preserve">Direct  </w:t>
      </w:r>
      <w:r w:rsidR="00D73066">
        <w:tab/>
      </w:r>
      <w:r>
        <w:t xml:space="preserve">0    </w:t>
      </w:r>
      <w:r w:rsidR="00D73066">
        <w:tab/>
      </w:r>
      <w:r>
        <w:t xml:space="preserve">0           D   127.0.0.1       </w:t>
      </w:r>
      <w:r w:rsidR="00D73066">
        <w:tab/>
      </w:r>
      <w:r>
        <w:t>InLoopBack0</w:t>
      </w:r>
    </w:p>
    <w:p w14:paraId="0C30D087" w14:textId="77777777" w:rsidR="00BA0562" w:rsidRDefault="00BA0562" w:rsidP="00E83F9E"/>
    <w:p w14:paraId="47BC7A96" w14:textId="77777777" w:rsidR="00BA0562" w:rsidRDefault="00BA0562" w:rsidP="006132A9">
      <w:pPr>
        <w:pStyle w:val="TerminalDisplay"/>
      </w:pPr>
      <w:r>
        <w:t xml:space="preserve">[R2]display ip routing-table </w:t>
      </w:r>
    </w:p>
    <w:p w14:paraId="24B79CC8" w14:textId="77777777" w:rsidR="00BA0562" w:rsidRDefault="00BA0562" w:rsidP="006132A9">
      <w:pPr>
        <w:pStyle w:val="TerminalDisplay"/>
      </w:pPr>
      <w:r>
        <w:t>Route Flags: R - relay, D - download to fib</w:t>
      </w:r>
    </w:p>
    <w:p w14:paraId="33065D01" w14:textId="77777777" w:rsidR="00BA0562" w:rsidRDefault="00BA0562" w:rsidP="006132A9">
      <w:pPr>
        <w:pStyle w:val="TerminalDisplay"/>
      </w:pPr>
      <w:r>
        <w:t>------------------------------------------------------------------------------</w:t>
      </w:r>
    </w:p>
    <w:p w14:paraId="162AB99F" w14:textId="77777777" w:rsidR="00BA0562" w:rsidRDefault="00BA0562" w:rsidP="006132A9">
      <w:pPr>
        <w:pStyle w:val="TerminalDisplay"/>
      </w:pPr>
      <w:r>
        <w:t>Routing Tables: Public</w:t>
      </w:r>
    </w:p>
    <w:p w14:paraId="001FBC77" w14:textId="77777777" w:rsidR="00BA0562" w:rsidRDefault="00BA0562" w:rsidP="006132A9">
      <w:pPr>
        <w:pStyle w:val="TerminalDisplay"/>
      </w:pPr>
      <w:r>
        <w:t xml:space="preserve">         Destinations : 10       Routes : 10       </w:t>
      </w:r>
    </w:p>
    <w:p w14:paraId="5C8DE171" w14:textId="77777777" w:rsidR="00BA0562" w:rsidRDefault="00BA0562" w:rsidP="006132A9">
      <w:pPr>
        <w:pStyle w:val="TerminalDisplay"/>
      </w:pPr>
    </w:p>
    <w:p w14:paraId="4A0E9F71" w14:textId="2553397D" w:rsidR="00BA0562" w:rsidRDefault="00BA0562" w:rsidP="006132A9">
      <w:pPr>
        <w:pStyle w:val="TerminalDisplay"/>
      </w:pPr>
      <w:r>
        <w:lastRenderedPageBreak/>
        <w:t xml:space="preserve">Destination/Mask    Proto   Pre  </w:t>
      </w:r>
      <w:r w:rsidR="00D73066">
        <w:tab/>
      </w:r>
      <w:r w:rsidR="00A72208">
        <w:t xml:space="preserve">Cost      Flags  NextHop     </w:t>
      </w:r>
      <w:r>
        <w:t xml:space="preserve"> </w:t>
      </w:r>
      <w:r w:rsidR="00D73066">
        <w:tab/>
      </w:r>
      <w:r>
        <w:t>Interface</w:t>
      </w:r>
    </w:p>
    <w:p w14:paraId="2E078FCA" w14:textId="77777777" w:rsidR="00BA0562" w:rsidRDefault="00BA0562" w:rsidP="006132A9">
      <w:pPr>
        <w:pStyle w:val="TerminalDisplay"/>
      </w:pPr>
    </w:p>
    <w:p w14:paraId="7323F4C6" w14:textId="4794B91A" w:rsidR="00BA0562" w:rsidRPr="0000387B" w:rsidRDefault="00BA0562" w:rsidP="0000387B">
      <w:pPr>
        <w:pStyle w:val="TerminalDisplay"/>
        <w:rPr>
          <w:b/>
          <w:bCs/>
        </w:rPr>
      </w:pPr>
      <w:r w:rsidRPr="0000387B">
        <w:rPr>
          <w:b/>
          <w:bCs/>
        </w:rPr>
        <w:t xml:space="preserve">       10.0.1.1/32  </w:t>
      </w:r>
      <w:r w:rsidR="00D73066">
        <w:rPr>
          <w:b/>
          <w:bCs/>
        </w:rPr>
        <w:tab/>
      </w:r>
      <w:r w:rsidRPr="0000387B">
        <w:rPr>
          <w:b/>
          <w:bCs/>
        </w:rPr>
        <w:t>Static  100</w:t>
      </w:r>
      <w:r w:rsidR="00BE2A61">
        <w:rPr>
          <w:b/>
          <w:bCs/>
        </w:rPr>
        <w:t xml:space="preserve">  </w:t>
      </w:r>
      <w:r w:rsidR="00D73066">
        <w:rPr>
          <w:b/>
          <w:bCs/>
        </w:rPr>
        <w:tab/>
      </w:r>
      <w:r w:rsidR="00BE2A61">
        <w:rPr>
          <w:b/>
          <w:bCs/>
        </w:rPr>
        <w:t xml:space="preserve">0          RD   10.0.23.3    </w:t>
      </w:r>
      <w:r w:rsidRPr="0000387B">
        <w:rPr>
          <w:b/>
          <w:bCs/>
        </w:rPr>
        <w:t xml:space="preserve"> </w:t>
      </w:r>
      <w:r w:rsidR="00D73066">
        <w:rPr>
          <w:b/>
          <w:bCs/>
        </w:rPr>
        <w:tab/>
      </w:r>
      <w:r w:rsidRPr="0000387B">
        <w:rPr>
          <w:b/>
          <w:bCs/>
        </w:rPr>
        <w:t>GigabitEthernet0/0/4</w:t>
      </w:r>
    </w:p>
    <w:p w14:paraId="45723934" w14:textId="2F8E0465" w:rsidR="00BA0562" w:rsidRDefault="00BA0562" w:rsidP="006132A9">
      <w:pPr>
        <w:pStyle w:val="TerminalDisplay"/>
      </w:pPr>
      <w:r>
        <w:t xml:space="preserve">       10.0.1.2/32  </w:t>
      </w:r>
      <w:r w:rsidR="00D73066">
        <w:tab/>
      </w:r>
      <w:r>
        <w:t xml:space="preserve">Direct  0    </w:t>
      </w:r>
      <w:r w:rsidR="00D73066">
        <w:tab/>
      </w:r>
      <w:r>
        <w:t xml:space="preserve">0           D   127.0.0.1       </w:t>
      </w:r>
      <w:r w:rsidR="00D73066">
        <w:tab/>
      </w:r>
      <w:r>
        <w:t>LoopBack0</w:t>
      </w:r>
    </w:p>
    <w:p w14:paraId="4A0961AC" w14:textId="764B6A62" w:rsidR="00BA0562" w:rsidRDefault="00BA0562" w:rsidP="006132A9">
      <w:pPr>
        <w:pStyle w:val="TerminalDisplay"/>
      </w:pPr>
      <w:r>
        <w:t xml:space="preserve">       10.0.1.3/32  </w:t>
      </w:r>
      <w:r w:rsidR="00D73066">
        <w:tab/>
      </w:r>
      <w:r>
        <w:t xml:space="preserve">Static  60   </w:t>
      </w:r>
      <w:r w:rsidR="00D73066">
        <w:tab/>
      </w:r>
      <w:r>
        <w:t xml:space="preserve">0          RD   10.0.23.3       </w:t>
      </w:r>
      <w:r w:rsidR="00D73066">
        <w:tab/>
      </w:r>
      <w:r>
        <w:t>GigabitEthernet0/0/4</w:t>
      </w:r>
    </w:p>
    <w:p w14:paraId="64F4DEE5" w14:textId="463D2DAF" w:rsidR="00BA0562" w:rsidRDefault="00BA0562" w:rsidP="006132A9">
      <w:pPr>
        <w:pStyle w:val="TerminalDisplay"/>
      </w:pPr>
      <w:r>
        <w:t xml:space="preserve">      10.0.23.0/24  </w:t>
      </w:r>
      <w:r w:rsidR="00D73066">
        <w:tab/>
      </w:r>
      <w:r>
        <w:t xml:space="preserve">Direct  0    </w:t>
      </w:r>
      <w:r w:rsidR="00D73066">
        <w:tab/>
      </w:r>
      <w:r>
        <w:t xml:space="preserve">0           D   10.0.23.2       </w:t>
      </w:r>
      <w:r w:rsidR="00D73066">
        <w:tab/>
      </w:r>
      <w:r>
        <w:t>GigabitEthernet0/0/4</w:t>
      </w:r>
    </w:p>
    <w:p w14:paraId="2117E81C" w14:textId="340E649F" w:rsidR="00BA0562" w:rsidRDefault="00BA0562" w:rsidP="006132A9">
      <w:pPr>
        <w:pStyle w:val="TerminalDisplay"/>
      </w:pPr>
      <w:r>
        <w:t xml:space="preserve">      10.0.23.2/32  </w:t>
      </w:r>
      <w:r w:rsidR="00D73066">
        <w:tab/>
      </w:r>
      <w:r>
        <w:t xml:space="preserve">Direct  0    </w:t>
      </w:r>
      <w:r w:rsidR="00D73066">
        <w:tab/>
      </w:r>
      <w:r>
        <w:t xml:space="preserve">0           D   127.0.0.1       </w:t>
      </w:r>
      <w:r w:rsidR="00D73066">
        <w:tab/>
      </w:r>
      <w:r>
        <w:t>GigabitEthernet0/0/4</w:t>
      </w:r>
    </w:p>
    <w:p w14:paraId="2D3049BF" w14:textId="2736FDA2" w:rsidR="00BA0562" w:rsidRDefault="00BA0562" w:rsidP="006132A9">
      <w:pPr>
        <w:pStyle w:val="TerminalDisplay"/>
      </w:pPr>
      <w:r>
        <w:t xml:space="preserve">    10.0.23.255/32  </w:t>
      </w:r>
      <w:r w:rsidR="00D73066">
        <w:tab/>
      </w:r>
      <w:r>
        <w:t xml:space="preserve">Direct  0    </w:t>
      </w:r>
      <w:r w:rsidR="00D73066">
        <w:tab/>
      </w:r>
      <w:r>
        <w:t xml:space="preserve">0           D   127.0.0.1       </w:t>
      </w:r>
      <w:r w:rsidR="00D73066">
        <w:tab/>
      </w:r>
      <w:r>
        <w:t>GigabitEthernet0/0/4</w:t>
      </w:r>
    </w:p>
    <w:p w14:paraId="3089FA7B" w14:textId="03ACE97A" w:rsidR="00BA0562" w:rsidRDefault="00BA0562" w:rsidP="006132A9">
      <w:pPr>
        <w:pStyle w:val="TerminalDisplay"/>
      </w:pPr>
      <w:r>
        <w:t xml:space="preserve">      127.0.0.0/8   </w:t>
      </w:r>
      <w:r w:rsidR="00D73066">
        <w:tab/>
      </w:r>
      <w:r>
        <w:t xml:space="preserve">Direct  0    </w:t>
      </w:r>
      <w:r w:rsidR="00D73066">
        <w:tab/>
      </w:r>
      <w:r>
        <w:t xml:space="preserve">0           D   127.0.0.1       </w:t>
      </w:r>
      <w:r w:rsidR="00D73066">
        <w:tab/>
      </w:r>
      <w:r>
        <w:t>InLoopBack0</w:t>
      </w:r>
    </w:p>
    <w:p w14:paraId="385B0F36" w14:textId="1B859496" w:rsidR="00BA0562" w:rsidRDefault="00BA0562" w:rsidP="006132A9">
      <w:pPr>
        <w:pStyle w:val="TerminalDisplay"/>
      </w:pPr>
      <w:r>
        <w:t xml:space="preserve">      127.0.0.1/32  </w:t>
      </w:r>
      <w:r w:rsidR="00D73066">
        <w:tab/>
      </w:r>
      <w:r>
        <w:t xml:space="preserve">Direct  0    </w:t>
      </w:r>
      <w:r w:rsidR="00D73066">
        <w:tab/>
      </w:r>
      <w:r>
        <w:t xml:space="preserve">0           D   127.0.0.1       </w:t>
      </w:r>
      <w:r w:rsidR="00D73066">
        <w:tab/>
      </w:r>
      <w:r>
        <w:t>InLoopBack0</w:t>
      </w:r>
    </w:p>
    <w:p w14:paraId="18634BE2" w14:textId="6EA1F8DC" w:rsidR="00BA0562" w:rsidRDefault="00BA0562" w:rsidP="006132A9">
      <w:pPr>
        <w:pStyle w:val="TerminalDisplay"/>
      </w:pPr>
      <w:r>
        <w:t xml:space="preserve">127.255.255.255/32  </w:t>
      </w:r>
      <w:r w:rsidR="00D73066">
        <w:tab/>
      </w:r>
      <w:r>
        <w:t xml:space="preserve">Direct  0    </w:t>
      </w:r>
      <w:r w:rsidR="00D73066">
        <w:tab/>
      </w:r>
      <w:r>
        <w:t xml:space="preserve">0           D   127.0.0.1       </w:t>
      </w:r>
      <w:r w:rsidR="00D73066">
        <w:tab/>
      </w:r>
      <w:r>
        <w:t>InLoopBack0</w:t>
      </w:r>
    </w:p>
    <w:p w14:paraId="3462D898" w14:textId="2CCBE66A" w:rsidR="00BA0562" w:rsidRDefault="00BA0562" w:rsidP="006132A9">
      <w:pPr>
        <w:pStyle w:val="TerminalDisplay"/>
      </w:pPr>
      <w:r>
        <w:t xml:space="preserve">255.255.255.255/32  </w:t>
      </w:r>
      <w:r w:rsidR="00D73066">
        <w:tab/>
      </w:r>
      <w:r>
        <w:t xml:space="preserve">Direct  0    </w:t>
      </w:r>
      <w:r w:rsidR="00D73066">
        <w:tab/>
      </w:r>
      <w:r>
        <w:t xml:space="preserve">0           D   127.0.0.1       </w:t>
      </w:r>
      <w:r w:rsidR="00D73066">
        <w:tab/>
      </w:r>
      <w:r>
        <w:t>InLoopBack0</w:t>
      </w:r>
    </w:p>
    <w:p w14:paraId="4F1C2199" w14:textId="77777777" w:rsidR="00BA0562" w:rsidRPr="006132A9" w:rsidRDefault="00BA0562" w:rsidP="00E83F9E">
      <w:r w:rsidRPr="006132A9">
        <w:t>In this case, the original static route becomes invalid and the static route with a lower priority is activated.</w:t>
      </w:r>
    </w:p>
    <w:p w14:paraId="0541D762" w14:textId="77777777" w:rsidR="00BA0562" w:rsidRDefault="00BA0562" w:rsidP="006132A9">
      <w:r>
        <w:t># Test connectivity.</w:t>
      </w:r>
    </w:p>
    <w:p w14:paraId="49F07430" w14:textId="77777777" w:rsidR="00BA0562" w:rsidRDefault="00BA0562" w:rsidP="006132A9">
      <w:pPr>
        <w:pStyle w:val="TerminalDisplay"/>
      </w:pPr>
      <w:r>
        <w:t xml:space="preserve">[R1]ping -a 10.0.1.1 10.0.1.2 </w:t>
      </w:r>
    </w:p>
    <w:p w14:paraId="28A62803" w14:textId="77777777" w:rsidR="00BA0562" w:rsidRDefault="00BA0562" w:rsidP="006132A9">
      <w:pPr>
        <w:pStyle w:val="TerminalDisplay"/>
      </w:pPr>
      <w:r>
        <w:t xml:space="preserve">  PING 10.0.1.2: 56  data bytes, press CTRL_C to break</w:t>
      </w:r>
    </w:p>
    <w:p w14:paraId="0959B503" w14:textId="77777777" w:rsidR="00BA0562" w:rsidRDefault="00BA0562" w:rsidP="006132A9">
      <w:pPr>
        <w:pStyle w:val="TerminalDisplay"/>
      </w:pPr>
      <w:r>
        <w:t xml:space="preserve">    Reply from 10.0.1.2: bytes=56 Sequence=1 ttl=254 time=80 ms</w:t>
      </w:r>
    </w:p>
    <w:p w14:paraId="5181F73A" w14:textId="77777777" w:rsidR="00BA0562" w:rsidRDefault="00BA0562" w:rsidP="006132A9">
      <w:pPr>
        <w:pStyle w:val="TerminalDisplay"/>
      </w:pPr>
      <w:r>
        <w:t xml:space="preserve">    Reply from 10.0.1.2: bytes=56 Sequence=2 ttl=254 time=60 ms</w:t>
      </w:r>
    </w:p>
    <w:p w14:paraId="01F63C53" w14:textId="77777777" w:rsidR="00BA0562" w:rsidRDefault="00BA0562" w:rsidP="006132A9">
      <w:pPr>
        <w:pStyle w:val="TerminalDisplay"/>
      </w:pPr>
      <w:r>
        <w:t xml:space="preserve">    Reply from 10.0.1.2: bytes=56 Sequence=3 ttl=254 time=60 ms</w:t>
      </w:r>
    </w:p>
    <w:p w14:paraId="5E74DDDE" w14:textId="77777777" w:rsidR="00BA0562" w:rsidRDefault="00BA0562" w:rsidP="006132A9">
      <w:pPr>
        <w:pStyle w:val="TerminalDisplay"/>
      </w:pPr>
      <w:r>
        <w:t xml:space="preserve">    Reply from 10.0.1.2: bytes=56 Sequence=4 ttl=254 time=110 ms</w:t>
      </w:r>
    </w:p>
    <w:p w14:paraId="447083D0" w14:textId="77777777" w:rsidR="00BA0562" w:rsidRDefault="00BA0562" w:rsidP="006132A9">
      <w:pPr>
        <w:pStyle w:val="TerminalDisplay"/>
      </w:pPr>
      <w:r>
        <w:t xml:space="preserve">    Reply from 10.0.1.2: bytes=56 Sequence=5 ttl=254 time=80 ms</w:t>
      </w:r>
    </w:p>
    <w:p w14:paraId="2B7D9E34" w14:textId="77777777" w:rsidR="00BA0562" w:rsidRDefault="00BA0562" w:rsidP="006132A9">
      <w:pPr>
        <w:pStyle w:val="TerminalDisplay"/>
      </w:pPr>
    </w:p>
    <w:p w14:paraId="0D2AE9FD" w14:textId="77777777" w:rsidR="00BA0562" w:rsidRDefault="00BA0562" w:rsidP="006132A9">
      <w:pPr>
        <w:pStyle w:val="TerminalDisplay"/>
      </w:pPr>
      <w:r>
        <w:t xml:space="preserve">  --- 10.0.1.2 ping statistics ---</w:t>
      </w:r>
    </w:p>
    <w:p w14:paraId="425F521F" w14:textId="77777777" w:rsidR="00BA0562" w:rsidRDefault="00BA0562" w:rsidP="006132A9">
      <w:pPr>
        <w:pStyle w:val="TerminalDisplay"/>
      </w:pPr>
      <w:r>
        <w:t xml:space="preserve">    5 packet(s) transmitted</w:t>
      </w:r>
    </w:p>
    <w:p w14:paraId="5DDE467A" w14:textId="77777777" w:rsidR="00BA0562" w:rsidRDefault="00BA0562" w:rsidP="006132A9">
      <w:pPr>
        <w:pStyle w:val="TerminalDisplay"/>
      </w:pPr>
      <w:r>
        <w:t xml:space="preserve">    5 packet(s) received</w:t>
      </w:r>
    </w:p>
    <w:p w14:paraId="3342A0A5" w14:textId="77777777" w:rsidR="00BA0562" w:rsidRDefault="00BA0562" w:rsidP="006132A9">
      <w:pPr>
        <w:pStyle w:val="TerminalDisplay"/>
      </w:pPr>
      <w:r>
        <w:t xml:space="preserve">    0.00% packet loss</w:t>
      </w:r>
    </w:p>
    <w:p w14:paraId="1E19AA1E" w14:textId="77777777" w:rsidR="00BA0562" w:rsidRDefault="00BA0562" w:rsidP="006132A9">
      <w:pPr>
        <w:pStyle w:val="TerminalDisplay"/>
      </w:pPr>
      <w:r>
        <w:t xml:space="preserve">    round-trip min/avg/max = 60/78/110 ms</w:t>
      </w:r>
    </w:p>
    <w:p w14:paraId="59A00203" w14:textId="77777777" w:rsidR="00BA0562" w:rsidRDefault="00BA0562" w:rsidP="006132A9">
      <w:r>
        <w:t># Trace the path of the data packets.</w:t>
      </w:r>
    </w:p>
    <w:p w14:paraId="6A7A0102" w14:textId="77777777" w:rsidR="00BA0562" w:rsidRDefault="00BA0562" w:rsidP="006132A9">
      <w:pPr>
        <w:pStyle w:val="TerminalDisplay"/>
      </w:pPr>
      <w:r>
        <w:t xml:space="preserve">[R1]tracert -a 10.0.1.1 10.0.1.2 </w:t>
      </w:r>
    </w:p>
    <w:p w14:paraId="65859459" w14:textId="77777777" w:rsidR="00BA0562" w:rsidRDefault="00BA0562" w:rsidP="006132A9">
      <w:pPr>
        <w:pStyle w:val="TerminalDisplay"/>
      </w:pPr>
    </w:p>
    <w:p w14:paraId="50990661" w14:textId="77777777" w:rsidR="00BA0562" w:rsidRDefault="00BA0562" w:rsidP="006132A9">
      <w:pPr>
        <w:pStyle w:val="TerminalDisplay"/>
      </w:pPr>
      <w:r>
        <w:t xml:space="preserve"> traceroute to  10.0.1.2(10.0.1.2), max hops: 30 ,packet length: 40,press CTRL_C to break </w:t>
      </w:r>
    </w:p>
    <w:p w14:paraId="19968E3C" w14:textId="77777777" w:rsidR="00BA0562" w:rsidRDefault="00BA0562" w:rsidP="006132A9">
      <w:pPr>
        <w:pStyle w:val="TerminalDisplay"/>
      </w:pPr>
    </w:p>
    <w:p w14:paraId="3FDB42DA" w14:textId="77777777" w:rsidR="00BA0562" w:rsidRDefault="00BA0562" w:rsidP="006132A9">
      <w:pPr>
        <w:pStyle w:val="TerminalDisplay"/>
      </w:pPr>
      <w:r>
        <w:t xml:space="preserve"> 1 10.0.13.3 40 ms  30 ms  50 ms </w:t>
      </w:r>
    </w:p>
    <w:p w14:paraId="59A081BB" w14:textId="77777777" w:rsidR="00BA0562" w:rsidRDefault="00BA0562" w:rsidP="006132A9">
      <w:pPr>
        <w:pStyle w:val="TerminalDisplay"/>
      </w:pPr>
    </w:p>
    <w:p w14:paraId="7D9DC948" w14:textId="77777777" w:rsidR="00BA0562" w:rsidRDefault="00BA0562" w:rsidP="006132A9">
      <w:pPr>
        <w:pStyle w:val="TerminalDisplay"/>
      </w:pPr>
      <w:r>
        <w:t xml:space="preserve"> 2 10.0.23.2 80 ms  80 ms  60 ms</w:t>
      </w:r>
    </w:p>
    <w:p w14:paraId="293FD401" w14:textId="77777777" w:rsidR="00BA0562" w:rsidRDefault="00BA0562" w:rsidP="006132A9">
      <w:r>
        <w:t xml:space="preserve">The </w:t>
      </w:r>
      <w:r w:rsidRPr="0000387B">
        <w:rPr>
          <w:b/>
          <w:bCs/>
        </w:rPr>
        <w:t>tracert</w:t>
      </w:r>
      <w:r>
        <w:t xml:space="preserve"> command displays the path of packets from the source to the destination.</w:t>
      </w:r>
    </w:p>
    <w:p w14:paraId="10B50627" w14:textId="77777777" w:rsidR="00BA0562" w:rsidRDefault="00BA0562" w:rsidP="006132A9">
      <w:r>
        <w:t>The command output shows that the data packets pass through GigabitEthernet0/0/1 and GigabitEthernet0/0/3 of R3 and are then forwarded to GigabitEthernet0/0/4 of R2.</w:t>
      </w:r>
    </w:p>
    <w:p w14:paraId="0BB9CD34" w14:textId="77777777" w:rsidR="006132A9" w:rsidRPr="003A4726" w:rsidRDefault="00A5717F" w:rsidP="006132A9">
      <w:pPr>
        <w:pStyle w:val="NotesHeading"/>
      </w:pPr>
      <w:r w:rsidRPr="00A023CC">
        <w:drawing>
          <wp:inline distT="0" distB="0" distL="0" distR="0" wp14:anchorId="2A309015" wp14:editId="241438EB">
            <wp:extent cx="753745" cy="270510"/>
            <wp:effectExtent l="0" t="0" r="0" b="0"/>
            <wp:docPr id="9"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53745" cy="270510"/>
                    </a:xfrm>
                    <a:prstGeom prst="rect">
                      <a:avLst/>
                    </a:prstGeom>
                    <a:noFill/>
                    <a:ln>
                      <a:noFill/>
                    </a:ln>
                  </pic:spPr>
                </pic:pic>
              </a:graphicData>
            </a:graphic>
          </wp:inline>
        </w:drawing>
      </w:r>
    </w:p>
    <w:p w14:paraId="7201FEDB" w14:textId="77777777" w:rsidR="00BA0562" w:rsidRPr="00EC25E0" w:rsidRDefault="00BA0562" w:rsidP="006132A9">
      <w:pPr>
        <w:pStyle w:val="NotesText"/>
      </w:pPr>
      <w:r>
        <w:t>In some lab environments, the devices may not respond to ICMP packets for security reasons. Therefore, the results may vary. You can press Ctrl+C to end the tracert operation.</w:t>
      </w:r>
    </w:p>
    <w:p w14:paraId="519B15E3" w14:textId="77777777" w:rsidR="00BA0562" w:rsidRDefault="00BA0562" w:rsidP="002075CB">
      <w:pPr>
        <w:pStyle w:val="Step"/>
        <w:outlineLvl w:val="9"/>
      </w:pPr>
      <w:r>
        <w:t>Configure default routes to connect the LoopBack0 interface of R1 and the LoopBack0 interface of R2.</w:t>
      </w:r>
    </w:p>
    <w:p w14:paraId="45A388E5" w14:textId="77777777" w:rsidR="00BA0562" w:rsidRDefault="00BA0562" w:rsidP="0000387B">
      <w:r>
        <w:lastRenderedPageBreak/>
        <w:t># Restore the interfaces and delete the configured routes.</w:t>
      </w:r>
    </w:p>
    <w:p w14:paraId="2DC79475" w14:textId="77777777" w:rsidR="00BA0562" w:rsidRPr="00ED6BF2" w:rsidRDefault="00BA0562" w:rsidP="0000387B">
      <w:pPr>
        <w:pStyle w:val="TerminalDisplay"/>
      </w:pPr>
      <w:r>
        <w:t>[R1]interface GigabitEthernet0/0/3</w:t>
      </w:r>
    </w:p>
    <w:p w14:paraId="5C97091F" w14:textId="77777777" w:rsidR="00BA0562" w:rsidRPr="00ED6BF2" w:rsidRDefault="00BA0562" w:rsidP="0000387B">
      <w:pPr>
        <w:pStyle w:val="TerminalDisplay"/>
      </w:pPr>
      <w:r>
        <w:t>[R1-GigabitEthernet0/0/3]undo shutdown</w:t>
      </w:r>
    </w:p>
    <w:p w14:paraId="2945C214" w14:textId="77777777" w:rsidR="00BA0562" w:rsidRPr="00ED6BF2" w:rsidRDefault="00BA0562" w:rsidP="0000387B">
      <w:pPr>
        <w:pStyle w:val="TerminalDisplay"/>
      </w:pPr>
      <w:r>
        <w:t>[R1-GigabitEthernet0/0/3]quit</w:t>
      </w:r>
    </w:p>
    <w:p w14:paraId="74334E9B" w14:textId="77777777" w:rsidR="00BA0562" w:rsidRPr="00ED6BF2" w:rsidRDefault="00BA0562" w:rsidP="0000387B">
      <w:pPr>
        <w:pStyle w:val="TerminalDisplay"/>
      </w:pPr>
      <w:r>
        <w:t>[R1]undo ip route-static 10.0.1.2 255.255.255.255 10.0.12.2</w:t>
      </w:r>
    </w:p>
    <w:p w14:paraId="6F5B8C3D" w14:textId="77777777" w:rsidR="00BA0562" w:rsidRPr="00ED6BF2" w:rsidRDefault="00BA0562" w:rsidP="0000387B">
      <w:pPr>
        <w:pStyle w:val="TerminalDisplay"/>
      </w:pPr>
      <w:r>
        <w:t>[R1]undo ip route-static 10.0.1.2 255.255.255.255 10.0.13.3 preference 100</w:t>
      </w:r>
    </w:p>
    <w:p w14:paraId="261FEAC9" w14:textId="77777777" w:rsidR="00BA0562" w:rsidRDefault="00BA0562" w:rsidP="0000387B">
      <w:r>
        <w:t># Display the routing table of R1.</w:t>
      </w:r>
    </w:p>
    <w:p w14:paraId="317EE6C7" w14:textId="77777777" w:rsidR="00BA0562" w:rsidRDefault="00BA0562" w:rsidP="0000387B">
      <w:pPr>
        <w:pStyle w:val="TerminalDisplay"/>
      </w:pPr>
      <w:r>
        <w:t xml:space="preserve">[R1]display ip routing-table </w:t>
      </w:r>
    </w:p>
    <w:p w14:paraId="6C683E40" w14:textId="77777777" w:rsidR="00BA0562" w:rsidRDefault="00BA0562" w:rsidP="0000387B">
      <w:pPr>
        <w:pStyle w:val="TerminalDisplay"/>
      </w:pPr>
      <w:r>
        <w:t>Route Flags: R - relay, D - download to fib</w:t>
      </w:r>
    </w:p>
    <w:p w14:paraId="762914E8" w14:textId="77777777" w:rsidR="00BA0562" w:rsidRDefault="00BA0562" w:rsidP="0000387B">
      <w:pPr>
        <w:pStyle w:val="TerminalDisplay"/>
      </w:pPr>
      <w:r>
        <w:t>------------------------------------------------------------------------------</w:t>
      </w:r>
    </w:p>
    <w:p w14:paraId="21140BA2" w14:textId="77777777" w:rsidR="00BA0562" w:rsidRDefault="00BA0562" w:rsidP="0000387B">
      <w:pPr>
        <w:pStyle w:val="TerminalDisplay"/>
      </w:pPr>
      <w:r>
        <w:t>Routing Tables: Public</w:t>
      </w:r>
    </w:p>
    <w:p w14:paraId="190F095D" w14:textId="77777777" w:rsidR="00BA0562" w:rsidRDefault="00BA0562" w:rsidP="0000387B">
      <w:pPr>
        <w:pStyle w:val="TerminalDisplay"/>
      </w:pPr>
      <w:r>
        <w:t xml:space="preserve">         Destinations : 12       Routes : 12       </w:t>
      </w:r>
    </w:p>
    <w:p w14:paraId="70E70182" w14:textId="77777777" w:rsidR="00BA0562" w:rsidRDefault="00BA0562" w:rsidP="0000387B">
      <w:pPr>
        <w:pStyle w:val="TerminalDisplay"/>
      </w:pPr>
    </w:p>
    <w:p w14:paraId="6931D86D" w14:textId="77777777" w:rsidR="00BA0562" w:rsidRDefault="00BA0562" w:rsidP="0000387B">
      <w:pPr>
        <w:pStyle w:val="TerminalDisplay"/>
      </w:pPr>
      <w:r>
        <w:t>Destination/Mask    Proto   Pre  Cost      Flags  NextHop         Interface</w:t>
      </w:r>
    </w:p>
    <w:p w14:paraId="3848C5B5" w14:textId="77777777" w:rsidR="00BA0562" w:rsidRDefault="00BA0562" w:rsidP="0000387B">
      <w:pPr>
        <w:pStyle w:val="TerminalDisplay"/>
      </w:pPr>
    </w:p>
    <w:p w14:paraId="5AD5911C" w14:textId="7996734E" w:rsidR="00BA0562" w:rsidRDefault="00BA0562" w:rsidP="0000387B">
      <w:pPr>
        <w:pStyle w:val="TerminalDisplay"/>
      </w:pPr>
      <w:r>
        <w:t xml:space="preserve">       10.0.1.1/32  </w:t>
      </w:r>
      <w:r w:rsidR="00D73066">
        <w:tab/>
      </w:r>
      <w:r>
        <w:t>Direct  0    0           D   127.0.0.1       LoopBack0</w:t>
      </w:r>
    </w:p>
    <w:p w14:paraId="4E2CCFA4" w14:textId="07DB0D36" w:rsidR="00BA0562" w:rsidRDefault="00BA0562" w:rsidP="0000387B">
      <w:pPr>
        <w:pStyle w:val="TerminalDisplay"/>
      </w:pPr>
      <w:r>
        <w:t xml:space="preserve">       10.0.1.3/32  </w:t>
      </w:r>
      <w:r w:rsidR="00D73066">
        <w:tab/>
      </w:r>
      <w:r>
        <w:t>Static  60   0          RD   10.0.13.3       GigabitEthernet0/0/1</w:t>
      </w:r>
    </w:p>
    <w:p w14:paraId="282692B5" w14:textId="7776139B" w:rsidR="00BA0562" w:rsidRDefault="00BA0562" w:rsidP="0000387B">
      <w:pPr>
        <w:pStyle w:val="TerminalDisplay"/>
      </w:pPr>
      <w:r>
        <w:t xml:space="preserve">      10.0.12.0/24  </w:t>
      </w:r>
      <w:r w:rsidR="00D73066">
        <w:tab/>
      </w:r>
      <w:r>
        <w:t>Direct  0    0           D   10.0.12.1       GigabitEthernet0/0/3</w:t>
      </w:r>
    </w:p>
    <w:p w14:paraId="6AD6F235" w14:textId="2C2DE34F" w:rsidR="00BA0562" w:rsidRDefault="00BA0562" w:rsidP="0000387B">
      <w:pPr>
        <w:pStyle w:val="TerminalDisplay"/>
      </w:pPr>
      <w:r>
        <w:t xml:space="preserve">      10.0.12.1/32  </w:t>
      </w:r>
      <w:r w:rsidR="00D73066">
        <w:tab/>
      </w:r>
      <w:r>
        <w:t>Direct  0    0           D   127.0.0.1       GigabitEthernet0/0/3</w:t>
      </w:r>
    </w:p>
    <w:p w14:paraId="5316CDE5" w14:textId="705FF459" w:rsidR="00BA0562" w:rsidRDefault="00BA0562" w:rsidP="0000387B">
      <w:pPr>
        <w:pStyle w:val="TerminalDisplay"/>
      </w:pPr>
      <w:r>
        <w:t xml:space="preserve">    10.0.12.255/32  </w:t>
      </w:r>
      <w:r w:rsidR="00D73066">
        <w:tab/>
      </w:r>
      <w:r>
        <w:t>Direct  0    0           D   127.0.0.1       GigabitEthernet0/0/3</w:t>
      </w:r>
    </w:p>
    <w:p w14:paraId="2CE5A0BC" w14:textId="6D7659CD" w:rsidR="00BA0562" w:rsidRDefault="00BA0562" w:rsidP="0000387B">
      <w:pPr>
        <w:pStyle w:val="TerminalDisplay"/>
      </w:pPr>
      <w:r>
        <w:t xml:space="preserve">      10.0.13.0/24  </w:t>
      </w:r>
      <w:r w:rsidR="00D73066">
        <w:tab/>
      </w:r>
      <w:r>
        <w:t>Direct  0    0           D   10.0.13.1       GigabitEthernet0/0/1</w:t>
      </w:r>
    </w:p>
    <w:p w14:paraId="00541E46" w14:textId="0B022C9E" w:rsidR="00BA0562" w:rsidRDefault="00BA0562" w:rsidP="0000387B">
      <w:pPr>
        <w:pStyle w:val="TerminalDisplay"/>
      </w:pPr>
      <w:r>
        <w:t xml:space="preserve">      10.0.13.1/32  </w:t>
      </w:r>
      <w:r w:rsidR="00D73066">
        <w:tab/>
      </w:r>
      <w:r>
        <w:t>Direct  0    0           D   127.0.0.1       GigabitEthernet0/0/1</w:t>
      </w:r>
    </w:p>
    <w:p w14:paraId="361A0BF8" w14:textId="062ACA44" w:rsidR="00BA0562" w:rsidRDefault="00BA0562" w:rsidP="0000387B">
      <w:pPr>
        <w:pStyle w:val="TerminalDisplay"/>
      </w:pPr>
      <w:r>
        <w:t xml:space="preserve">    10.0.13.255/32  </w:t>
      </w:r>
      <w:r w:rsidR="00D73066">
        <w:tab/>
      </w:r>
      <w:r>
        <w:t>Direct  0    0           D   127.0.0.1       GigabitEthernet0/0/1</w:t>
      </w:r>
    </w:p>
    <w:p w14:paraId="2049E6D7" w14:textId="18808669" w:rsidR="00BA0562" w:rsidRDefault="00BA0562" w:rsidP="0000387B">
      <w:pPr>
        <w:pStyle w:val="TerminalDisplay"/>
      </w:pPr>
      <w:r>
        <w:t xml:space="preserve">      127.0.0.0/8   </w:t>
      </w:r>
      <w:r w:rsidR="00D73066">
        <w:tab/>
      </w:r>
      <w:r>
        <w:t>Direct  0    0           D   127.0.0.1       InLoopBack0</w:t>
      </w:r>
    </w:p>
    <w:p w14:paraId="4E297B61" w14:textId="302BB9B8" w:rsidR="00BA0562" w:rsidRDefault="00BA0562" w:rsidP="0000387B">
      <w:pPr>
        <w:pStyle w:val="TerminalDisplay"/>
      </w:pPr>
      <w:r>
        <w:t xml:space="preserve">      127.0.0.1/32  </w:t>
      </w:r>
      <w:r w:rsidR="00D73066">
        <w:tab/>
      </w:r>
      <w:r>
        <w:t>Direct  0    0           D   127.0.0.1       InLoopBack0</w:t>
      </w:r>
    </w:p>
    <w:p w14:paraId="286F17B3" w14:textId="6BA1905A" w:rsidR="00BA0562" w:rsidRDefault="00BA0562" w:rsidP="0000387B">
      <w:pPr>
        <w:pStyle w:val="TerminalDisplay"/>
      </w:pPr>
      <w:r>
        <w:t xml:space="preserve">127.255.255.255/32  </w:t>
      </w:r>
      <w:r w:rsidR="00D73066">
        <w:tab/>
      </w:r>
      <w:r>
        <w:t>Direct  0    0           D   127.0.0.1       InLoopBack0</w:t>
      </w:r>
    </w:p>
    <w:p w14:paraId="48ECF13D" w14:textId="04D1471B" w:rsidR="00BA0562" w:rsidRDefault="00BA0562" w:rsidP="0000387B">
      <w:pPr>
        <w:pStyle w:val="TerminalDisplay"/>
      </w:pPr>
      <w:r>
        <w:t xml:space="preserve">255.255.255.255/32  </w:t>
      </w:r>
      <w:r w:rsidR="00D73066">
        <w:tab/>
      </w:r>
      <w:r>
        <w:t>Direct  0    0           D   127.0.0.1       InLoopBack0</w:t>
      </w:r>
    </w:p>
    <w:p w14:paraId="44EF8860" w14:textId="77777777" w:rsidR="00BA0562" w:rsidRPr="0000387B" w:rsidRDefault="00BA0562" w:rsidP="0000387B">
      <w:pPr>
        <w:pStyle w:val="TerminalDisplay"/>
        <w:shd w:val="clear" w:color="auto" w:fill="auto"/>
        <w:rPr>
          <w:i/>
          <w:iCs/>
        </w:rPr>
      </w:pPr>
      <w:r w:rsidRPr="0000387B">
        <w:rPr>
          <w:i/>
          <w:iCs/>
        </w:rPr>
        <w:t>R1 does not have a route to LoopBack0 (10.1.1.2/32) of R2.</w:t>
      </w:r>
    </w:p>
    <w:p w14:paraId="344FB533" w14:textId="77777777" w:rsidR="00BA0562" w:rsidRDefault="00BA0562" w:rsidP="0000387B">
      <w:r>
        <w:t># Configure a default route on R1.</w:t>
      </w:r>
    </w:p>
    <w:p w14:paraId="70E735B3" w14:textId="77777777" w:rsidR="00BA0562" w:rsidRDefault="00BA0562" w:rsidP="0000387B">
      <w:pPr>
        <w:pStyle w:val="TerminalDisplay"/>
      </w:pPr>
      <w:r>
        <w:t>[R1]ip route-static 0.0.0.0 0 10.0.12.2</w:t>
      </w:r>
    </w:p>
    <w:p w14:paraId="7103FB80" w14:textId="77777777" w:rsidR="00BA0562" w:rsidRDefault="00BA0562" w:rsidP="0000387B">
      <w:r>
        <w:t># Display the routing table of R1.</w:t>
      </w:r>
    </w:p>
    <w:p w14:paraId="40D457DC" w14:textId="77777777" w:rsidR="00BA0562" w:rsidRDefault="00BA0562" w:rsidP="0000387B">
      <w:pPr>
        <w:pStyle w:val="TerminalDisplay"/>
      </w:pPr>
      <w:r>
        <w:t xml:space="preserve">[R1]display ip routing-table </w:t>
      </w:r>
    </w:p>
    <w:p w14:paraId="2D3B5E3A" w14:textId="77777777" w:rsidR="00BA0562" w:rsidRDefault="00BA0562" w:rsidP="0000387B">
      <w:pPr>
        <w:pStyle w:val="TerminalDisplay"/>
      </w:pPr>
      <w:r>
        <w:t>Route Flags: R - relay, D - download to fib</w:t>
      </w:r>
    </w:p>
    <w:p w14:paraId="599A9F9A" w14:textId="77777777" w:rsidR="00BA0562" w:rsidRDefault="00BA0562" w:rsidP="0000387B">
      <w:pPr>
        <w:pStyle w:val="TerminalDisplay"/>
      </w:pPr>
      <w:r>
        <w:t>------------------------------------------------------------------------------</w:t>
      </w:r>
    </w:p>
    <w:p w14:paraId="1BE9AA31" w14:textId="77777777" w:rsidR="00BA0562" w:rsidRDefault="00BA0562" w:rsidP="0000387B">
      <w:pPr>
        <w:pStyle w:val="TerminalDisplay"/>
      </w:pPr>
      <w:r>
        <w:t>Routing Tables: Public</w:t>
      </w:r>
    </w:p>
    <w:p w14:paraId="6E32EC12" w14:textId="77777777" w:rsidR="00BA0562" w:rsidRDefault="00BA0562" w:rsidP="0000387B">
      <w:pPr>
        <w:pStyle w:val="TerminalDisplay"/>
      </w:pPr>
      <w:r>
        <w:t xml:space="preserve">         Destinations : 13       Routes : 13       </w:t>
      </w:r>
    </w:p>
    <w:p w14:paraId="32975950" w14:textId="77777777" w:rsidR="00BA0562" w:rsidRDefault="00BA0562" w:rsidP="0000387B">
      <w:pPr>
        <w:pStyle w:val="TerminalDisplay"/>
      </w:pPr>
    </w:p>
    <w:p w14:paraId="734A25C1" w14:textId="5B06962C" w:rsidR="00BA0562" w:rsidRDefault="00BA0562" w:rsidP="0000387B">
      <w:pPr>
        <w:pStyle w:val="TerminalDisplay"/>
      </w:pPr>
      <w:r>
        <w:t xml:space="preserve">Destination/Mask    Proto   Pre  Cost      Flags   NextHop         </w:t>
      </w:r>
      <w:r w:rsidR="00D73066">
        <w:tab/>
      </w:r>
      <w:r>
        <w:t>Interface</w:t>
      </w:r>
    </w:p>
    <w:p w14:paraId="7E975931" w14:textId="77777777" w:rsidR="00BA0562" w:rsidRDefault="00BA0562" w:rsidP="0000387B">
      <w:pPr>
        <w:pStyle w:val="TerminalDisplay"/>
      </w:pPr>
    </w:p>
    <w:p w14:paraId="0F45A537" w14:textId="2E3445D7" w:rsidR="00BA0562" w:rsidRPr="001100FE" w:rsidRDefault="00BA0562" w:rsidP="0000387B">
      <w:pPr>
        <w:pStyle w:val="TerminalDisplay"/>
        <w:rPr>
          <w:b/>
        </w:rPr>
      </w:pPr>
      <w:r>
        <w:t xml:space="preserve">      </w:t>
      </w:r>
      <w:r>
        <w:rPr>
          <w:b/>
        </w:rPr>
        <w:t xml:space="preserve">  0.0.0.0/0   </w:t>
      </w:r>
      <w:r w:rsidR="00D73066">
        <w:rPr>
          <w:b/>
        </w:rPr>
        <w:tab/>
      </w:r>
      <w:r>
        <w:rPr>
          <w:b/>
        </w:rPr>
        <w:t xml:space="preserve">Static  60  </w:t>
      </w:r>
      <w:r w:rsidR="009F73E8">
        <w:rPr>
          <w:b/>
        </w:rPr>
        <w:t xml:space="preserve"> 0          RD  10.0.12.2      </w:t>
      </w:r>
      <w:r w:rsidR="00D73066">
        <w:rPr>
          <w:b/>
        </w:rPr>
        <w:tab/>
      </w:r>
      <w:r>
        <w:rPr>
          <w:b/>
        </w:rPr>
        <w:t>GigabitEthernet0/0/3</w:t>
      </w:r>
    </w:p>
    <w:p w14:paraId="7DDFDE8E" w14:textId="2CAAC42A" w:rsidR="00BA0562" w:rsidRDefault="00BA0562" w:rsidP="0000387B">
      <w:pPr>
        <w:pStyle w:val="TerminalDisplay"/>
      </w:pPr>
      <w:r>
        <w:t xml:space="preserve">       10.0.1.1/32  </w:t>
      </w:r>
      <w:r w:rsidR="00D73066">
        <w:tab/>
      </w:r>
      <w:r>
        <w:t xml:space="preserve">Direct  0    0           D   127.0.0.1       </w:t>
      </w:r>
      <w:r w:rsidR="00D73066">
        <w:tab/>
      </w:r>
      <w:r>
        <w:t>LoopBack0</w:t>
      </w:r>
    </w:p>
    <w:p w14:paraId="1069FAE7" w14:textId="266826FE" w:rsidR="00BA0562" w:rsidRDefault="00BA0562" w:rsidP="0000387B">
      <w:pPr>
        <w:pStyle w:val="TerminalDisplay"/>
      </w:pPr>
      <w:r>
        <w:t xml:space="preserve">       10.0.1.3/32  </w:t>
      </w:r>
      <w:r w:rsidR="00D73066">
        <w:tab/>
      </w:r>
      <w:r>
        <w:t xml:space="preserve">Static  60   0          RD   10.0.13.3       </w:t>
      </w:r>
      <w:r w:rsidR="00D73066">
        <w:tab/>
      </w:r>
      <w:r>
        <w:t>GigabitEthernet0/0/1</w:t>
      </w:r>
    </w:p>
    <w:p w14:paraId="4CCB3992" w14:textId="04ACA89B" w:rsidR="00BA0562" w:rsidRDefault="00BA0562" w:rsidP="0000387B">
      <w:pPr>
        <w:pStyle w:val="TerminalDisplay"/>
      </w:pPr>
      <w:r>
        <w:t xml:space="preserve">      10.0.12.0/24  </w:t>
      </w:r>
      <w:r w:rsidR="00D73066">
        <w:tab/>
      </w:r>
      <w:r>
        <w:t xml:space="preserve">Direct  0    0           D   10.0.12.1       </w:t>
      </w:r>
      <w:r w:rsidR="00D73066">
        <w:tab/>
      </w:r>
      <w:r>
        <w:t>GigabitEthernet0/0/3</w:t>
      </w:r>
    </w:p>
    <w:p w14:paraId="2B6C8516" w14:textId="6ECCFCFA" w:rsidR="00BA0562" w:rsidRDefault="00BA0562" w:rsidP="0000387B">
      <w:pPr>
        <w:pStyle w:val="TerminalDisplay"/>
      </w:pPr>
      <w:r>
        <w:t xml:space="preserve">      10.0.12.1/32  </w:t>
      </w:r>
      <w:r w:rsidR="00D73066">
        <w:tab/>
      </w:r>
      <w:r>
        <w:t xml:space="preserve">Direct  0    0           D   127.0.0.1       </w:t>
      </w:r>
      <w:r w:rsidR="00D73066">
        <w:tab/>
      </w:r>
      <w:r>
        <w:t>GigabitEthernet0/0/3</w:t>
      </w:r>
    </w:p>
    <w:p w14:paraId="7D3A57CF" w14:textId="4911E547" w:rsidR="00BA0562" w:rsidRDefault="00BA0562" w:rsidP="0000387B">
      <w:pPr>
        <w:pStyle w:val="TerminalDisplay"/>
      </w:pPr>
      <w:r>
        <w:t xml:space="preserve">    10.0.12.255/32  </w:t>
      </w:r>
      <w:r w:rsidR="00D73066">
        <w:tab/>
      </w:r>
      <w:r>
        <w:t xml:space="preserve">Direct  0    0           D   127.0.0.1       </w:t>
      </w:r>
      <w:r w:rsidR="00D73066">
        <w:tab/>
      </w:r>
      <w:r>
        <w:t>GigabitEthernet0/0/3</w:t>
      </w:r>
    </w:p>
    <w:p w14:paraId="42479098" w14:textId="4E95A258" w:rsidR="00BA0562" w:rsidRDefault="00BA0562" w:rsidP="0000387B">
      <w:pPr>
        <w:pStyle w:val="TerminalDisplay"/>
      </w:pPr>
      <w:r>
        <w:t xml:space="preserve">      10.0.13.0/24  </w:t>
      </w:r>
      <w:r w:rsidR="00D73066">
        <w:tab/>
      </w:r>
      <w:r>
        <w:t xml:space="preserve">Direct  0    0           D   10.0.13.1       </w:t>
      </w:r>
      <w:r w:rsidR="00D73066">
        <w:tab/>
      </w:r>
      <w:r>
        <w:t>GigabitEthernet0/0/1</w:t>
      </w:r>
    </w:p>
    <w:p w14:paraId="4E82DC61" w14:textId="5D81E3BB" w:rsidR="00BA0562" w:rsidRDefault="00BA0562" w:rsidP="0000387B">
      <w:pPr>
        <w:pStyle w:val="TerminalDisplay"/>
      </w:pPr>
      <w:r>
        <w:t xml:space="preserve">      10.0.13.1/32  </w:t>
      </w:r>
      <w:r w:rsidR="00D73066">
        <w:tab/>
      </w:r>
      <w:r>
        <w:t xml:space="preserve">Direct  0    0           D   127.0.0.1       </w:t>
      </w:r>
      <w:r w:rsidR="00D73066">
        <w:tab/>
      </w:r>
      <w:r>
        <w:t>GigabitEthernet0/0/1</w:t>
      </w:r>
    </w:p>
    <w:p w14:paraId="0D4D41D2" w14:textId="5B0A6E00" w:rsidR="00BA0562" w:rsidRDefault="00BA0562" w:rsidP="0000387B">
      <w:pPr>
        <w:pStyle w:val="TerminalDisplay"/>
      </w:pPr>
      <w:r>
        <w:t xml:space="preserve">    10.0.13.255/32  </w:t>
      </w:r>
      <w:r w:rsidR="00D73066">
        <w:tab/>
      </w:r>
      <w:r>
        <w:t xml:space="preserve">Direct  0    0           D   127.0.0.1       </w:t>
      </w:r>
      <w:r w:rsidR="00D73066">
        <w:tab/>
      </w:r>
      <w:r>
        <w:t>GigabitEthernet0/0/1</w:t>
      </w:r>
    </w:p>
    <w:p w14:paraId="67E2BAD3" w14:textId="3A2AD383" w:rsidR="00BA0562" w:rsidRDefault="00BA0562" w:rsidP="0000387B">
      <w:pPr>
        <w:pStyle w:val="TerminalDisplay"/>
      </w:pPr>
      <w:r>
        <w:t xml:space="preserve">      127.0.0.0/8   </w:t>
      </w:r>
      <w:r w:rsidR="00D73066">
        <w:tab/>
      </w:r>
      <w:r>
        <w:t xml:space="preserve">Direct  0    0           D   127.0.0.1       </w:t>
      </w:r>
      <w:r w:rsidR="00D73066">
        <w:tab/>
      </w:r>
      <w:r>
        <w:t>InLoopBack0</w:t>
      </w:r>
    </w:p>
    <w:p w14:paraId="002630EF" w14:textId="18011671" w:rsidR="00BA0562" w:rsidRDefault="00BA0562" w:rsidP="0000387B">
      <w:pPr>
        <w:pStyle w:val="TerminalDisplay"/>
      </w:pPr>
      <w:r>
        <w:t xml:space="preserve">      127.0.0.1/32  </w:t>
      </w:r>
      <w:r w:rsidR="00D73066">
        <w:tab/>
      </w:r>
      <w:r>
        <w:t xml:space="preserve">Direct  0    0           D   127.0.0.1       </w:t>
      </w:r>
      <w:r w:rsidR="00D73066">
        <w:tab/>
      </w:r>
      <w:r>
        <w:t>InLoopBack0</w:t>
      </w:r>
    </w:p>
    <w:p w14:paraId="542FF31A" w14:textId="7CC6BC52" w:rsidR="00BA0562" w:rsidRDefault="00BA0562" w:rsidP="0000387B">
      <w:pPr>
        <w:pStyle w:val="TerminalDisplay"/>
      </w:pPr>
      <w:r>
        <w:lastRenderedPageBreak/>
        <w:t xml:space="preserve">127.255.255.255/32  </w:t>
      </w:r>
      <w:r w:rsidR="00D73066">
        <w:tab/>
      </w:r>
      <w:r>
        <w:t xml:space="preserve">Direct  0    0           D   127.0.0.1       </w:t>
      </w:r>
      <w:r w:rsidR="00D73066">
        <w:tab/>
      </w:r>
      <w:r>
        <w:t>InLoopBack0</w:t>
      </w:r>
    </w:p>
    <w:p w14:paraId="4E8E01B7" w14:textId="20C90662" w:rsidR="00BA0562" w:rsidRDefault="00BA0562" w:rsidP="0000387B">
      <w:pPr>
        <w:pStyle w:val="TerminalDisplay"/>
      </w:pPr>
      <w:r>
        <w:t xml:space="preserve">255.255.255.255/32  </w:t>
      </w:r>
      <w:r w:rsidR="00D73066">
        <w:tab/>
      </w:r>
      <w:r>
        <w:t xml:space="preserve">Direct  0    0           D   127.0.0.1       </w:t>
      </w:r>
      <w:r w:rsidR="00D73066">
        <w:tab/>
      </w:r>
      <w:r>
        <w:t>InLoopBack0</w:t>
      </w:r>
    </w:p>
    <w:p w14:paraId="38E4A678" w14:textId="77777777" w:rsidR="00BA0562" w:rsidRPr="0000387B" w:rsidRDefault="00BA0562" w:rsidP="0000387B">
      <w:pPr>
        <w:pStyle w:val="TerminalDisplay"/>
        <w:shd w:val="clear" w:color="auto" w:fill="auto"/>
        <w:rPr>
          <w:i/>
          <w:iCs/>
        </w:rPr>
      </w:pPr>
      <w:r w:rsidRPr="0000387B">
        <w:rPr>
          <w:i/>
          <w:iCs/>
        </w:rPr>
        <w:t>The default route has been activated.</w:t>
      </w:r>
    </w:p>
    <w:p w14:paraId="36D30D08" w14:textId="77777777" w:rsidR="00BA0562" w:rsidRDefault="00BA0562" w:rsidP="0000387B">
      <w:r>
        <w:t># Test the connectivity between LoopBack0 of R1 and LoopBack0 of R2.</w:t>
      </w:r>
    </w:p>
    <w:p w14:paraId="59A7B1AA" w14:textId="77777777" w:rsidR="00BA0562" w:rsidRPr="009E0038" w:rsidRDefault="00BA0562" w:rsidP="0000387B">
      <w:pPr>
        <w:pStyle w:val="TerminalDisplay"/>
      </w:pPr>
      <w:r>
        <w:t>[R1]ping -a 10.0.1.1 10.0.1.2</w:t>
      </w:r>
    </w:p>
    <w:p w14:paraId="1157A4B9" w14:textId="77777777" w:rsidR="00BA0562" w:rsidRPr="009E0038" w:rsidRDefault="00BA0562" w:rsidP="0000387B">
      <w:pPr>
        <w:pStyle w:val="TerminalDisplay"/>
      </w:pPr>
      <w:r>
        <w:t xml:space="preserve">  PING 10.0.1.2: 56  data bytes, press CTRL_C to break</w:t>
      </w:r>
    </w:p>
    <w:p w14:paraId="6A56F824" w14:textId="77777777" w:rsidR="00BA0562" w:rsidRPr="009E0038" w:rsidRDefault="00BA0562" w:rsidP="0000387B">
      <w:pPr>
        <w:pStyle w:val="TerminalDisplay"/>
      </w:pPr>
      <w:r>
        <w:t xml:space="preserve">    Reply from 10.0.1.2: bytes=56 Sequence=1 ttl=255 time=50 ms</w:t>
      </w:r>
    </w:p>
    <w:p w14:paraId="257A59FE" w14:textId="77777777" w:rsidR="00BA0562" w:rsidRPr="009E0038" w:rsidRDefault="00BA0562" w:rsidP="0000387B">
      <w:pPr>
        <w:pStyle w:val="TerminalDisplay"/>
      </w:pPr>
      <w:r>
        <w:t xml:space="preserve">    Reply from 10.0.1.2: bytes=56 Sequence=2 ttl=255 time=30 ms</w:t>
      </w:r>
    </w:p>
    <w:p w14:paraId="61DB21BD" w14:textId="77777777" w:rsidR="00BA0562" w:rsidRPr="009E0038" w:rsidRDefault="00BA0562" w:rsidP="0000387B">
      <w:pPr>
        <w:pStyle w:val="TerminalDisplay"/>
      </w:pPr>
      <w:r>
        <w:t xml:space="preserve">    Reply from 10.0.1.2: bytes=56 Sequence=3 ttl=255 time=20 ms</w:t>
      </w:r>
    </w:p>
    <w:p w14:paraId="2EAA3FE7" w14:textId="77777777" w:rsidR="00BA0562" w:rsidRPr="009E0038" w:rsidRDefault="00BA0562" w:rsidP="0000387B">
      <w:pPr>
        <w:pStyle w:val="TerminalDisplay"/>
      </w:pPr>
      <w:r>
        <w:t xml:space="preserve">    Reply from 10.0.1.2: bytes=56 Sequence=4 ttl=255 time=40 ms</w:t>
      </w:r>
    </w:p>
    <w:p w14:paraId="54625E81" w14:textId="77777777" w:rsidR="00BA0562" w:rsidRPr="009E0038" w:rsidRDefault="00BA0562" w:rsidP="0000387B">
      <w:pPr>
        <w:pStyle w:val="TerminalDisplay"/>
      </w:pPr>
      <w:r>
        <w:t xml:space="preserve">    Reply from 10.0.1.2: bytes=56 Sequence=5 ttl=255 time=20 ms</w:t>
      </w:r>
    </w:p>
    <w:p w14:paraId="5CD04FAE" w14:textId="77777777" w:rsidR="00BA0562" w:rsidRPr="009E0038" w:rsidRDefault="00BA0562" w:rsidP="0000387B">
      <w:pPr>
        <w:pStyle w:val="TerminalDisplay"/>
      </w:pPr>
    </w:p>
    <w:p w14:paraId="3E8DB7BA" w14:textId="77777777" w:rsidR="00BA0562" w:rsidRPr="009E0038" w:rsidRDefault="00BA0562" w:rsidP="0000387B">
      <w:pPr>
        <w:pStyle w:val="TerminalDisplay"/>
      </w:pPr>
      <w:r>
        <w:t xml:space="preserve">  --- 10.0.1.2 ping statistics ---</w:t>
      </w:r>
    </w:p>
    <w:p w14:paraId="5DCE3B87" w14:textId="77777777" w:rsidR="00BA0562" w:rsidRPr="009E0038" w:rsidRDefault="00BA0562" w:rsidP="0000387B">
      <w:pPr>
        <w:pStyle w:val="TerminalDisplay"/>
      </w:pPr>
      <w:r>
        <w:t xml:space="preserve">    5 packet(s) transmitted</w:t>
      </w:r>
    </w:p>
    <w:p w14:paraId="4BCE8588" w14:textId="77777777" w:rsidR="00BA0562" w:rsidRPr="009E0038" w:rsidRDefault="00BA0562" w:rsidP="0000387B">
      <w:pPr>
        <w:pStyle w:val="TerminalDisplay"/>
      </w:pPr>
      <w:r>
        <w:t xml:space="preserve">    5 packet(s) received</w:t>
      </w:r>
    </w:p>
    <w:p w14:paraId="4CE583EE" w14:textId="77777777" w:rsidR="00BA0562" w:rsidRPr="009E0038" w:rsidRDefault="00BA0562" w:rsidP="0000387B">
      <w:pPr>
        <w:pStyle w:val="TerminalDisplay"/>
      </w:pPr>
      <w:r>
        <w:t xml:space="preserve">    0.00% packet loss</w:t>
      </w:r>
    </w:p>
    <w:p w14:paraId="1C030CEB" w14:textId="77777777" w:rsidR="00BA0562" w:rsidRPr="009E0038" w:rsidRDefault="00BA0562" w:rsidP="0000387B">
      <w:pPr>
        <w:pStyle w:val="TerminalDisplay"/>
      </w:pPr>
      <w:r>
        <w:t xml:space="preserve">    round-trip min/avg/max = 20/32/50 ms</w:t>
      </w:r>
    </w:p>
    <w:p w14:paraId="3C13437A" w14:textId="77777777" w:rsidR="00BA0562" w:rsidRDefault="00BA0562" w:rsidP="0000387B">
      <w:pPr>
        <w:pStyle w:val="TerminalDisplay"/>
        <w:shd w:val="clear" w:color="auto" w:fill="auto"/>
        <w:rPr>
          <w:i/>
          <w:iCs/>
        </w:rPr>
      </w:pPr>
      <w:r w:rsidRPr="0000387B">
        <w:rPr>
          <w:i/>
          <w:iCs/>
        </w:rPr>
        <w:t>LoopBack0 of R1 can communicate with LoopBack0 of R2.</w:t>
      </w:r>
    </w:p>
    <w:p w14:paraId="4A106A53" w14:textId="77777777" w:rsidR="0000387B" w:rsidRPr="0000387B" w:rsidRDefault="0000387B" w:rsidP="0000387B">
      <w:pPr>
        <w:pStyle w:val="End"/>
      </w:pPr>
      <w:r>
        <w:t>----End</w:t>
      </w:r>
    </w:p>
    <w:p w14:paraId="72CBC52C" w14:textId="77777777" w:rsidR="00BA0562" w:rsidRDefault="00BA0562" w:rsidP="0000387B">
      <w:pPr>
        <w:pStyle w:val="3"/>
      </w:pPr>
      <w:bookmarkStart w:id="38" w:name="_Toc38986932"/>
      <w:r>
        <w:t>Verification</w:t>
      </w:r>
      <w:bookmarkEnd w:id="38"/>
    </w:p>
    <w:p w14:paraId="0E580CB8" w14:textId="77777777" w:rsidR="00BA0562" w:rsidRDefault="00BA0562" w:rsidP="0000387B">
      <w:r>
        <w:t>You can run the ping and tracert commands to test the connectivity between loopback0 interfaces on different devices.</w:t>
      </w:r>
    </w:p>
    <w:p w14:paraId="62EC9954" w14:textId="77777777" w:rsidR="00BA0562" w:rsidRDefault="00BA0562" w:rsidP="0000387B">
      <w:pPr>
        <w:pStyle w:val="3"/>
      </w:pPr>
      <w:bookmarkStart w:id="39" w:name="_Toc38986933"/>
      <w:r>
        <w:t>Configuration Reference</w:t>
      </w:r>
      <w:bookmarkEnd w:id="39"/>
    </w:p>
    <w:p w14:paraId="29C304FB" w14:textId="77777777" w:rsidR="00BA0562" w:rsidRDefault="00BA0562" w:rsidP="0000387B">
      <w:r>
        <w:t>Configuration on R1</w:t>
      </w:r>
    </w:p>
    <w:p w14:paraId="39A2E661" w14:textId="77777777" w:rsidR="00BA0562" w:rsidRDefault="00BA0562" w:rsidP="0000387B">
      <w:pPr>
        <w:pStyle w:val="TerminalDisplay"/>
      </w:pPr>
      <w:r>
        <w:t>#</w:t>
      </w:r>
    </w:p>
    <w:p w14:paraId="396CDEDF" w14:textId="77777777" w:rsidR="00BA0562" w:rsidRDefault="00BA0562" w:rsidP="0000387B">
      <w:pPr>
        <w:pStyle w:val="TerminalDisplay"/>
      </w:pPr>
      <w:r>
        <w:t xml:space="preserve"> sysname R1</w:t>
      </w:r>
    </w:p>
    <w:p w14:paraId="20AEDD5E" w14:textId="77777777" w:rsidR="00BA0562" w:rsidRDefault="00BA0562" w:rsidP="0000387B">
      <w:pPr>
        <w:pStyle w:val="TerminalDisplay"/>
      </w:pPr>
      <w:r>
        <w:t>#</w:t>
      </w:r>
    </w:p>
    <w:p w14:paraId="6F6F1625" w14:textId="77777777" w:rsidR="00BA0562" w:rsidRDefault="00BA0562" w:rsidP="0000387B">
      <w:pPr>
        <w:pStyle w:val="TerminalDisplay"/>
      </w:pPr>
      <w:r>
        <w:t>interface GigabitEthernet0/0/1</w:t>
      </w:r>
    </w:p>
    <w:p w14:paraId="13B16FB9" w14:textId="77777777" w:rsidR="00BA0562" w:rsidRDefault="00BA0562" w:rsidP="0000387B">
      <w:pPr>
        <w:pStyle w:val="TerminalDisplay"/>
      </w:pPr>
      <w:r>
        <w:t xml:space="preserve"> ip address 10.0.13.1 255.255.255.0</w:t>
      </w:r>
    </w:p>
    <w:p w14:paraId="1917BD70" w14:textId="77777777" w:rsidR="00BA0562" w:rsidRDefault="00BA0562" w:rsidP="0000387B">
      <w:pPr>
        <w:pStyle w:val="TerminalDisplay"/>
      </w:pPr>
      <w:r>
        <w:t>#</w:t>
      </w:r>
    </w:p>
    <w:p w14:paraId="3ECB3220" w14:textId="77777777" w:rsidR="00BA0562" w:rsidRDefault="00BA0562" w:rsidP="0000387B">
      <w:pPr>
        <w:pStyle w:val="TerminalDisplay"/>
      </w:pPr>
      <w:r>
        <w:t>interface GigabitEthernet0/0/3</w:t>
      </w:r>
    </w:p>
    <w:p w14:paraId="144ED78F" w14:textId="77777777" w:rsidR="00BA0562" w:rsidRDefault="00BA0562" w:rsidP="0000387B">
      <w:pPr>
        <w:pStyle w:val="TerminalDisplay"/>
      </w:pPr>
      <w:r>
        <w:t xml:space="preserve"> ip address 10.0.12.1 255.255.255.0</w:t>
      </w:r>
    </w:p>
    <w:p w14:paraId="2FB04BF0" w14:textId="77777777" w:rsidR="00BA0562" w:rsidRDefault="00BA0562" w:rsidP="0000387B">
      <w:pPr>
        <w:pStyle w:val="TerminalDisplay"/>
      </w:pPr>
      <w:r>
        <w:t>#</w:t>
      </w:r>
    </w:p>
    <w:p w14:paraId="195DF880" w14:textId="77777777" w:rsidR="00BA0562" w:rsidRDefault="00BA0562" w:rsidP="0000387B">
      <w:pPr>
        <w:pStyle w:val="TerminalDisplay"/>
      </w:pPr>
      <w:r>
        <w:t>interface LoopBack0</w:t>
      </w:r>
    </w:p>
    <w:p w14:paraId="451316D3" w14:textId="77777777" w:rsidR="00BA0562" w:rsidRDefault="00BA0562" w:rsidP="0000387B">
      <w:pPr>
        <w:pStyle w:val="TerminalDisplay"/>
      </w:pPr>
      <w:r>
        <w:t xml:space="preserve"> ip address 10.0.1.1 255.255.255.255</w:t>
      </w:r>
    </w:p>
    <w:p w14:paraId="085F6BB5" w14:textId="77777777" w:rsidR="00BA0562" w:rsidRDefault="00BA0562" w:rsidP="0000387B">
      <w:pPr>
        <w:pStyle w:val="TerminalDisplay"/>
      </w:pPr>
      <w:r>
        <w:t>#</w:t>
      </w:r>
    </w:p>
    <w:p w14:paraId="4FB3A411" w14:textId="77777777" w:rsidR="00BA0562" w:rsidRDefault="00BA0562" w:rsidP="0000387B">
      <w:pPr>
        <w:pStyle w:val="TerminalDisplay"/>
      </w:pPr>
      <w:r>
        <w:t>ip route-static 0.0.0.0 0.0.0.0 10.0.12.2</w:t>
      </w:r>
    </w:p>
    <w:p w14:paraId="39AA0B8C" w14:textId="77777777" w:rsidR="00BA0562" w:rsidRDefault="00BA0562" w:rsidP="0000387B">
      <w:pPr>
        <w:pStyle w:val="TerminalDisplay"/>
      </w:pPr>
      <w:r>
        <w:t>ip route-static 10.0.1.3 255.255.255.255 10.0.13.3</w:t>
      </w:r>
    </w:p>
    <w:p w14:paraId="4B89DEDD" w14:textId="77777777" w:rsidR="00BA0562" w:rsidRDefault="00BA0562" w:rsidP="0000387B">
      <w:pPr>
        <w:pStyle w:val="TerminalDisplay"/>
      </w:pPr>
      <w:r>
        <w:t xml:space="preserve">#                                   </w:t>
      </w:r>
    </w:p>
    <w:p w14:paraId="0337986F" w14:textId="77777777" w:rsidR="00BA0562" w:rsidRPr="00A873D4" w:rsidRDefault="00BA0562" w:rsidP="0000387B">
      <w:pPr>
        <w:pStyle w:val="TerminalDisplay"/>
      </w:pPr>
      <w:r>
        <w:t>return</w:t>
      </w:r>
    </w:p>
    <w:p w14:paraId="06DF8D21" w14:textId="77777777" w:rsidR="00BA0562" w:rsidRDefault="00BA0562" w:rsidP="0000387B">
      <w:r>
        <w:t>Configuration on R2</w:t>
      </w:r>
    </w:p>
    <w:p w14:paraId="4935E44F" w14:textId="77777777" w:rsidR="00BA0562" w:rsidRDefault="00BA0562" w:rsidP="0000387B">
      <w:pPr>
        <w:pStyle w:val="TerminalDisplay"/>
      </w:pPr>
      <w:r>
        <w:t>#</w:t>
      </w:r>
    </w:p>
    <w:p w14:paraId="338499CF" w14:textId="77777777" w:rsidR="00BA0562" w:rsidRDefault="00BA0562" w:rsidP="0000387B">
      <w:pPr>
        <w:pStyle w:val="TerminalDisplay"/>
      </w:pPr>
      <w:r>
        <w:t xml:space="preserve"> sysname R2</w:t>
      </w:r>
    </w:p>
    <w:p w14:paraId="010D7311" w14:textId="77777777" w:rsidR="00BA0562" w:rsidRDefault="00BA0562" w:rsidP="0000387B">
      <w:pPr>
        <w:pStyle w:val="TerminalDisplay"/>
      </w:pPr>
      <w:r>
        <w:t>#</w:t>
      </w:r>
    </w:p>
    <w:p w14:paraId="7C0416FC" w14:textId="77777777" w:rsidR="00BA0562" w:rsidRDefault="00BA0562" w:rsidP="0000387B">
      <w:pPr>
        <w:pStyle w:val="TerminalDisplay"/>
      </w:pPr>
      <w:r>
        <w:t>interface GigabitEthernet0/0/3</w:t>
      </w:r>
    </w:p>
    <w:p w14:paraId="43F2AA26" w14:textId="77777777" w:rsidR="00BA0562" w:rsidRDefault="00BA0562" w:rsidP="0000387B">
      <w:pPr>
        <w:pStyle w:val="TerminalDisplay"/>
      </w:pPr>
      <w:r>
        <w:lastRenderedPageBreak/>
        <w:t xml:space="preserve"> ip address 10.0.12.2 255.255.255.0   </w:t>
      </w:r>
    </w:p>
    <w:p w14:paraId="4F7648B3" w14:textId="77777777" w:rsidR="00BA0562" w:rsidRDefault="00BA0562" w:rsidP="0000387B">
      <w:pPr>
        <w:pStyle w:val="TerminalDisplay"/>
      </w:pPr>
      <w:r>
        <w:t>#</w:t>
      </w:r>
    </w:p>
    <w:p w14:paraId="07CFCD27" w14:textId="77777777" w:rsidR="00BA0562" w:rsidRDefault="00BA0562" w:rsidP="0000387B">
      <w:pPr>
        <w:pStyle w:val="TerminalDisplay"/>
      </w:pPr>
      <w:r>
        <w:t>interface GigabitEthernet0/0/4</w:t>
      </w:r>
    </w:p>
    <w:p w14:paraId="49FE07A4" w14:textId="77777777" w:rsidR="00BA0562" w:rsidRDefault="00BA0562" w:rsidP="0000387B">
      <w:pPr>
        <w:pStyle w:val="TerminalDisplay"/>
      </w:pPr>
      <w:r>
        <w:t xml:space="preserve"> ip address 10.0.23.2 255.255.255.0   </w:t>
      </w:r>
    </w:p>
    <w:p w14:paraId="3177FA71" w14:textId="77777777" w:rsidR="00BA0562" w:rsidRDefault="00BA0562" w:rsidP="0000387B">
      <w:pPr>
        <w:pStyle w:val="TerminalDisplay"/>
      </w:pPr>
      <w:r>
        <w:t>#</w:t>
      </w:r>
    </w:p>
    <w:p w14:paraId="62CF8F0D" w14:textId="77777777" w:rsidR="00BA0562" w:rsidRDefault="00BA0562" w:rsidP="0000387B">
      <w:pPr>
        <w:pStyle w:val="TerminalDisplay"/>
      </w:pPr>
      <w:r>
        <w:t>interface LoopBack0</w:t>
      </w:r>
    </w:p>
    <w:p w14:paraId="4FAFC2EF" w14:textId="77777777" w:rsidR="00BA0562" w:rsidRDefault="00BA0562" w:rsidP="0000387B">
      <w:pPr>
        <w:pStyle w:val="TerminalDisplay"/>
      </w:pPr>
      <w:r>
        <w:t xml:space="preserve"> ip address 10.0.1.2 255.255.255.255</w:t>
      </w:r>
    </w:p>
    <w:p w14:paraId="24D6232B" w14:textId="77777777" w:rsidR="00BA0562" w:rsidRDefault="00BA0562" w:rsidP="0000387B">
      <w:pPr>
        <w:pStyle w:val="TerminalDisplay"/>
      </w:pPr>
      <w:r>
        <w:t>#</w:t>
      </w:r>
    </w:p>
    <w:p w14:paraId="460FE204" w14:textId="77777777" w:rsidR="00BA0562" w:rsidRDefault="00BA0562" w:rsidP="0000387B">
      <w:pPr>
        <w:pStyle w:val="TerminalDisplay"/>
      </w:pPr>
      <w:r>
        <w:t>ip route-static 10.0.1.1 255.255.255.255 10.0.12.1</w:t>
      </w:r>
    </w:p>
    <w:p w14:paraId="6A5E9289" w14:textId="77777777" w:rsidR="00BA0562" w:rsidRDefault="00BA0562" w:rsidP="0000387B">
      <w:pPr>
        <w:pStyle w:val="TerminalDisplay"/>
      </w:pPr>
      <w:r>
        <w:t>ip route-static 10.0.1.1 255.255.255.255 10.0.23.3 preference 100</w:t>
      </w:r>
    </w:p>
    <w:p w14:paraId="49287EDD" w14:textId="77777777" w:rsidR="00BA0562" w:rsidRDefault="00BA0562" w:rsidP="0000387B">
      <w:pPr>
        <w:pStyle w:val="TerminalDisplay"/>
      </w:pPr>
      <w:r>
        <w:t>ip route-static 10.0.1.3 255.255.255.255 10.0.23.3</w:t>
      </w:r>
    </w:p>
    <w:p w14:paraId="3197D01C" w14:textId="77777777" w:rsidR="00BA0562" w:rsidRDefault="00BA0562" w:rsidP="0000387B">
      <w:pPr>
        <w:pStyle w:val="TerminalDisplay"/>
      </w:pPr>
      <w:r>
        <w:t>#</w:t>
      </w:r>
    </w:p>
    <w:p w14:paraId="28178443" w14:textId="77777777" w:rsidR="00BA0562" w:rsidRPr="00A873D4" w:rsidRDefault="00BA0562" w:rsidP="0000387B">
      <w:pPr>
        <w:pStyle w:val="TerminalDisplay"/>
      </w:pPr>
      <w:r>
        <w:t>return</w:t>
      </w:r>
    </w:p>
    <w:p w14:paraId="2939B9C2" w14:textId="77777777" w:rsidR="00BA0562" w:rsidRDefault="00BA0562" w:rsidP="0000387B">
      <w:r>
        <w:t>Configuration on R3</w:t>
      </w:r>
    </w:p>
    <w:p w14:paraId="269822E4" w14:textId="77777777" w:rsidR="00BA0562" w:rsidRDefault="00BA0562" w:rsidP="0000387B">
      <w:pPr>
        <w:pStyle w:val="TerminalDisplay"/>
      </w:pPr>
      <w:r>
        <w:t>#</w:t>
      </w:r>
    </w:p>
    <w:p w14:paraId="357F4F62" w14:textId="77777777" w:rsidR="00BA0562" w:rsidRDefault="00BA0562" w:rsidP="0000387B">
      <w:pPr>
        <w:pStyle w:val="TerminalDisplay"/>
      </w:pPr>
      <w:r>
        <w:t xml:space="preserve"> sysname R3</w:t>
      </w:r>
    </w:p>
    <w:p w14:paraId="7015322C" w14:textId="77777777" w:rsidR="00BA0562" w:rsidRDefault="00BA0562" w:rsidP="0000387B">
      <w:pPr>
        <w:pStyle w:val="TerminalDisplay"/>
      </w:pPr>
      <w:r>
        <w:t>#</w:t>
      </w:r>
    </w:p>
    <w:p w14:paraId="7832BE70" w14:textId="77777777" w:rsidR="00BA0562" w:rsidRDefault="00BA0562" w:rsidP="0000387B">
      <w:pPr>
        <w:pStyle w:val="TerminalDisplay"/>
      </w:pPr>
      <w:r>
        <w:t>interface GigabitEthernet0/0/1</w:t>
      </w:r>
    </w:p>
    <w:p w14:paraId="4DC0C3A6" w14:textId="77777777" w:rsidR="00BA0562" w:rsidRDefault="00BA0562" w:rsidP="0000387B">
      <w:pPr>
        <w:pStyle w:val="TerminalDisplay"/>
      </w:pPr>
      <w:r>
        <w:t xml:space="preserve"> ip address 10.0.13.3 255.255.255.0</w:t>
      </w:r>
    </w:p>
    <w:p w14:paraId="771EA5F9" w14:textId="77777777" w:rsidR="00BA0562" w:rsidRDefault="00BA0562" w:rsidP="0000387B">
      <w:pPr>
        <w:pStyle w:val="TerminalDisplay"/>
      </w:pPr>
      <w:r>
        <w:t>#</w:t>
      </w:r>
    </w:p>
    <w:p w14:paraId="6DD22628" w14:textId="77777777" w:rsidR="00BA0562" w:rsidRDefault="00BA0562" w:rsidP="0000387B">
      <w:pPr>
        <w:pStyle w:val="TerminalDisplay"/>
      </w:pPr>
      <w:r>
        <w:t>interface GigabitEthernet00/3</w:t>
      </w:r>
    </w:p>
    <w:p w14:paraId="320ED188" w14:textId="77777777" w:rsidR="00BA0562" w:rsidRDefault="00BA0562" w:rsidP="0000387B">
      <w:pPr>
        <w:pStyle w:val="TerminalDisplay"/>
      </w:pPr>
      <w:r>
        <w:t xml:space="preserve"> ip address 10.0.23.3 255.255.255.0       </w:t>
      </w:r>
    </w:p>
    <w:p w14:paraId="7D8911C3" w14:textId="77777777" w:rsidR="00BA0562" w:rsidRDefault="00BA0562" w:rsidP="0000387B">
      <w:pPr>
        <w:pStyle w:val="TerminalDisplay"/>
      </w:pPr>
      <w:r>
        <w:t>#</w:t>
      </w:r>
    </w:p>
    <w:p w14:paraId="0E7B715C" w14:textId="77777777" w:rsidR="00BA0562" w:rsidRDefault="00BA0562" w:rsidP="0000387B">
      <w:pPr>
        <w:pStyle w:val="TerminalDisplay"/>
      </w:pPr>
      <w:r>
        <w:t>interface LoopBack0</w:t>
      </w:r>
    </w:p>
    <w:p w14:paraId="30B8924A" w14:textId="77777777" w:rsidR="00BA0562" w:rsidRDefault="00BA0562" w:rsidP="0000387B">
      <w:pPr>
        <w:pStyle w:val="TerminalDisplay"/>
      </w:pPr>
      <w:r>
        <w:t xml:space="preserve"> ip address 10.0.1.3 255.255.255.255</w:t>
      </w:r>
    </w:p>
    <w:p w14:paraId="33D0FFBE" w14:textId="77777777" w:rsidR="00BA0562" w:rsidRDefault="00BA0562" w:rsidP="0000387B">
      <w:pPr>
        <w:pStyle w:val="TerminalDisplay"/>
      </w:pPr>
      <w:r>
        <w:t>#</w:t>
      </w:r>
    </w:p>
    <w:p w14:paraId="73EFF436" w14:textId="77777777" w:rsidR="00BA0562" w:rsidRDefault="00BA0562" w:rsidP="0000387B">
      <w:pPr>
        <w:pStyle w:val="TerminalDisplay"/>
      </w:pPr>
      <w:r>
        <w:t>ip route-static 10.0.1.1 255.255.255.255 10.0.13.1</w:t>
      </w:r>
    </w:p>
    <w:p w14:paraId="5778B3CD" w14:textId="77777777" w:rsidR="00BA0562" w:rsidRDefault="00BA0562" w:rsidP="0000387B">
      <w:pPr>
        <w:pStyle w:val="TerminalDisplay"/>
      </w:pPr>
      <w:r>
        <w:t>ip route-static 10.0.1.2 255.255.255.255 10.0.23.2</w:t>
      </w:r>
    </w:p>
    <w:p w14:paraId="4C96A6CC" w14:textId="77777777" w:rsidR="00BA0562" w:rsidRDefault="00BA0562" w:rsidP="0000387B">
      <w:pPr>
        <w:pStyle w:val="TerminalDisplay"/>
      </w:pPr>
      <w:r>
        <w:t>#</w:t>
      </w:r>
    </w:p>
    <w:p w14:paraId="4A89CC75" w14:textId="77777777" w:rsidR="00BA0562" w:rsidRPr="00A873D4" w:rsidRDefault="00BA0562" w:rsidP="0000387B">
      <w:pPr>
        <w:pStyle w:val="TerminalDisplay"/>
      </w:pPr>
      <w:r>
        <w:t>return</w:t>
      </w:r>
    </w:p>
    <w:p w14:paraId="23757102" w14:textId="77777777" w:rsidR="00BA0562" w:rsidRDefault="00BA0562" w:rsidP="0000387B">
      <w:pPr>
        <w:pStyle w:val="3"/>
      </w:pPr>
      <w:bookmarkStart w:id="40" w:name="_Toc38986934"/>
      <w:r>
        <w:t>Quiz</w:t>
      </w:r>
      <w:bookmarkEnd w:id="40"/>
    </w:p>
    <w:p w14:paraId="6B7D1EA9" w14:textId="77777777" w:rsidR="00BA0562" w:rsidRDefault="00BA0562" w:rsidP="002075CB">
      <w:pPr>
        <w:pStyle w:val="ItemStep"/>
        <w:outlineLvl w:val="9"/>
      </w:pPr>
      <w:r>
        <w:t>In what situations will the configured static route be added to the IP routing table? Can a route be added to the IP routing table if the configured next hop is unreachable?</w:t>
      </w:r>
    </w:p>
    <w:p w14:paraId="3A0E176E" w14:textId="77777777" w:rsidR="00E83F9E" w:rsidRDefault="00BA0562" w:rsidP="002075CB">
      <w:pPr>
        <w:pStyle w:val="ItemStep"/>
        <w:outlineLvl w:val="9"/>
      </w:pPr>
      <w:r>
        <w:t xml:space="preserve">In step 3, if the </w:t>
      </w:r>
      <w:r w:rsidRPr="0000387B">
        <w:rPr>
          <w:b/>
          <w:bCs/>
        </w:rPr>
        <w:t>-a</w:t>
      </w:r>
      <w:r>
        <w:t xml:space="preserve"> argument is not specified during the connectivity test between loopback interfaces, what is the source IP address of ICMP packets? Why?</w:t>
      </w:r>
    </w:p>
    <w:p w14:paraId="49A5AF4D" w14:textId="77777777" w:rsidR="00E83F9E" w:rsidRDefault="00E83F9E">
      <w:pPr>
        <w:topLinePunct w:val="0"/>
        <w:adjustRightInd/>
        <w:snapToGrid/>
        <w:spacing w:before="0" w:after="0" w:line="240" w:lineRule="auto"/>
        <w:ind w:left="0"/>
        <w:rPr>
          <w:rFonts w:cs="Arial"/>
          <w:szCs w:val="21"/>
        </w:rPr>
      </w:pPr>
      <w:r>
        <w:br w:type="page"/>
      </w:r>
    </w:p>
    <w:p w14:paraId="7442FCBA" w14:textId="77777777" w:rsidR="00BA0562" w:rsidRDefault="00BA0562" w:rsidP="0000387B">
      <w:pPr>
        <w:pStyle w:val="2"/>
        <w:rPr>
          <w:lang w:eastAsia="zh-CN"/>
        </w:rPr>
      </w:pPr>
      <w:bookmarkStart w:id="41" w:name="_Toc35261159"/>
      <w:bookmarkStart w:id="42" w:name="_Toc38986935"/>
      <w:r>
        <w:lastRenderedPageBreak/>
        <w:t>Lab 2: OSPF Routing</w:t>
      </w:r>
      <w:bookmarkEnd w:id="41"/>
      <w:bookmarkEnd w:id="42"/>
    </w:p>
    <w:p w14:paraId="48E67104" w14:textId="77777777" w:rsidR="00BA0562" w:rsidRDefault="00BA0562" w:rsidP="0000387B">
      <w:pPr>
        <w:pStyle w:val="3"/>
      </w:pPr>
      <w:bookmarkStart w:id="43" w:name="_Toc38986936"/>
      <w:r>
        <w:t>Introduction</w:t>
      </w:r>
      <w:bookmarkEnd w:id="43"/>
    </w:p>
    <w:p w14:paraId="4B8A93A0" w14:textId="77777777" w:rsidR="00BA0562" w:rsidRDefault="00BA0562" w:rsidP="0000387B">
      <w:pPr>
        <w:pStyle w:val="40"/>
        <w:rPr>
          <w:rFonts w:hint="default"/>
        </w:rPr>
      </w:pPr>
      <w:bookmarkStart w:id="44" w:name="_Toc38986937"/>
      <w:r>
        <w:t>About This Lab</w:t>
      </w:r>
      <w:bookmarkEnd w:id="44"/>
    </w:p>
    <w:p w14:paraId="1E4E2D8E" w14:textId="77777777" w:rsidR="00BA0562" w:rsidRDefault="00BA0562" w:rsidP="0000387B">
      <w:r>
        <w:t>The Open Shortest Path First (OSPF) protocol is a link-state Interior Gateway Protocol (IGP) developed by the Internet Engineering Task Force (IETF). Currently, OSPF Version 2 (RFC2328) is used for IPv4. As a link-state protocol, OSPF has the following advantages:</w:t>
      </w:r>
    </w:p>
    <w:p w14:paraId="38365E8D" w14:textId="77777777" w:rsidR="00BA0562" w:rsidRDefault="00BA0562" w:rsidP="0000387B">
      <w:pPr>
        <w:pStyle w:val="ItemList"/>
      </w:pPr>
      <w:r>
        <w:t>Multicast packet transmission to reduce load on the switches that are not running OSPF</w:t>
      </w:r>
    </w:p>
    <w:p w14:paraId="18D62962" w14:textId="77777777" w:rsidR="00BA0562" w:rsidRDefault="00BA0562" w:rsidP="0000387B">
      <w:pPr>
        <w:pStyle w:val="ItemList"/>
      </w:pPr>
      <w:r>
        <w:t>Classless Inter-Domain Routing (CIDR)</w:t>
      </w:r>
    </w:p>
    <w:p w14:paraId="6AFE4620" w14:textId="77777777" w:rsidR="00BA0562" w:rsidRDefault="00BA0562" w:rsidP="0000387B">
      <w:pPr>
        <w:pStyle w:val="ItemList"/>
      </w:pPr>
      <w:r>
        <w:t>Load balancing among equal-cost routes</w:t>
      </w:r>
    </w:p>
    <w:p w14:paraId="37D53C4D" w14:textId="77777777" w:rsidR="00BA0562" w:rsidRDefault="00BA0562" w:rsidP="0000387B">
      <w:pPr>
        <w:pStyle w:val="ItemList"/>
      </w:pPr>
      <w:r>
        <w:t>Packet authentication</w:t>
      </w:r>
    </w:p>
    <w:p w14:paraId="0A77276C" w14:textId="77777777" w:rsidR="00BA0562" w:rsidRDefault="00BA0562" w:rsidP="0000387B">
      <w:r>
        <w:t>With the preceding advantages, OSPF is widely accepted and used as an IGP.</w:t>
      </w:r>
    </w:p>
    <w:p w14:paraId="18301EB9" w14:textId="77777777" w:rsidR="00BA0562" w:rsidRDefault="00BA0562" w:rsidP="0000387B">
      <w:r>
        <w:t>In the lab activity, you will understand basic OSPF configurations and principles by configuring single-area OSPF.</w:t>
      </w:r>
    </w:p>
    <w:p w14:paraId="09175370" w14:textId="77777777" w:rsidR="00BA0562" w:rsidRDefault="00BA0562" w:rsidP="0000387B">
      <w:pPr>
        <w:pStyle w:val="40"/>
        <w:rPr>
          <w:rFonts w:hint="default"/>
        </w:rPr>
      </w:pPr>
      <w:bookmarkStart w:id="45" w:name="_Toc38986938"/>
      <w:r>
        <w:t>Objectives</w:t>
      </w:r>
      <w:bookmarkEnd w:id="45"/>
    </w:p>
    <w:p w14:paraId="5EE893F4" w14:textId="77777777" w:rsidR="00BA0562" w:rsidRPr="0000387B" w:rsidRDefault="00BA0562" w:rsidP="0000387B">
      <w:r>
        <w:t>Upon completion of this task, you will be able to:</w:t>
      </w:r>
    </w:p>
    <w:p w14:paraId="1B80CE2F" w14:textId="77777777" w:rsidR="00BA0562" w:rsidRDefault="00BA0562" w:rsidP="0000387B">
      <w:pPr>
        <w:pStyle w:val="ItemList"/>
      </w:pPr>
      <w:r>
        <w:t>Learn the basic commands of OSPF</w:t>
      </w:r>
    </w:p>
    <w:p w14:paraId="3772B30C" w14:textId="77777777" w:rsidR="00BA0562" w:rsidRDefault="00BA0562" w:rsidP="0000387B">
      <w:pPr>
        <w:pStyle w:val="ItemList"/>
      </w:pPr>
      <w:r>
        <w:t>Learn how to check the OSPF running status</w:t>
      </w:r>
    </w:p>
    <w:p w14:paraId="464BA242" w14:textId="77777777" w:rsidR="00BA0562" w:rsidRDefault="00BA0562" w:rsidP="0000387B">
      <w:pPr>
        <w:pStyle w:val="ItemList"/>
      </w:pPr>
      <w:r>
        <w:t>Learn how to control OSPF route selection using costs</w:t>
      </w:r>
    </w:p>
    <w:p w14:paraId="5E9CA214" w14:textId="77777777" w:rsidR="00BA0562" w:rsidRDefault="00BA0562" w:rsidP="0000387B">
      <w:pPr>
        <w:pStyle w:val="ItemList"/>
      </w:pPr>
      <w:r>
        <w:t>Understand the advertisement of default routes in OSPF</w:t>
      </w:r>
    </w:p>
    <w:p w14:paraId="3A02CCE1" w14:textId="77777777" w:rsidR="00BA0562" w:rsidRPr="00542C9E" w:rsidRDefault="00BA0562" w:rsidP="0000387B">
      <w:pPr>
        <w:pStyle w:val="ItemList"/>
      </w:pPr>
      <w:r>
        <w:t>Learn how to configure OSPF authentication</w:t>
      </w:r>
    </w:p>
    <w:p w14:paraId="187AB7FF" w14:textId="77777777" w:rsidR="00BA0562" w:rsidRDefault="00BA0562" w:rsidP="0000387B">
      <w:pPr>
        <w:pStyle w:val="40"/>
        <w:rPr>
          <w:rFonts w:hint="default"/>
        </w:rPr>
      </w:pPr>
      <w:bookmarkStart w:id="46" w:name="_Toc38986939"/>
      <w:r>
        <w:t>Networking Topology</w:t>
      </w:r>
      <w:bookmarkEnd w:id="46"/>
    </w:p>
    <w:p w14:paraId="36F16676" w14:textId="77777777" w:rsidR="00BA0562" w:rsidRPr="00BA1F3F" w:rsidRDefault="00BA0562" w:rsidP="0000387B">
      <w:r>
        <w:t>R1, R2, and R3 are gateways of their networks. You need to configure OSPF to enable connectivity between the networks.</w:t>
      </w:r>
    </w:p>
    <w:p w14:paraId="65F498E1" w14:textId="77777777" w:rsidR="00BA0562" w:rsidRPr="00AE1DA0" w:rsidRDefault="00BA0562" w:rsidP="002075CB">
      <w:pPr>
        <w:pStyle w:val="FigureDescription"/>
        <w:outlineLvl w:val="9"/>
      </w:pPr>
      <w:r>
        <w:t>Lab topology for configuring OSPF</w:t>
      </w:r>
    </w:p>
    <w:p w14:paraId="7399CBAC" w14:textId="77777777" w:rsidR="00BA0562" w:rsidRDefault="00A5717F" w:rsidP="00E83F9E">
      <w:pPr>
        <w:jc w:val="center"/>
        <w:rPr>
          <w:noProof/>
          <w:lang w:bidi="ne-NP"/>
        </w:rPr>
      </w:pPr>
      <w:r w:rsidRPr="00E83F9E">
        <w:rPr>
          <w:noProof/>
        </w:rPr>
        <w:drawing>
          <wp:inline distT="0" distB="0" distL="0" distR="0" wp14:anchorId="36D84732" wp14:editId="22300901">
            <wp:extent cx="3091157" cy="1514924"/>
            <wp:effectExtent l="0" t="0" r="0" b="0"/>
            <wp:docPr id="1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48413" cy="1542984"/>
                    </a:xfrm>
                    <a:prstGeom prst="rect">
                      <a:avLst/>
                    </a:prstGeom>
                    <a:noFill/>
                    <a:ln>
                      <a:noFill/>
                    </a:ln>
                  </pic:spPr>
                </pic:pic>
              </a:graphicData>
            </a:graphic>
          </wp:inline>
        </w:drawing>
      </w:r>
    </w:p>
    <w:p w14:paraId="6E2780D0" w14:textId="77777777" w:rsidR="0000387B" w:rsidRDefault="0000387B" w:rsidP="0000387B"/>
    <w:p w14:paraId="7C85AB29" w14:textId="77777777" w:rsidR="00BA0562" w:rsidRDefault="00BA0562" w:rsidP="0000387B">
      <w:pPr>
        <w:pStyle w:val="3"/>
      </w:pPr>
      <w:bookmarkStart w:id="47" w:name="_Toc38986940"/>
      <w:r>
        <w:t>Lab Configuration</w:t>
      </w:r>
      <w:bookmarkEnd w:id="47"/>
    </w:p>
    <w:p w14:paraId="2F0450FC" w14:textId="77777777" w:rsidR="00BA0562" w:rsidRDefault="00BA0562" w:rsidP="0000387B">
      <w:pPr>
        <w:pStyle w:val="40"/>
        <w:rPr>
          <w:rFonts w:hint="default"/>
        </w:rPr>
      </w:pPr>
      <w:bookmarkStart w:id="48" w:name="_Toc38986941"/>
      <w:r>
        <w:t>Configuration Roadmap</w:t>
      </w:r>
      <w:bookmarkEnd w:id="48"/>
    </w:p>
    <w:p w14:paraId="53A3AE95" w14:textId="77777777" w:rsidR="00BA0562" w:rsidRDefault="00BA0562" w:rsidP="002075CB">
      <w:pPr>
        <w:pStyle w:val="ItemStep"/>
        <w:outlineLvl w:val="9"/>
      </w:pPr>
      <w:r>
        <w:t>Create OSPF processes on the devices and enable OSPF on the interfaces.</w:t>
      </w:r>
    </w:p>
    <w:p w14:paraId="496D7E91" w14:textId="77777777" w:rsidR="00BA0562" w:rsidRDefault="00BA0562" w:rsidP="002075CB">
      <w:pPr>
        <w:pStyle w:val="ItemStep"/>
        <w:outlineLvl w:val="9"/>
      </w:pPr>
      <w:r>
        <w:t>Configure OSPF authentication.</w:t>
      </w:r>
    </w:p>
    <w:p w14:paraId="089D64DC" w14:textId="77777777" w:rsidR="00BA0562" w:rsidRDefault="00BA0562" w:rsidP="002075CB">
      <w:pPr>
        <w:pStyle w:val="ItemStep"/>
        <w:outlineLvl w:val="9"/>
      </w:pPr>
      <w:r>
        <w:t>Configure OSPF to advertise default routes.</w:t>
      </w:r>
    </w:p>
    <w:p w14:paraId="1932F9C8" w14:textId="77777777" w:rsidR="00BA0562" w:rsidRPr="00BA1F3F" w:rsidRDefault="00BA0562" w:rsidP="002075CB">
      <w:pPr>
        <w:pStyle w:val="ItemStep"/>
        <w:outlineLvl w:val="9"/>
      </w:pPr>
      <w:r>
        <w:t>Control OSPF route selection using costs.</w:t>
      </w:r>
    </w:p>
    <w:p w14:paraId="53A5276D" w14:textId="77777777" w:rsidR="00BA0562" w:rsidRDefault="00BA0562" w:rsidP="0000387B">
      <w:pPr>
        <w:pStyle w:val="40"/>
        <w:rPr>
          <w:rFonts w:hint="default"/>
        </w:rPr>
      </w:pPr>
      <w:bookmarkStart w:id="49" w:name="_Toc38986942"/>
      <w:r>
        <w:t>Configuration Procedure</w:t>
      </w:r>
      <w:bookmarkEnd w:id="49"/>
    </w:p>
    <w:p w14:paraId="01E65C2A" w14:textId="77777777" w:rsidR="00BA0562" w:rsidRDefault="00BA0562" w:rsidP="002075CB">
      <w:pPr>
        <w:pStyle w:val="Step"/>
        <w:outlineLvl w:val="9"/>
      </w:pPr>
      <w:r>
        <w:t>Complete basic device configuration.</w:t>
      </w:r>
    </w:p>
    <w:p w14:paraId="7D6A6962" w14:textId="77777777" w:rsidR="00BA0562" w:rsidRDefault="00BA0562" w:rsidP="0000387B">
      <w:r>
        <w:t># Follow steps 1, 2, 3, and 4 in lab 1 to name the routers and configure the IP addresses of the physical and loopback interfaces.</w:t>
      </w:r>
    </w:p>
    <w:p w14:paraId="7659C24C" w14:textId="77777777" w:rsidR="00BA0562" w:rsidRDefault="00BA0562" w:rsidP="0000387B">
      <w:r>
        <w:t xml:space="preserve"># Display the routing table on the router (R1 in this example). </w:t>
      </w:r>
    </w:p>
    <w:p w14:paraId="6C7FCB87" w14:textId="77777777" w:rsidR="00BA0562" w:rsidRDefault="00BA0562" w:rsidP="0000387B">
      <w:pPr>
        <w:pStyle w:val="TerminalDisplay"/>
      </w:pPr>
      <w:r>
        <w:t xml:space="preserve">[R1]display ip routing-table </w:t>
      </w:r>
    </w:p>
    <w:p w14:paraId="7DAFE5DD" w14:textId="77777777" w:rsidR="00BA0562" w:rsidRDefault="00BA0562" w:rsidP="0000387B">
      <w:pPr>
        <w:pStyle w:val="TerminalDisplay"/>
      </w:pPr>
      <w:r>
        <w:t>Route Flags: R - relay, D - download to fib</w:t>
      </w:r>
    </w:p>
    <w:p w14:paraId="601237CF" w14:textId="77777777" w:rsidR="00BA0562" w:rsidRDefault="00BA0562" w:rsidP="0000387B">
      <w:pPr>
        <w:pStyle w:val="TerminalDisplay"/>
      </w:pPr>
      <w:r>
        <w:t>------------------------------------------------------------------------------</w:t>
      </w:r>
    </w:p>
    <w:p w14:paraId="35F3E906" w14:textId="77777777" w:rsidR="00BA0562" w:rsidRDefault="00BA0562" w:rsidP="0000387B">
      <w:pPr>
        <w:pStyle w:val="TerminalDisplay"/>
      </w:pPr>
      <w:r>
        <w:t>Routing Tables: Public</w:t>
      </w:r>
    </w:p>
    <w:p w14:paraId="693F6970" w14:textId="77777777" w:rsidR="00BA0562" w:rsidRDefault="00BA0562" w:rsidP="0000387B">
      <w:pPr>
        <w:pStyle w:val="TerminalDisplay"/>
      </w:pPr>
      <w:r>
        <w:t xml:space="preserve">         Destinations : 11       Routes : 11       </w:t>
      </w:r>
    </w:p>
    <w:p w14:paraId="40BCDADC" w14:textId="77777777" w:rsidR="00BA0562" w:rsidRDefault="00BA0562" w:rsidP="0000387B">
      <w:pPr>
        <w:pStyle w:val="TerminalDisplay"/>
      </w:pPr>
    </w:p>
    <w:p w14:paraId="2824F65A" w14:textId="77777777" w:rsidR="00BA0562" w:rsidRDefault="00BA0562" w:rsidP="0000387B">
      <w:pPr>
        <w:pStyle w:val="TerminalDisplay"/>
      </w:pPr>
      <w:r>
        <w:t>Destination/Mask    Proto   Pre  Cost      Flags  NextHop         Interface</w:t>
      </w:r>
    </w:p>
    <w:p w14:paraId="2D0B98AA" w14:textId="77777777" w:rsidR="00BA0562" w:rsidRDefault="00BA0562" w:rsidP="0000387B">
      <w:pPr>
        <w:pStyle w:val="TerminalDisplay"/>
      </w:pPr>
    </w:p>
    <w:p w14:paraId="30EC6D8D" w14:textId="3DE3A0D1" w:rsidR="00BA0562" w:rsidRDefault="00BA0562" w:rsidP="0000387B">
      <w:pPr>
        <w:pStyle w:val="TerminalDisplay"/>
      </w:pPr>
      <w:r>
        <w:t xml:space="preserve">       10.0.1.1/32  </w:t>
      </w:r>
      <w:r w:rsidR="00D73066">
        <w:tab/>
      </w:r>
      <w:r>
        <w:t>Direct  0    0           D   127.0.0.1       LoopBack0</w:t>
      </w:r>
    </w:p>
    <w:p w14:paraId="7933921C" w14:textId="478E6C75" w:rsidR="00BA0562" w:rsidRDefault="00BA0562" w:rsidP="0000387B">
      <w:pPr>
        <w:pStyle w:val="TerminalDisplay"/>
      </w:pPr>
      <w:r>
        <w:t xml:space="preserve">      10.0.12.0/24  </w:t>
      </w:r>
      <w:r w:rsidR="00D73066">
        <w:tab/>
      </w:r>
      <w:r>
        <w:t>Direct  0    0           D   10.0.12.1       GigabitEthernet0/0/3</w:t>
      </w:r>
    </w:p>
    <w:p w14:paraId="4A793ED9" w14:textId="0BB55BC6" w:rsidR="00BA0562" w:rsidRDefault="00BA0562" w:rsidP="0000387B">
      <w:pPr>
        <w:pStyle w:val="TerminalDisplay"/>
      </w:pPr>
      <w:r>
        <w:t xml:space="preserve">      10.0.12.1/32  </w:t>
      </w:r>
      <w:r w:rsidR="00D73066">
        <w:tab/>
      </w:r>
      <w:r>
        <w:t>Direct  0    0           D   127.0.0.1       GigabitEthernet0/0/3</w:t>
      </w:r>
    </w:p>
    <w:p w14:paraId="286CDC48" w14:textId="0C35EC42" w:rsidR="00BA0562" w:rsidRDefault="00BA0562" w:rsidP="0000387B">
      <w:pPr>
        <w:pStyle w:val="TerminalDisplay"/>
      </w:pPr>
      <w:r>
        <w:t xml:space="preserve">    10.0.12.255/32  </w:t>
      </w:r>
      <w:r w:rsidR="00D73066">
        <w:tab/>
      </w:r>
      <w:r>
        <w:t>Direct  0    0           D   127.0.0.1       GigabitEthernet0/0/3</w:t>
      </w:r>
    </w:p>
    <w:p w14:paraId="734B7AA3" w14:textId="06692ED2" w:rsidR="00BA0562" w:rsidRDefault="00BA0562" w:rsidP="0000387B">
      <w:pPr>
        <w:pStyle w:val="TerminalDisplay"/>
      </w:pPr>
      <w:r>
        <w:t xml:space="preserve">      10.0.13.0/24  </w:t>
      </w:r>
      <w:r w:rsidR="00D73066">
        <w:tab/>
      </w:r>
      <w:r>
        <w:t>Direct  0    0           D   10.0.13.1       GigabitEthernet0/0/1</w:t>
      </w:r>
    </w:p>
    <w:p w14:paraId="31ACC02B" w14:textId="663E7DB3" w:rsidR="00BA0562" w:rsidRDefault="00BA0562" w:rsidP="0000387B">
      <w:pPr>
        <w:pStyle w:val="TerminalDisplay"/>
      </w:pPr>
      <w:r>
        <w:t xml:space="preserve">      10.0.13.1/32  </w:t>
      </w:r>
      <w:r w:rsidR="00D73066">
        <w:tab/>
      </w:r>
      <w:r>
        <w:t>Direct  0    0           D   127.0.0.1       GigabitEthernet0/0/1</w:t>
      </w:r>
    </w:p>
    <w:p w14:paraId="4B54FC53" w14:textId="5FBCBA28" w:rsidR="00BA0562" w:rsidRDefault="00BA0562" w:rsidP="0000387B">
      <w:pPr>
        <w:pStyle w:val="TerminalDisplay"/>
      </w:pPr>
      <w:r>
        <w:t xml:space="preserve">    10.0.13.255/32  </w:t>
      </w:r>
      <w:r w:rsidR="00D73066">
        <w:tab/>
      </w:r>
      <w:r>
        <w:t>Direct  0    0           D   127.0.0.1       GigabitEthernet0/0/1</w:t>
      </w:r>
    </w:p>
    <w:p w14:paraId="1660D9AA" w14:textId="6449011E" w:rsidR="00BA0562" w:rsidRDefault="00BA0562" w:rsidP="0000387B">
      <w:pPr>
        <w:pStyle w:val="TerminalDisplay"/>
      </w:pPr>
      <w:r>
        <w:t xml:space="preserve">      127.0.0.0/8   </w:t>
      </w:r>
      <w:r w:rsidR="00D73066">
        <w:tab/>
      </w:r>
      <w:r>
        <w:t>Direct  0    0           D   127.0.0.1       InLoopBack0</w:t>
      </w:r>
    </w:p>
    <w:p w14:paraId="1C8B1C9C" w14:textId="2266FEC8" w:rsidR="00BA0562" w:rsidRDefault="00BA0562" w:rsidP="0000387B">
      <w:pPr>
        <w:pStyle w:val="TerminalDisplay"/>
      </w:pPr>
      <w:r>
        <w:t xml:space="preserve">      127.0.0.1/32  </w:t>
      </w:r>
      <w:r w:rsidR="00D73066">
        <w:tab/>
      </w:r>
      <w:r>
        <w:t>Direct  0    0           D   127.0.0.1       InLoopBack0</w:t>
      </w:r>
    </w:p>
    <w:p w14:paraId="1FD55BF3" w14:textId="13B85A25" w:rsidR="00BA0562" w:rsidRDefault="00BA0562" w:rsidP="0000387B">
      <w:pPr>
        <w:pStyle w:val="TerminalDisplay"/>
      </w:pPr>
      <w:r>
        <w:t xml:space="preserve">127.255.255.255/32  </w:t>
      </w:r>
      <w:r w:rsidR="00D73066">
        <w:tab/>
      </w:r>
      <w:r>
        <w:t>Direct  0    0           D   127.0.0.1       InLoopBack0</w:t>
      </w:r>
    </w:p>
    <w:p w14:paraId="5735337F" w14:textId="26BBF525" w:rsidR="00BA0562" w:rsidRDefault="00BA0562" w:rsidP="0000387B">
      <w:pPr>
        <w:pStyle w:val="TerminalDisplay"/>
      </w:pPr>
      <w:r>
        <w:t xml:space="preserve">255.255.255.255/32  </w:t>
      </w:r>
      <w:r w:rsidR="00D73066">
        <w:tab/>
      </w:r>
      <w:r>
        <w:t>Direct  0    0           D   127.0.0.1       InLoopBack0</w:t>
      </w:r>
    </w:p>
    <w:p w14:paraId="2F056E26" w14:textId="77777777" w:rsidR="00BA0562" w:rsidRPr="0000387B" w:rsidRDefault="00BA0562" w:rsidP="0000387B">
      <w:pPr>
        <w:pStyle w:val="TerminalDisplay"/>
        <w:shd w:val="clear" w:color="auto" w:fill="auto"/>
        <w:rPr>
          <w:i/>
          <w:iCs/>
        </w:rPr>
      </w:pPr>
      <w:r w:rsidRPr="0000387B">
        <w:rPr>
          <w:i/>
          <w:iCs/>
        </w:rPr>
        <w:t>At this point, only direct routes exist on the device.</w:t>
      </w:r>
    </w:p>
    <w:p w14:paraId="7E5F6791" w14:textId="77777777" w:rsidR="00BA0562" w:rsidRDefault="00BA0562" w:rsidP="002075CB">
      <w:pPr>
        <w:pStyle w:val="Step"/>
        <w:outlineLvl w:val="9"/>
      </w:pPr>
      <w:r>
        <w:t>Complete the basic OSPF configuration.</w:t>
      </w:r>
    </w:p>
    <w:p w14:paraId="2D15159F" w14:textId="77777777" w:rsidR="00BA0562" w:rsidRDefault="00BA0562" w:rsidP="0000387B">
      <w:r>
        <w:t># Create an OSPF process.</w:t>
      </w:r>
    </w:p>
    <w:p w14:paraId="1CEB36A0" w14:textId="77777777" w:rsidR="00BA0562" w:rsidRDefault="00BA0562" w:rsidP="0000387B">
      <w:pPr>
        <w:pStyle w:val="TerminalDisplay"/>
      </w:pPr>
      <w:r>
        <w:t>[R1]ospf 1</w:t>
      </w:r>
    </w:p>
    <w:p w14:paraId="069B6501" w14:textId="77777777" w:rsidR="00BA0562" w:rsidRPr="00DD3687" w:rsidRDefault="00BA0562" w:rsidP="0000387B">
      <w:r>
        <w:t>You can set OSPF parameters only after creating an OSPF process. OSPF supports multiple independent processes on one device. Route exchange between different OSPF processes is similar to that between different routing protocols. You can specify a process ID when creating an OSPF process. If no process ID is specified, the default process ID 1 is used.</w:t>
      </w:r>
    </w:p>
    <w:p w14:paraId="127E98C7" w14:textId="77777777" w:rsidR="00BA0562" w:rsidRDefault="00BA0562" w:rsidP="0000387B">
      <w:r>
        <w:t># Create an OSPF area and specify the interfaces on which OSPF is to be enabled.</w:t>
      </w:r>
    </w:p>
    <w:p w14:paraId="1DB7D3BA" w14:textId="77777777" w:rsidR="00BA0562" w:rsidRDefault="00BA0562" w:rsidP="0000387B">
      <w:pPr>
        <w:pStyle w:val="TerminalDisplay"/>
      </w:pPr>
      <w:r>
        <w:lastRenderedPageBreak/>
        <w:t>[R1-ospf-1]area 0</w:t>
      </w:r>
    </w:p>
    <w:p w14:paraId="30423A59" w14:textId="77777777" w:rsidR="00BA0562" w:rsidRDefault="00BA0562" w:rsidP="0000387B">
      <w:r>
        <w:t xml:space="preserve">The </w:t>
      </w:r>
      <w:r w:rsidRPr="0000387B">
        <w:rPr>
          <w:b/>
          <w:bCs/>
        </w:rPr>
        <w:t>area</w:t>
      </w:r>
      <w:r>
        <w:t xml:space="preserve"> command creates an OSPF area and displays the OSPF area view.</w:t>
      </w:r>
    </w:p>
    <w:p w14:paraId="77C52F83" w14:textId="77777777" w:rsidR="00BA0562" w:rsidRDefault="00BA0562" w:rsidP="0000387B">
      <w:pPr>
        <w:pStyle w:val="TerminalDisplay"/>
      </w:pPr>
      <w:r>
        <w:t xml:space="preserve">[R1-ospf-1-area-0.0.0.0]network 10.0.12.1 0.0.0.255 </w:t>
      </w:r>
    </w:p>
    <w:p w14:paraId="62BCA3DB" w14:textId="77777777" w:rsidR="00BA0562" w:rsidRDefault="00BA0562" w:rsidP="0000387B">
      <w:pPr>
        <w:pStyle w:val="TerminalDisplay"/>
      </w:pPr>
      <w:r>
        <w:t xml:space="preserve">[R1-ospf-1-area-0.0.0.0]network 10.0.13.1 0.0.0.255 </w:t>
      </w:r>
    </w:p>
    <w:p w14:paraId="79E6FEB8" w14:textId="77777777" w:rsidR="00BA0562" w:rsidRDefault="00BA0562" w:rsidP="0000387B">
      <w:pPr>
        <w:pStyle w:val="TerminalDisplay"/>
      </w:pPr>
      <w:r>
        <w:t xml:space="preserve">[R1-ospf-1-area-0.0.0.0]network 10.0.1.1 0.0.0.0 </w:t>
      </w:r>
    </w:p>
    <w:p w14:paraId="2DC6C3D8" w14:textId="77777777" w:rsidR="00BA0562" w:rsidRDefault="00BA0562" w:rsidP="0000387B">
      <w:r>
        <w:t xml:space="preserve">The </w:t>
      </w:r>
      <w:r w:rsidRPr="0000387B">
        <w:rPr>
          <w:b/>
          <w:bCs/>
        </w:rPr>
        <w:t xml:space="preserve">network </w:t>
      </w:r>
      <w:r w:rsidRPr="0000387B">
        <w:rPr>
          <w:i/>
          <w:iCs/>
        </w:rPr>
        <w:t>network-address wildcard-mask</w:t>
      </w:r>
      <w:r>
        <w:t xml:space="preserve"> command specifies the interfaces on which OSPF is to be enabled. OSPF can run on an interface only when the following two conditions are met:</w:t>
      </w:r>
    </w:p>
    <w:p w14:paraId="3D53F7A2" w14:textId="77777777" w:rsidR="00BA0562" w:rsidRDefault="00BA0562" w:rsidP="002075CB">
      <w:pPr>
        <w:pStyle w:val="ItemStep"/>
        <w:outlineLvl w:val="9"/>
      </w:pPr>
      <w:r>
        <w:t xml:space="preserve">The mask length of the interface's IP address is not shorter than that specified in the </w:t>
      </w:r>
      <w:r w:rsidRPr="0000387B">
        <w:rPr>
          <w:b/>
          <w:bCs/>
        </w:rPr>
        <w:t>network</w:t>
      </w:r>
      <w:r>
        <w:t xml:space="preserve"> command. OSPF uses reverse mask. For example 0.0.0.255 indicates that the mask length is 24 bits.</w:t>
      </w:r>
    </w:p>
    <w:p w14:paraId="594FC43D" w14:textId="77777777" w:rsidR="00BA0562" w:rsidRDefault="00BA0562" w:rsidP="002075CB">
      <w:pPr>
        <w:pStyle w:val="ItemStep"/>
        <w:outlineLvl w:val="9"/>
      </w:pPr>
      <w:r>
        <w:t xml:space="preserve">The address of the interface must be within the network range specified in the </w:t>
      </w:r>
      <w:r w:rsidRPr="0000387B">
        <w:rPr>
          <w:b/>
          <w:bCs/>
        </w:rPr>
        <w:t>network</w:t>
      </w:r>
      <w:r>
        <w:t xml:space="preserve"> command.</w:t>
      </w:r>
    </w:p>
    <w:p w14:paraId="64282F73" w14:textId="77777777" w:rsidR="00BA0562" w:rsidRPr="00CF6168" w:rsidRDefault="00BA0562" w:rsidP="0000387B">
      <w:r>
        <w:t>In this example, OSPF can be enabled on the three interfaces, and they are all added to area 0.</w:t>
      </w:r>
    </w:p>
    <w:p w14:paraId="74B14011" w14:textId="77777777" w:rsidR="00BA0562" w:rsidRPr="000A31AE" w:rsidRDefault="00BA0562" w:rsidP="0000387B">
      <w:pPr>
        <w:pStyle w:val="TerminalDisplay"/>
        <w:rPr>
          <w:lang w:val="pt-BR"/>
        </w:rPr>
      </w:pPr>
      <w:r w:rsidRPr="000A31AE">
        <w:rPr>
          <w:lang w:val="pt-BR"/>
        </w:rPr>
        <w:t xml:space="preserve">[R2]ospf </w:t>
      </w:r>
    </w:p>
    <w:p w14:paraId="4EF3BE97" w14:textId="77777777" w:rsidR="00BA0562" w:rsidRPr="000A31AE" w:rsidRDefault="00BA0562" w:rsidP="0000387B">
      <w:pPr>
        <w:pStyle w:val="TerminalDisplay"/>
        <w:rPr>
          <w:lang w:val="pt-BR"/>
        </w:rPr>
      </w:pPr>
      <w:r w:rsidRPr="000A31AE">
        <w:rPr>
          <w:lang w:val="pt-BR"/>
        </w:rPr>
        <w:t>[R2-ospf-1]area 0</w:t>
      </w:r>
    </w:p>
    <w:p w14:paraId="77E38EC7" w14:textId="77777777" w:rsidR="00BA0562" w:rsidRDefault="00BA0562" w:rsidP="0000387B">
      <w:pPr>
        <w:pStyle w:val="TerminalDisplay"/>
      </w:pPr>
      <w:r>
        <w:t xml:space="preserve">[R2-ospf-1-area-0.0.0.0]network 10.0.12.2 0.0.0.0 </w:t>
      </w:r>
    </w:p>
    <w:p w14:paraId="6FE96605" w14:textId="77777777" w:rsidR="00BA0562" w:rsidRDefault="00BA0562" w:rsidP="0000387B">
      <w:pPr>
        <w:pStyle w:val="TerminalDisplay"/>
      </w:pPr>
      <w:r>
        <w:t xml:space="preserve">[R2-ospf-1-area-0.0.0.0]network 10.0.23.2 0.0.0.0 </w:t>
      </w:r>
    </w:p>
    <w:p w14:paraId="67FBC639" w14:textId="77777777" w:rsidR="00BA0562" w:rsidRDefault="00BA0562" w:rsidP="0000387B">
      <w:pPr>
        <w:pStyle w:val="TerminalDisplay"/>
      </w:pPr>
      <w:r>
        <w:t xml:space="preserve">[R2-ospf-1-area-0.0.0.0]network 10.0.1.2 0.0.0.0 </w:t>
      </w:r>
    </w:p>
    <w:p w14:paraId="40F07503" w14:textId="77777777" w:rsidR="00BA0562" w:rsidRDefault="00BA0562" w:rsidP="0000387B">
      <w:r>
        <w:t xml:space="preserve">If the wildcard mask in the </w:t>
      </w:r>
      <w:r w:rsidRPr="0000387B">
        <w:rPr>
          <w:b/>
          <w:bCs/>
        </w:rPr>
        <w:t>network</w:t>
      </w:r>
      <w:r w:rsidR="00276BF7">
        <w:t xml:space="preserve"> command is</w:t>
      </w:r>
      <w:r>
        <w:t xml:space="preserve"> all 0s and the IP address of the interface is the same as the IP address specified in the </w:t>
      </w:r>
      <w:r w:rsidRPr="0000387B">
        <w:rPr>
          <w:b/>
          <w:bCs/>
        </w:rPr>
        <w:t>network-address</w:t>
      </w:r>
      <w:r>
        <w:t xml:space="preserve"> command, the interface also runs OSPF.</w:t>
      </w:r>
    </w:p>
    <w:p w14:paraId="63C5DB0A" w14:textId="77777777" w:rsidR="00BA0562" w:rsidRPr="000A31AE" w:rsidRDefault="00BA0562" w:rsidP="0000387B">
      <w:pPr>
        <w:pStyle w:val="TerminalDisplay"/>
        <w:rPr>
          <w:lang w:val="pt-BR"/>
        </w:rPr>
      </w:pPr>
      <w:r w:rsidRPr="000A31AE">
        <w:rPr>
          <w:lang w:val="pt-BR"/>
        </w:rPr>
        <w:t xml:space="preserve">[R3]ospf </w:t>
      </w:r>
    </w:p>
    <w:p w14:paraId="3870FE80" w14:textId="77777777" w:rsidR="00BA0562" w:rsidRPr="000A31AE" w:rsidRDefault="00BA0562" w:rsidP="0000387B">
      <w:pPr>
        <w:pStyle w:val="TerminalDisplay"/>
        <w:rPr>
          <w:lang w:val="pt-BR"/>
        </w:rPr>
      </w:pPr>
      <w:r w:rsidRPr="000A31AE">
        <w:rPr>
          <w:lang w:val="pt-BR"/>
        </w:rPr>
        <w:t>[R3-ospf-1]area 0</w:t>
      </w:r>
    </w:p>
    <w:p w14:paraId="61E0559B" w14:textId="77777777" w:rsidR="00BA0562" w:rsidRDefault="00BA0562" w:rsidP="0000387B">
      <w:pPr>
        <w:pStyle w:val="TerminalDisplay"/>
      </w:pPr>
      <w:r>
        <w:t xml:space="preserve">[R3-ospf-1-area-0.0.0.0]network 10.0.13.3 0.0.0.0 </w:t>
      </w:r>
    </w:p>
    <w:p w14:paraId="764104BB" w14:textId="77777777" w:rsidR="00BA0562" w:rsidRDefault="00BA0562" w:rsidP="0000387B">
      <w:pPr>
        <w:pStyle w:val="TerminalDisplay"/>
      </w:pPr>
      <w:r>
        <w:t xml:space="preserve">[R3-ospf-1-area-0.0.0.0]network 10.0.23.3 0.0.0.0 </w:t>
      </w:r>
    </w:p>
    <w:p w14:paraId="375F6994" w14:textId="77777777" w:rsidR="00BA0562" w:rsidRDefault="00BA0562" w:rsidP="0000387B">
      <w:pPr>
        <w:pStyle w:val="TerminalDisplay"/>
      </w:pPr>
      <w:r>
        <w:t>[R3-ospf-1-area-0.0.0.0]network 10.0.1.3 0.0.0.0</w:t>
      </w:r>
    </w:p>
    <w:p w14:paraId="62621F1E" w14:textId="77777777" w:rsidR="00BA0562" w:rsidRDefault="00BA0562" w:rsidP="002075CB">
      <w:pPr>
        <w:pStyle w:val="Step"/>
        <w:outlineLvl w:val="9"/>
      </w:pPr>
      <w:r>
        <w:t>Display the OSPF status.</w:t>
      </w:r>
    </w:p>
    <w:p w14:paraId="69509F42" w14:textId="77777777" w:rsidR="00BA0562" w:rsidRDefault="00BA0562" w:rsidP="0000387B">
      <w:r>
        <w:t># Displays the OSPF neighbor information.</w:t>
      </w:r>
    </w:p>
    <w:p w14:paraId="54FA8D41" w14:textId="77777777" w:rsidR="00BA0562" w:rsidRDefault="00BA0562" w:rsidP="0000387B">
      <w:pPr>
        <w:pStyle w:val="TerminalDisplay"/>
      </w:pPr>
      <w:r>
        <w:t xml:space="preserve">[R1]display ospf peer </w:t>
      </w:r>
    </w:p>
    <w:p w14:paraId="2B09CE22" w14:textId="77777777" w:rsidR="00BA0562" w:rsidRDefault="00BA0562" w:rsidP="0000387B">
      <w:pPr>
        <w:pStyle w:val="TerminalDisplay"/>
      </w:pPr>
    </w:p>
    <w:p w14:paraId="3235A7D3" w14:textId="77777777" w:rsidR="00BA0562" w:rsidRDefault="00BA0562" w:rsidP="0000387B">
      <w:pPr>
        <w:pStyle w:val="TerminalDisplay"/>
      </w:pPr>
      <w:r>
        <w:t xml:space="preserve">         OSPF Process 1 with </w:t>
      </w:r>
      <w:r w:rsidRPr="0000387B">
        <w:rPr>
          <w:b/>
          <w:bCs/>
        </w:rPr>
        <w:t>Router ID 10.0.1.1</w:t>
      </w:r>
    </w:p>
    <w:p w14:paraId="4F740957" w14:textId="77777777" w:rsidR="00BA0562" w:rsidRDefault="00BA0562" w:rsidP="0000387B">
      <w:pPr>
        <w:pStyle w:val="TerminalDisplay"/>
      </w:pPr>
      <w:r>
        <w:t xml:space="preserve">                 Neighbors </w:t>
      </w:r>
    </w:p>
    <w:p w14:paraId="31973795" w14:textId="77777777" w:rsidR="00BA0562" w:rsidRDefault="00BA0562" w:rsidP="0000387B">
      <w:pPr>
        <w:pStyle w:val="TerminalDisplay"/>
      </w:pPr>
    </w:p>
    <w:p w14:paraId="113C14F7" w14:textId="77777777" w:rsidR="00BA0562" w:rsidRDefault="00BA0562" w:rsidP="0000387B">
      <w:pPr>
        <w:pStyle w:val="TerminalDisplay"/>
      </w:pPr>
      <w:r>
        <w:t xml:space="preserve"> </w:t>
      </w:r>
      <w:r w:rsidRPr="0000387B">
        <w:rPr>
          <w:b/>
          <w:bCs/>
        </w:rPr>
        <w:t>Area 0.0.0.0</w:t>
      </w:r>
      <w:r>
        <w:t xml:space="preserve"> interface 10.0.13.1(GigabitEthernet0/0/1)'s neighbors</w:t>
      </w:r>
    </w:p>
    <w:p w14:paraId="48FD064C" w14:textId="77777777" w:rsidR="00BA0562" w:rsidRDefault="00BA0562" w:rsidP="0000387B">
      <w:pPr>
        <w:pStyle w:val="TerminalDisplay"/>
      </w:pPr>
      <w:r>
        <w:t xml:space="preserve"> Router ID: </w:t>
      </w:r>
      <w:r w:rsidRPr="0000387B">
        <w:rPr>
          <w:b/>
          <w:bCs/>
        </w:rPr>
        <w:t xml:space="preserve">10.0.1.3  </w:t>
      </w:r>
      <w:r>
        <w:t xml:space="preserve">       Address: </w:t>
      </w:r>
      <w:r w:rsidRPr="0000387B">
        <w:rPr>
          <w:b/>
          <w:bCs/>
        </w:rPr>
        <w:t xml:space="preserve">10.0.13.3  </w:t>
      </w:r>
      <w:r>
        <w:t xml:space="preserve">     </w:t>
      </w:r>
    </w:p>
    <w:p w14:paraId="2DE75EC9" w14:textId="77777777" w:rsidR="00BA0562" w:rsidRDefault="00BA0562" w:rsidP="0000387B">
      <w:pPr>
        <w:pStyle w:val="TerminalDisplay"/>
      </w:pPr>
      <w:r>
        <w:t xml:space="preserve">   State: </w:t>
      </w:r>
      <w:r w:rsidRPr="0000387B">
        <w:rPr>
          <w:b/>
          <w:bCs/>
        </w:rPr>
        <w:t xml:space="preserve">Full </w:t>
      </w:r>
      <w:r>
        <w:t xml:space="preserve"> Mode:Nbr is  Master  Priority: 1</w:t>
      </w:r>
    </w:p>
    <w:p w14:paraId="202C224F" w14:textId="77777777" w:rsidR="00BA0562" w:rsidRDefault="00BA0562" w:rsidP="0000387B">
      <w:pPr>
        <w:pStyle w:val="TerminalDisplay"/>
      </w:pPr>
      <w:r>
        <w:t xml:space="preserve">   </w:t>
      </w:r>
      <w:r w:rsidRPr="0000387B">
        <w:rPr>
          <w:b/>
          <w:bCs/>
        </w:rPr>
        <w:t>DR: 10.0.13.3  BDR: 10.0.13.1</w:t>
      </w:r>
      <w:r>
        <w:t xml:space="preserve">  MTU: 0    </w:t>
      </w:r>
    </w:p>
    <w:p w14:paraId="582CE9A5" w14:textId="77777777" w:rsidR="00BA0562" w:rsidRDefault="00BA0562" w:rsidP="0000387B">
      <w:pPr>
        <w:pStyle w:val="TerminalDisplay"/>
      </w:pPr>
      <w:r>
        <w:t xml:space="preserve">   Dead timer due in 36  sec </w:t>
      </w:r>
    </w:p>
    <w:p w14:paraId="4E0C3A94" w14:textId="77777777" w:rsidR="00BA0562" w:rsidRDefault="00BA0562" w:rsidP="0000387B">
      <w:pPr>
        <w:pStyle w:val="TerminalDisplay"/>
      </w:pPr>
      <w:r>
        <w:t xml:space="preserve">   Retrans timer interval: 0 </w:t>
      </w:r>
    </w:p>
    <w:p w14:paraId="46301F39" w14:textId="77777777" w:rsidR="00BA0562" w:rsidRDefault="00BA0562" w:rsidP="0000387B">
      <w:pPr>
        <w:pStyle w:val="TerminalDisplay"/>
      </w:pPr>
      <w:r>
        <w:t xml:space="preserve">   Neighbor is up for 00:00:30     </w:t>
      </w:r>
    </w:p>
    <w:p w14:paraId="3F2AB748" w14:textId="77777777" w:rsidR="00BA0562" w:rsidRDefault="00BA0562" w:rsidP="0000387B">
      <w:pPr>
        <w:pStyle w:val="TerminalDisplay"/>
      </w:pPr>
      <w:r>
        <w:t xml:space="preserve">   Authentication Sequence: [ 0 ] </w:t>
      </w:r>
    </w:p>
    <w:p w14:paraId="64C61C5F" w14:textId="77777777" w:rsidR="00BA0562" w:rsidRDefault="00BA0562" w:rsidP="0000387B">
      <w:pPr>
        <w:pStyle w:val="TerminalDisplay"/>
      </w:pPr>
    </w:p>
    <w:p w14:paraId="1F3B52D6" w14:textId="77777777" w:rsidR="00BA0562" w:rsidRDefault="00BA0562" w:rsidP="0000387B">
      <w:pPr>
        <w:pStyle w:val="TerminalDisplay"/>
      </w:pPr>
      <w:r>
        <w:t xml:space="preserve">                 Neighbors </w:t>
      </w:r>
    </w:p>
    <w:p w14:paraId="41E5ABEA" w14:textId="77777777" w:rsidR="00BA0562" w:rsidRDefault="00BA0562" w:rsidP="0000387B">
      <w:pPr>
        <w:pStyle w:val="TerminalDisplay"/>
      </w:pPr>
    </w:p>
    <w:p w14:paraId="2301177C" w14:textId="77777777" w:rsidR="00BA0562" w:rsidRDefault="00BA0562" w:rsidP="0000387B">
      <w:pPr>
        <w:pStyle w:val="TerminalDisplay"/>
      </w:pPr>
      <w:r>
        <w:t xml:space="preserve"> Area 0.0.0.0 interface 10.0.12.1(GigabitEthernet0/0/3)'s neighbors</w:t>
      </w:r>
    </w:p>
    <w:p w14:paraId="7BEEC3F7" w14:textId="77777777" w:rsidR="00BA0562" w:rsidRDefault="00BA0562" w:rsidP="0000387B">
      <w:pPr>
        <w:pStyle w:val="TerminalDisplay"/>
      </w:pPr>
      <w:r>
        <w:t xml:space="preserve"> Router ID: </w:t>
      </w:r>
      <w:r w:rsidRPr="0000387B">
        <w:rPr>
          <w:b/>
          <w:bCs/>
        </w:rPr>
        <w:t>10.0.1.2</w:t>
      </w:r>
      <w:r>
        <w:t xml:space="preserve">         Address: </w:t>
      </w:r>
      <w:r w:rsidRPr="0000387B">
        <w:rPr>
          <w:b/>
          <w:bCs/>
        </w:rPr>
        <w:t xml:space="preserve">10.0.12.2 </w:t>
      </w:r>
      <w:r>
        <w:t xml:space="preserve">      </w:t>
      </w:r>
    </w:p>
    <w:p w14:paraId="11E0C55B" w14:textId="77777777" w:rsidR="00BA0562" w:rsidRDefault="00BA0562" w:rsidP="0000387B">
      <w:pPr>
        <w:pStyle w:val="TerminalDisplay"/>
      </w:pPr>
      <w:r>
        <w:t xml:space="preserve">   State: Full  Mode:Nbr is  Master  Priority: 1</w:t>
      </w:r>
    </w:p>
    <w:p w14:paraId="76FFF9D0" w14:textId="77777777" w:rsidR="00BA0562" w:rsidRDefault="00BA0562" w:rsidP="0000387B">
      <w:pPr>
        <w:pStyle w:val="TerminalDisplay"/>
      </w:pPr>
      <w:r>
        <w:t xml:space="preserve">   DR: </w:t>
      </w:r>
      <w:r w:rsidRPr="0000387B">
        <w:rPr>
          <w:b/>
          <w:bCs/>
        </w:rPr>
        <w:t>10.0.12.2</w:t>
      </w:r>
      <w:r>
        <w:t xml:space="preserve">  BDR: </w:t>
      </w:r>
      <w:r w:rsidRPr="0000387B">
        <w:rPr>
          <w:b/>
          <w:bCs/>
        </w:rPr>
        <w:t>10.0.12.1</w:t>
      </w:r>
      <w:r>
        <w:t xml:space="preserve">  MTU: 0    </w:t>
      </w:r>
    </w:p>
    <w:p w14:paraId="551FA4E3" w14:textId="77777777" w:rsidR="00BA0562" w:rsidRDefault="00BA0562" w:rsidP="0000387B">
      <w:pPr>
        <w:pStyle w:val="TerminalDisplay"/>
      </w:pPr>
      <w:r>
        <w:t xml:space="preserve">   Dead timer due in 39  sec </w:t>
      </w:r>
    </w:p>
    <w:p w14:paraId="3A0569EA" w14:textId="77777777" w:rsidR="00BA0562" w:rsidRDefault="00BA0562" w:rsidP="0000387B">
      <w:pPr>
        <w:pStyle w:val="TerminalDisplay"/>
      </w:pPr>
      <w:r>
        <w:t xml:space="preserve">   Retrans timer interval: 4 </w:t>
      </w:r>
    </w:p>
    <w:p w14:paraId="7CBCFA7D" w14:textId="77777777" w:rsidR="00BA0562" w:rsidRDefault="00BA0562" w:rsidP="0000387B">
      <w:pPr>
        <w:pStyle w:val="TerminalDisplay"/>
      </w:pPr>
      <w:r>
        <w:t xml:space="preserve">   Neighbor is up for 00:00:28     </w:t>
      </w:r>
    </w:p>
    <w:p w14:paraId="78E28E5C" w14:textId="77777777" w:rsidR="00BA0562" w:rsidRDefault="00BA0562" w:rsidP="0000387B">
      <w:pPr>
        <w:pStyle w:val="TerminalDisplay"/>
      </w:pPr>
      <w:r>
        <w:t xml:space="preserve">   Authentication Sequence: [ 0 ]</w:t>
      </w:r>
    </w:p>
    <w:p w14:paraId="267C507E" w14:textId="77777777" w:rsidR="00BA0562" w:rsidRDefault="00BA0562" w:rsidP="0000387B">
      <w:r>
        <w:t xml:space="preserve">The </w:t>
      </w:r>
      <w:r w:rsidRPr="0000387B">
        <w:rPr>
          <w:b/>
          <w:bCs/>
        </w:rPr>
        <w:t>display ospf peer</w:t>
      </w:r>
      <w:r>
        <w:t xml:space="preserve"> command displays information about neighbors in each OSPF area. The information includes the area to which the neighbor belongs, router ID of the neighbor, neighbor status, DR, and BDR.</w:t>
      </w:r>
    </w:p>
    <w:p w14:paraId="0A28A900" w14:textId="77777777" w:rsidR="00BA0562" w:rsidRDefault="00BA0562" w:rsidP="0000387B">
      <w:r>
        <w:t># Display the routes learned from OSPF.</w:t>
      </w:r>
    </w:p>
    <w:p w14:paraId="54E81374" w14:textId="77777777" w:rsidR="00BA0562" w:rsidRDefault="00BA0562" w:rsidP="0000387B">
      <w:pPr>
        <w:pStyle w:val="TerminalDisplay"/>
      </w:pPr>
      <w:r>
        <w:t xml:space="preserve">[R1]display ip routing-table protocol ospf </w:t>
      </w:r>
    </w:p>
    <w:p w14:paraId="663F3AA8" w14:textId="77777777" w:rsidR="00BA0562" w:rsidRDefault="00BA0562" w:rsidP="0000387B">
      <w:pPr>
        <w:pStyle w:val="TerminalDisplay"/>
      </w:pPr>
      <w:r>
        <w:t>Route Flags: R - relay, D - download to fib</w:t>
      </w:r>
    </w:p>
    <w:p w14:paraId="22BA1FFE" w14:textId="77777777" w:rsidR="00BA0562" w:rsidRDefault="00BA0562" w:rsidP="0000387B">
      <w:pPr>
        <w:pStyle w:val="TerminalDisplay"/>
      </w:pPr>
      <w:r>
        <w:t>------------------------------------------------------------------------------</w:t>
      </w:r>
    </w:p>
    <w:p w14:paraId="596A0865" w14:textId="77777777" w:rsidR="00BA0562" w:rsidRDefault="00BA0562" w:rsidP="0000387B">
      <w:pPr>
        <w:pStyle w:val="TerminalDisplay"/>
      </w:pPr>
      <w:r>
        <w:t>Public routing table : OSPF</w:t>
      </w:r>
    </w:p>
    <w:p w14:paraId="53D10293" w14:textId="77777777" w:rsidR="00BA0562" w:rsidRDefault="00BA0562" w:rsidP="0000387B">
      <w:pPr>
        <w:pStyle w:val="TerminalDisplay"/>
      </w:pPr>
      <w:r>
        <w:t xml:space="preserve">         Destinations : 3        Routes : 4        </w:t>
      </w:r>
    </w:p>
    <w:p w14:paraId="145CB339" w14:textId="77777777" w:rsidR="00BA0562" w:rsidRDefault="00BA0562" w:rsidP="0000387B">
      <w:pPr>
        <w:pStyle w:val="TerminalDisplay"/>
      </w:pPr>
    </w:p>
    <w:p w14:paraId="435441D0" w14:textId="77777777" w:rsidR="00BA0562" w:rsidRDefault="00BA0562" w:rsidP="0000387B">
      <w:pPr>
        <w:pStyle w:val="TerminalDisplay"/>
      </w:pPr>
      <w:r>
        <w:t>OSPF routing table status : &lt;Active&gt;</w:t>
      </w:r>
    </w:p>
    <w:p w14:paraId="126D9392" w14:textId="77777777" w:rsidR="00BA0562" w:rsidRDefault="00BA0562" w:rsidP="0000387B">
      <w:pPr>
        <w:pStyle w:val="TerminalDisplay"/>
      </w:pPr>
      <w:r>
        <w:t xml:space="preserve">         Destinations : 3        Routes : 4</w:t>
      </w:r>
    </w:p>
    <w:p w14:paraId="10C2F4B3" w14:textId="77777777" w:rsidR="00BA0562" w:rsidRDefault="00BA0562" w:rsidP="0000387B">
      <w:pPr>
        <w:pStyle w:val="TerminalDisplay"/>
      </w:pPr>
    </w:p>
    <w:p w14:paraId="22323465" w14:textId="1F3EE2F2" w:rsidR="00BA0562" w:rsidRDefault="00BA0562" w:rsidP="0000387B">
      <w:pPr>
        <w:pStyle w:val="TerminalDisplay"/>
      </w:pPr>
      <w:r>
        <w:t xml:space="preserve">Destination/Mask    </w:t>
      </w:r>
      <w:r w:rsidR="00333340">
        <w:tab/>
      </w:r>
      <w:r>
        <w:t>Proto   Pre  Cost      Flags  NextHop          Interface</w:t>
      </w:r>
    </w:p>
    <w:p w14:paraId="7B10D776" w14:textId="77777777" w:rsidR="00BA0562" w:rsidRDefault="00BA0562" w:rsidP="0000387B">
      <w:pPr>
        <w:pStyle w:val="TerminalDisplay"/>
      </w:pPr>
    </w:p>
    <w:p w14:paraId="5026C2BA" w14:textId="6CA208F7" w:rsidR="00BA0562" w:rsidRDefault="00BA0562" w:rsidP="0000387B">
      <w:pPr>
        <w:pStyle w:val="TerminalDisplay"/>
      </w:pPr>
      <w:r>
        <w:t xml:space="preserve">       10.0.1.2/32  </w:t>
      </w:r>
      <w:r w:rsidR="00333340">
        <w:tab/>
      </w:r>
      <w:r>
        <w:t>OSPF    10   1           D    10.0.12.2        GigabitEthernet0/0/3</w:t>
      </w:r>
    </w:p>
    <w:p w14:paraId="7A0932F5" w14:textId="79A93D4F" w:rsidR="00BA0562" w:rsidRDefault="00BA0562" w:rsidP="0000387B">
      <w:pPr>
        <w:pStyle w:val="TerminalDisplay"/>
      </w:pPr>
      <w:r>
        <w:t xml:space="preserve">       10.0.1.3/32  </w:t>
      </w:r>
      <w:r w:rsidR="00333340">
        <w:tab/>
      </w:r>
      <w:r>
        <w:t>OSPF    10   1           D    10.0.13.3        GigabitEthernet0/0/1</w:t>
      </w:r>
    </w:p>
    <w:p w14:paraId="4DF4D598" w14:textId="4D921E82" w:rsidR="00BA0562" w:rsidRDefault="00BA0562" w:rsidP="0000387B">
      <w:pPr>
        <w:pStyle w:val="TerminalDisplay"/>
      </w:pPr>
      <w:r>
        <w:t xml:space="preserve">      10.0.23.0/24  </w:t>
      </w:r>
      <w:r w:rsidR="00333340">
        <w:tab/>
      </w:r>
      <w:r>
        <w:t>OSPF    10   2           D    10.0.13.3        GigabitEthernet0/0/1</w:t>
      </w:r>
    </w:p>
    <w:p w14:paraId="44B2F3F9" w14:textId="48E32869" w:rsidR="00BA0562" w:rsidRDefault="00BA0562" w:rsidP="0000387B">
      <w:pPr>
        <w:pStyle w:val="TerminalDisplay"/>
      </w:pPr>
      <w:r>
        <w:t xml:space="preserve">                  </w:t>
      </w:r>
      <w:r w:rsidR="00333340">
        <w:tab/>
      </w:r>
      <w:r>
        <w:t>OSPF    10   2           D    10.0.12.2        GigabitEthernet0/0/3</w:t>
      </w:r>
    </w:p>
    <w:p w14:paraId="20466370" w14:textId="77777777" w:rsidR="00BA0562" w:rsidRDefault="00BA0562" w:rsidP="0000387B">
      <w:pPr>
        <w:pStyle w:val="TerminalDisplay"/>
      </w:pPr>
    </w:p>
    <w:p w14:paraId="47617A35" w14:textId="77777777" w:rsidR="00BA0562" w:rsidRDefault="00BA0562" w:rsidP="0000387B">
      <w:pPr>
        <w:pStyle w:val="TerminalDisplay"/>
      </w:pPr>
      <w:r>
        <w:t>OSPF routing table status : &lt;Inactive&gt;</w:t>
      </w:r>
    </w:p>
    <w:p w14:paraId="019A17C7" w14:textId="77777777" w:rsidR="00BA0562" w:rsidRDefault="00BA0562" w:rsidP="0000387B">
      <w:pPr>
        <w:pStyle w:val="TerminalDisplay"/>
      </w:pPr>
      <w:r>
        <w:t xml:space="preserve">         Destinations : 0        Routes : 0</w:t>
      </w:r>
    </w:p>
    <w:p w14:paraId="0F8EDC93" w14:textId="77777777" w:rsidR="00BA0562" w:rsidRDefault="00BA0562" w:rsidP="002075CB">
      <w:pPr>
        <w:pStyle w:val="Step"/>
        <w:outlineLvl w:val="9"/>
      </w:pPr>
      <w:r>
        <w:t>Configure OSPF authentication.</w:t>
      </w:r>
    </w:p>
    <w:p w14:paraId="76B0BE7B" w14:textId="77777777" w:rsidR="00BA0562" w:rsidRDefault="00BA0562" w:rsidP="0000387B">
      <w:r>
        <w:t># Configure interface authentication on R1.</w:t>
      </w:r>
    </w:p>
    <w:p w14:paraId="75885A2C" w14:textId="77777777" w:rsidR="00BA0562" w:rsidRDefault="00BA0562" w:rsidP="0000387B">
      <w:pPr>
        <w:pStyle w:val="TerminalDisplay"/>
      </w:pPr>
      <w:r>
        <w:t>[R1]interface GigabitEthernet0/0/1</w:t>
      </w:r>
    </w:p>
    <w:p w14:paraId="0AF8385B" w14:textId="77777777" w:rsidR="00BA0562" w:rsidRDefault="00BA0562" w:rsidP="0000387B">
      <w:pPr>
        <w:pStyle w:val="TerminalDisplay"/>
      </w:pPr>
      <w:r>
        <w:t>[R1- GigabitEthernet0/0/1]ospf authentication-mode md5 1 cipher HCIA-Datacom</w:t>
      </w:r>
    </w:p>
    <w:p w14:paraId="6F96C3F6" w14:textId="77777777" w:rsidR="00BA0562" w:rsidRDefault="00BA0562" w:rsidP="0000387B">
      <w:pPr>
        <w:pStyle w:val="TerminalDisplay"/>
      </w:pPr>
      <w:r>
        <w:t>[R1]interface GigabitEthernet0/0/3</w:t>
      </w:r>
    </w:p>
    <w:p w14:paraId="05E8AA75" w14:textId="77777777" w:rsidR="00BA0562" w:rsidRDefault="00BA0562" w:rsidP="0000387B">
      <w:pPr>
        <w:pStyle w:val="TerminalDisplay"/>
      </w:pPr>
      <w:r>
        <w:t>[R1- GigabitEthernet0/0/3]ospf authentication-mode md5 1 cipher HCIA-Datacom</w:t>
      </w:r>
    </w:p>
    <w:p w14:paraId="49E0082B" w14:textId="77777777" w:rsidR="00BA0562" w:rsidRDefault="00BA0562" w:rsidP="0000387B">
      <w:pPr>
        <w:pStyle w:val="TerminalDisplay"/>
      </w:pPr>
      <w:r>
        <w:t xml:space="preserve">[R1- GigabitEthernet0/0/3]display this </w:t>
      </w:r>
    </w:p>
    <w:p w14:paraId="32A64645" w14:textId="77777777" w:rsidR="00BA0562" w:rsidRDefault="00BA0562" w:rsidP="0000387B">
      <w:pPr>
        <w:pStyle w:val="TerminalDisplay"/>
      </w:pPr>
      <w:r>
        <w:t>#</w:t>
      </w:r>
    </w:p>
    <w:p w14:paraId="2FE28714" w14:textId="77777777" w:rsidR="00BA0562" w:rsidRDefault="00BA0562" w:rsidP="0000387B">
      <w:pPr>
        <w:pStyle w:val="TerminalDisplay"/>
      </w:pPr>
      <w:r>
        <w:t>interface GigabitEthernet0/0/3</w:t>
      </w:r>
    </w:p>
    <w:p w14:paraId="2064E515" w14:textId="77777777" w:rsidR="00BA0562" w:rsidRDefault="00BA0562" w:rsidP="0000387B">
      <w:pPr>
        <w:pStyle w:val="TerminalDisplay"/>
      </w:pPr>
      <w:r>
        <w:t xml:space="preserve"> ip address 10.0.12.1 255.255.255.0</w:t>
      </w:r>
    </w:p>
    <w:p w14:paraId="59B50FCC" w14:textId="77777777" w:rsidR="00BA0562" w:rsidRDefault="00BA0562" w:rsidP="0000387B">
      <w:pPr>
        <w:pStyle w:val="TerminalDisplay"/>
      </w:pPr>
      <w:r>
        <w:t xml:space="preserve"> ospf authentication-mode md5 1 cipher foCQTYsq-4.A\^38y!DVwQ0#</w:t>
      </w:r>
    </w:p>
    <w:p w14:paraId="122BF5A8" w14:textId="77777777" w:rsidR="00BA0562" w:rsidRPr="004D57B8" w:rsidRDefault="00BA0562" w:rsidP="0000387B">
      <w:pPr>
        <w:pStyle w:val="TerminalDisplay"/>
      </w:pPr>
      <w:r>
        <w:t>#</w:t>
      </w:r>
    </w:p>
    <w:p w14:paraId="3B7BDAC4" w14:textId="77777777" w:rsidR="00BA0562" w:rsidRDefault="00BA0562" w:rsidP="0000387B">
      <w:r>
        <w:t>The password is displayed in cipher text when you view the configuration because cipher means cipher-text.</w:t>
      </w:r>
    </w:p>
    <w:p w14:paraId="1984558A" w14:textId="77777777" w:rsidR="00BA0562" w:rsidRDefault="00BA0562" w:rsidP="0000387B">
      <w:r>
        <w:t># Display OSPF neighbors.</w:t>
      </w:r>
    </w:p>
    <w:p w14:paraId="04D25BCA" w14:textId="77777777" w:rsidR="00BA0562" w:rsidRDefault="00BA0562" w:rsidP="0000387B">
      <w:pPr>
        <w:pStyle w:val="TerminalDisplay"/>
      </w:pPr>
      <w:r>
        <w:t xml:space="preserve">[R1]display ospf peer brief </w:t>
      </w:r>
    </w:p>
    <w:p w14:paraId="151800E5" w14:textId="77777777" w:rsidR="00BA0562" w:rsidRDefault="00BA0562" w:rsidP="0000387B">
      <w:pPr>
        <w:pStyle w:val="TerminalDisplay"/>
      </w:pPr>
    </w:p>
    <w:p w14:paraId="54E7009F" w14:textId="77777777" w:rsidR="00BA0562" w:rsidRDefault="00BA0562" w:rsidP="0000387B">
      <w:pPr>
        <w:pStyle w:val="TerminalDisplay"/>
      </w:pPr>
      <w:r>
        <w:lastRenderedPageBreak/>
        <w:t xml:space="preserve">  OSPF Process 1 with Router ID 10.0.1.1</w:t>
      </w:r>
    </w:p>
    <w:p w14:paraId="3D0FACC7" w14:textId="77777777" w:rsidR="00BA0562" w:rsidRDefault="00BA0562" w:rsidP="0000387B">
      <w:pPr>
        <w:pStyle w:val="TerminalDisplay"/>
      </w:pPr>
      <w:r>
        <w:t xml:space="preserve">    Peer Statistic Information</w:t>
      </w:r>
    </w:p>
    <w:p w14:paraId="1D64200B" w14:textId="77777777" w:rsidR="00BA0562" w:rsidRDefault="00BA0562" w:rsidP="0000387B">
      <w:pPr>
        <w:pStyle w:val="TerminalDisplay"/>
      </w:pPr>
      <w:r>
        <w:t xml:space="preserve"> ------------------------------------------------------------------------------------------------------------------------------</w:t>
      </w:r>
    </w:p>
    <w:p w14:paraId="252DFFFE" w14:textId="77777777" w:rsidR="00BA0562" w:rsidRDefault="00BA0562" w:rsidP="0000387B">
      <w:pPr>
        <w:pStyle w:val="TerminalDisplay"/>
      </w:pPr>
      <w:r>
        <w:t xml:space="preserve"> Area Id          Interface                        Neighbor id      State    </w:t>
      </w:r>
    </w:p>
    <w:p w14:paraId="70C27D60" w14:textId="77777777" w:rsidR="00BA0562" w:rsidRDefault="00BA0562" w:rsidP="0000387B">
      <w:pPr>
        <w:pStyle w:val="TerminalDisplay"/>
      </w:pPr>
      <w:r>
        <w:t xml:space="preserve"> ----------------------------------------------------------------------------------------------------</w:t>
      </w:r>
      <w:r w:rsidR="00E83F9E">
        <w:t>--------------------------</w:t>
      </w:r>
    </w:p>
    <w:p w14:paraId="7050BE5D" w14:textId="77777777" w:rsidR="00BA0562" w:rsidRDefault="00BA0562" w:rsidP="0000387B">
      <w:pPr>
        <w:pStyle w:val="TerminalDisplay"/>
      </w:pPr>
      <w:r>
        <w:t>Total Peer(s):     0</w:t>
      </w:r>
    </w:p>
    <w:p w14:paraId="64A3E49A" w14:textId="77777777" w:rsidR="00BA0562" w:rsidRPr="0000387B" w:rsidRDefault="00BA0562" w:rsidP="0000387B">
      <w:pPr>
        <w:pStyle w:val="TerminalDisplay"/>
        <w:shd w:val="clear" w:color="auto" w:fill="auto"/>
        <w:rPr>
          <w:i/>
          <w:iCs/>
        </w:rPr>
      </w:pPr>
      <w:r w:rsidRPr="0000387B">
        <w:rPr>
          <w:i/>
          <w:iCs/>
        </w:rPr>
        <w:t>Authentication is not configured on other routers. Therefore, the authentication fails and no neighbor is available.</w:t>
      </w:r>
    </w:p>
    <w:p w14:paraId="7E85DAA8" w14:textId="77777777" w:rsidR="00BA0562" w:rsidRDefault="00BA0562" w:rsidP="0000387B">
      <w:r>
        <w:t># Configuring interface authentication on R2.</w:t>
      </w:r>
    </w:p>
    <w:p w14:paraId="702262C1" w14:textId="77777777" w:rsidR="00BA0562" w:rsidRDefault="00BA0562" w:rsidP="0000387B">
      <w:pPr>
        <w:pStyle w:val="TerminalDisplay"/>
      </w:pPr>
      <w:r>
        <w:t>[R2]interface GigabitEthernet0/0/3</w:t>
      </w:r>
    </w:p>
    <w:p w14:paraId="72336C8A" w14:textId="77777777" w:rsidR="00BA0562" w:rsidRDefault="00BA0562" w:rsidP="0000387B">
      <w:pPr>
        <w:pStyle w:val="TerminalDisplay"/>
      </w:pPr>
      <w:r>
        <w:t>[R2- GigabitEthernet0/0/3]ospf authentication-mode md5 1 cipher HCIA-Datacom</w:t>
      </w:r>
    </w:p>
    <w:p w14:paraId="39D7CFA9" w14:textId="77777777" w:rsidR="00BA0562" w:rsidRDefault="00BA0562" w:rsidP="0000387B">
      <w:pPr>
        <w:pStyle w:val="TerminalDisplay"/>
      </w:pPr>
      <w:r>
        <w:t>[R2]interface GigabitEthernet0/0/4</w:t>
      </w:r>
    </w:p>
    <w:p w14:paraId="27466508" w14:textId="77777777" w:rsidR="00BA0562" w:rsidRDefault="00BA0562" w:rsidP="0000387B">
      <w:pPr>
        <w:pStyle w:val="TerminalDisplay"/>
      </w:pPr>
      <w:r>
        <w:t>[R2- GigabitEthernet0/0/4]ospf authentication-mode md5 1 cipher HCIA-Datacom</w:t>
      </w:r>
    </w:p>
    <w:p w14:paraId="529EA731" w14:textId="77777777" w:rsidR="00BA0562" w:rsidRDefault="00BA0562" w:rsidP="0000387B">
      <w:r>
        <w:t># Display OSPF neighbors on R2.</w:t>
      </w:r>
    </w:p>
    <w:p w14:paraId="2B80E0FD" w14:textId="77777777" w:rsidR="00BA0562" w:rsidRDefault="00BA0562" w:rsidP="0000387B">
      <w:pPr>
        <w:pStyle w:val="TerminalDisplay"/>
      </w:pPr>
      <w:r>
        <w:t>[R2]display ospf peer brief</w:t>
      </w:r>
    </w:p>
    <w:p w14:paraId="0A4409C1" w14:textId="77777777" w:rsidR="00BA0562" w:rsidRDefault="00BA0562" w:rsidP="0000387B">
      <w:pPr>
        <w:pStyle w:val="TerminalDisplay"/>
      </w:pPr>
    </w:p>
    <w:p w14:paraId="6F36DB4C" w14:textId="77777777" w:rsidR="00BA0562" w:rsidRDefault="00BA0562" w:rsidP="0000387B">
      <w:pPr>
        <w:pStyle w:val="TerminalDisplay"/>
      </w:pPr>
      <w:r>
        <w:t xml:space="preserve">  OSPF Process 1 with Router ID 10.0.1.2</w:t>
      </w:r>
    </w:p>
    <w:p w14:paraId="2687D691" w14:textId="77777777" w:rsidR="00BA0562" w:rsidRDefault="00BA0562" w:rsidP="0000387B">
      <w:pPr>
        <w:pStyle w:val="TerminalDisplay"/>
      </w:pPr>
      <w:r>
        <w:t xml:space="preserve">    Peer Statistic Information</w:t>
      </w:r>
    </w:p>
    <w:p w14:paraId="443F3824" w14:textId="77777777" w:rsidR="00BA0562" w:rsidRDefault="00BA0562" w:rsidP="0000387B">
      <w:pPr>
        <w:pStyle w:val="TerminalDisplay"/>
      </w:pPr>
      <w:r>
        <w:t xml:space="preserve"> ----------------------------------------------------------------------------------------------------</w:t>
      </w:r>
      <w:r w:rsidR="00E83F9E">
        <w:t>--------------------------</w:t>
      </w:r>
    </w:p>
    <w:p w14:paraId="48599126" w14:textId="77777777" w:rsidR="00BA0562" w:rsidRDefault="00BA0562" w:rsidP="0000387B">
      <w:pPr>
        <w:pStyle w:val="TerminalDisplay"/>
      </w:pPr>
      <w:r>
        <w:t xml:space="preserve"> Area Id          Interface                             Neighbor id       State    </w:t>
      </w:r>
    </w:p>
    <w:p w14:paraId="2F223101" w14:textId="77777777" w:rsidR="00BA0562" w:rsidRDefault="00BA0562" w:rsidP="0000387B">
      <w:pPr>
        <w:pStyle w:val="TerminalDisplay"/>
      </w:pPr>
      <w:r>
        <w:t xml:space="preserve"> 0.0.0.0          GigabitEthernet0/0/3                    10.0.1.1          Full        </w:t>
      </w:r>
    </w:p>
    <w:p w14:paraId="4DBEB0CE" w14:textId="77777777" w:rsidR="00BA0562" w:rsidRDefault="00BA0562" w:rsidP="0000387B">
      <w:pPr>
        <w:pStyle w:val="TerminalDisplay"/>
      </w:pPr>
      <w:r>
        <w:t xml:space="preserve"> ----------------------------------------------------------------------------------------------------</w:t>
      </w:r>
      <w:r w:rsidR="00E83F9E">
        <w:t>--------------------------</w:t>
      </w:r>
    </w:p>
    <w:p w14:paraId="2791A694" w14:textId="77777777" w:rsidR="00BA0562" w:rsidRDefault="00BA0562" w:rsidP="0000387B">
      <w:pPr>
        <w:pStyle w:val="TerminalDisplay"/>
      </w:pPr>
      <w:r>
        <w:t>Total Peer(s):     1</w:t>
      </w:r>
    </w:p>
    <w:p w14:paraId="19B04A25" w14:textId="77777777" w:rsidR="00BA0562" w:rsidRPr="0000387B" w:rsidRDefault="00BA0562" w:rsidP="0000387B">
      <w:pPr>
        <w:pStyle w:val="TerminalDisplay"/>
        <w:shd w:val="clear" w:color="auto" w:fill="auto"/>
        <w:rPr>
          <w:i/>
          <w:iCs/>
        </w:rPr>
      </w:pPr>
      <w:r w:rsidRPr="0000387B">
        <w:rPr>
          <w:i/>
          <w:iCs/>
        </w:rPr>
        <w:t>R2 has established a neighbor relationship with R1.</w:t>
      </w:r>
    </w:p>
    <w:p w14:paraId="1B1920C5" w14:textId="77777777" w:rsidR="00BA0562" w:rsidRDefault="00BA0562" w:rsidP="0000387B">
      <w:r>
        <w:t># Configure area authentication on R3.</w:t>
      </w:r>
    </w:p>
    <w:p w14:paraId="2E0AE94E" w14:textId="77777777" w:rsidR="00BA0562" w:rsidRPr="000A31AE" w:rsidRDefault="00BA0562" w:rsidP="0000387B">
      <w:pPr>
        <w:pStyle w:val="TerminalDisplay"/>
        <w:rPr>
          <w:lang w:val="pt-BR"/>
        </w:rPr>
      </w:pPr>
      <w:r w:rsidRPr="000A31AE">
        <w:rPr>
          <w:lang w:val="pt-BR"/>
        </w:rPr>
        <w:t>[R3]ospf</w:t>
      </w:r>
    </w:p>
    <w:p w14:paraId="73A5109A" w14:textId="77777777" w:rsidR="00BA0562" w:rsidRPr="000A31AE" w:rsidRDefault="00BA0562" w:rsidP="0000387B">
      <w:pPr>
        <w:pStyle w:val="TerminalDisplay"/>
        <w:rPr>
          <w:lang w:val="pt-BR"/>
        </w:rPr>
      </w:pPr>
      <w:r w:rsidRPr="000A31AE">
        <w:rPr>
          <w:lang w:val="pt-BR"/>
        </w:rPr>
        <w:t>[R3-ospf-1]area 0</w:t>
      </w:r>
    </w:p>
    <w:p w14:paraId="1E7AD7C9" w14:textId="77777777" w:rsidR="00BA0562" w:rsidRDefault="00BA0562" w:rsidP="0000387B">
      <w:pPr>
        <w:pStyle w:val="TerminalDisplay"/>
      </w:pPr>
      <w:r>
        <w:t>[R3-ospf-1-area-0.0.0.0]authentication-mode md5 1 cipher HCIA-Datacom</w:t>
      </w:r>
    </w:p>
    <w:p w14:paraId="69B50CF7" w14:textId="77777777" w:rsidR="00BA0562" w:rsidRDefault="00BA0562" w:rsidP="0000387B">
      <w:r>
        <w:t># Display OSPF neighbors on R3.</w:t>
      </w:r>
    </w:p>
    <w:p w14:paraId="61BF3C7D" w14:textId="77777777" w:rsidR="00BA0562" w:rsidRDefault="00BA0562" w:rsidP="0000387B">
      <w:pPr>
        <w:pStyle w:val="TerminalDisplay"/>
      </w:pPr>
      <w:r>
        <w:t xml:space="preserve">[R3]display ospf peer brief </w:t>
      </w:r>
    </w:p>
    <w:p w14:paraId="008082AC" w14:textId="77777777" w:rsidR="00BA0562" w:rsidRDefault="00BA0562" w:rsidP="0000387B">
      <w:pPr>
        <w:pStyle w:val="TerminalDisplay"/>
      </w:pPr>
    </w:p>
    <w:p w14:paraId="5D21AC3E" w14:textId="77777777" w:rsidR="00BA0562" w:rsidRDefault="00BA0562" w:rsidP="0000387B">
      <w:pPr>
        <w:pStyle w:val="TerminalDisplay"/>
      </w:pPr>
      <w:r>
        <w:t xml:space="preserve">         OSPF Process 1 with Router ID 10.0.1.3</w:t>
      </w:r>
    </w:p>
    <w:p w14:paraId="6FD9A35C" w14:textId="77777777" w:rsidR="00BA0562" w:rsidRDefault="00BA0562" w:rsidP="0000387B">
      <w:pPr>
        <w:pStyle w:val="TerminalDisplay"/>
      </w:pPr>
      <w:r>
        <w:t xml:space="preserve">                  Peer Statistic Information</w:t>
      </w:r>
    </w:p>
    <w:p w14:paraId="0B5CE7C0" w14:textId="77777777" w:rsidR="00BA0562" w:rsidRDefault="00BA0562" w:rsidP="0000387B">
      <w:pPr>
        <w:pStyle w:val="TerminalDisplay"/>
      </w:pPr>
      <w:r>
        <w:t>----------------------------------------------------------------------------------------------------</w:t>
      </w:r>
      <w:r w:rsidR="00E83F9E">
        <w:t>----------------------------</w:t>
      </w:r>
    </w:p>
    <w:p w14:paraId="063376D0" w14:textId="77777777" w:rsidR="00BA0562" w:rsidRDefault="00BA0562" w:rsidP="0000387B">
      <w:pPr>
        <w:pStyle w:val="TerminalDisplay"/>
      </w:pPr>
      <w:r>
        <w:t xml:space="preserve"> Area Id          Interface                        Neighbor id      State    </w:t>
      </w:r>
    </w:p>
    <w:p w14:paraId="7F61B6AA" w14:textId="77777777" w:rsidR="00BA0562" w:rsidRDefault="00BA0562" w:rsidP="0000387B">
      <w:pPr>
        <w:pStyle w:val="TerminalDisplay"/>
      </w:pPr>
      <w:r>
        <w:t xml:space="preserve"> 0.0.0.0          GigabitEthernet0/0/1              10.0.1.1         Full        </w:t>
      </w:r>
    </w:p>
    <w:p w14:paraId="62A9A54C" w14:textId="77777777" w:rsidR="00BA0562" w:rsidRDefault="00BA0562" w:rsidP="0000387B">
      <w:pPr>
        <w:pStyle w:val="TerminalDisplay"/>
      </w:pPr>
      <w:r>
        <w:t xml:space="preserve"> 0.0.0.0          GigabitEthernet0/0/3              10.0.1.2         Full        </w:t>
      </w:r>
    </w:p>
    <w:p w14:paraId="21373319" w14:textId="77777777" w:rsidR="00BA0562" w:rsidRDefault="00BA0562" w:rsidP="0000387B">
      <w:pPr>
        <w:pStyle w:val="TerminalDisplay"/>
      </w:pPr>
      <w:r>
        <w:t>----------------------------------------------------------------------------------------------------</w:t>
      </w:r>
      <w:r w:rsidR="00E83F9E">
        <w:t>----------------------------</w:t>
      </w:r>
    </w:p>
    <w:p w14:paraId="5DAFFB6E" w14:textId="77777777" w:rsidR="00BA0562" w:rsidRDefault="00BA0562" w:rsidP="0000387B">
      <w:pPr>
        <w:pStyle w:val="TerminalDisplay"/>
      </w:pPr>
      <w:r>
        <w:t xml:space="preserve"> Total Peer(s):     2</w:t>
      </w:r>
    </w:p>
    <w:p w14:paraId="434D9163" w14:textId="77777777" w:rsidR="00BA0562" w:rsidRPr="0000387B" w:rsidRDefault="00BA0562" w:rsidP="0000387B">
      <w:pPr>
        <w:pStyle w:val="TerminalDisplay"/>
        <w:shd w:val="clear" w:color="auto" w:fill="auto"/>
        <w:rPr>
          <w:i/>
          <w:iCs/>
        </w:rPr>
      </w:pPr>
      <w:r w:rsidRPr="0000387B">
        <w:rPr>
          <w:i/>
          <w:iCs/>
        </w:rPr>
        <w:t>R3 has established a neighbor relationship with R1 and R2. Note: OSPF interface authentication and area authentication implement OSPF packet authentication on OSPF interfaces.</w:t>
      </w:r>
    </w:p>
    <w:p w14:paraId="11CF686C" w14:textId="77777777" w:rsidR="00BA0562" w:rsidRDefault="00BA0562" w:rsidP="002075CB">
      <w:pPr>
        <w:pStyle w:val="Step"/>
        <w:outlineLvl w:val="9"/>
      </w:pPr>
      <w:r>
        <w:t>Assume that R1 is the egress of all networks. Therefore, R1 advertises the default route to OSPF.</w:t>
      </w:r>
    </w:p>
    <w:p w14:paraId="5CE5A876" w14:textId="77777777" w:rsidR="00BA0562" w:rsidRDefault="00BA0562" w:rsidP="0000387B">
      <w:r>
        <w:t># Advertise the default route on R1.</w:t>
      </w:r>
    </w:p>
    <w:p w14:paraId="717C9DAB" w14:textId="77777777" w:rsidR="00BA0562" w:rsidRDefault="00BA0562" w:rsidP="0000387B">
      <w:pPr>
        <w:pStyle w:val="TerminalDisplay"/>
      </w:pPr>
      <w:r>
        <w:t xml:space="preserve">[R1]ospf </w:t>
      </w:r>
    </w:p>
    <w:p w14:paraId="54B98B0D" w14:textId="77777777" w:rsidR="00BA0562" w:rsidRDefault="00BA0562" w:rsidP="0000387B">
      <w:pPr>
        <w:pStyle w:val="TerminalDisplay"/>
      </w:pPr>
      <w:r>
        <w:t>[R1-ospf-1]default-route-advertise always</w:t>
      </w:r>
    </w:p>
    <w:p w14:paraId="6D185B25" w14:textId="77777777" w:rsidR="00BA0562" w:rsidRDefault="00BA0562" w:rsidP="0000387B">
      <w:r>
        <w:lastRenderedPageBreak/>
        <w:t xml:space="preserve">The </w:t>
      </w:r>
      <w:r w:rsidRPr="0000387B">
        <w:rPr>
          <w:b/>
          <w:bCs/>
        </w:rPr>
        <w:t>default-route-advertise</w:t>
      </w:r>
      <w:r>
        <w:t xml:space="preserve"> command advertises the default route to a common OSPF area. If the </w:t>
      </w:r>
      <w:r w:rsidRPr="0000387B">
        <w:rPr>
          <w:b/>
          <w:bCs/>
        </w:rPr>
        <w:t>always</w:t>
      </w:r>
      <w:r>
        <w:t xml:space="preserve"> argument is not specified, the default route is advertised to other routers only when there are active non-OSPF default routes in the routing table of the local router. In this example, no default route exists in the local routing table. Therefore, the </w:t>
      </w:r>
      <w:r w:rsidRPr="0000387B">
        <w:rPr>
          <w:b/>
          <w:bCs/>
        </w:rPr>
        <w:t>always</w:t>
      </w:r>
      <w:r>
        <w:t xml:space="preserve"> argument needs to be used.</w:t>
      </w:r>
    </w:p>
    <w:p w14:paraId="5A6D8A15" w14:textId="77777777" w:rsidR="00BA0562" w:rsidRDefault="00BA0562" w:rsidP="0000387B">
      <w:r>
        <w:t># Display the IP routing tables of R2 and R3.</w:t>
      </w:r>
    </w:p>
    <w:p w14:paraId="37573A58" w14:textId="77777777" w:rsidR="00BA0562" w:rsidRDefault="00BA0562" w:rsidP="0000387B">
      <w:pPr>
        <w:pStyle w:val="TerminalDisplay"/>
      </w:pPr>
      <w:r>
        <w:t xml:space="preserve"> [R2]display ip routing-table </w:t>
      </w:r>
    </w:p>
    <w:p w14:paraId="28661F55" w14:textId="77777777" w:rsidR="00BA0562" w:rsidRDefault="00BA0562" w:rsidP="0000387B">
      <w:pPr>
        <w:pStyle w:val="TerminalDisplay"/>
      </w:pPr>
      <w:r>
        <w:t>Route Flags: R - relay, D - download to fib</w:t>
      </w:r>
    </w:p>
    <w:p w14:paraId="70CCBFCA" w14:textId="77777777" w:rsidR="00BA0562" w:rsidRDefault="00BA0562" w:rsidP="0000387B">
      <w:pPr>
        <w:pStyle w:val="TerminalDisplay"/>
      </w:pPr>
      <w:r>
        <w:t>------------------------------------------------------------------------------------------------------------------------</w:t>
      </w:r>
    </w:p>
    <w:p w14:paraId="79E6A642" w14:textId="77777777" w:rsidR="00BA0562" w:rsidRDefault="00BA0562" w:rsidP="0000387B">
      <w:pPr>
        <w:pStyle w:val="TerminalDisplay"/>
      </w:pPr>
      <w:r>
        <w:t>Routing Tables: Public</w:t>
      </w:r>
    </w:p>
    <w:p w14:paraId="2085382D" w14:textId="77777777" w:rsidR="00BA0562" w:rsidRDefault="00BA0562" w:rsidP="0000387B">
      <w:pPr>
        <w:pStyle w:val="TerminalDisplay"/>
      </w:pPr>
      <w:r>
        <w:t xml:space="preserve">         Destinations : 15       Routes : 16       </w:t>
      </w:r>
    </w:p>
    <w:p w14:paraId="31C8D61D" w14:textId="77777777" w:rsidR="00BA0562" w:rsidRDefault="00BA0562" w:rsidP="0000387B">
      <w:pPr>
        <w:pStyle w:val="TerminalDisplay"/>
      </w:pPr>
    </w:p>
    <w:p w14:paraId="00CAE01E" w14:textId="7C9F3FC0" w:rsidR="00BA0562" w:rsidRDefault="00BA0562" w:rsidP="0000387B">
      <w:pPr>
        <w:pStyle w:val="TerminalDisplay"/>
      </w:pPr>
      <w:r>
        <w:t xml:space="preserve">Destination/Mask    Proto   Pre  </w:t>
      </w:r>
      <w:r w:rsidR="00333340">
        <w:tab/>
      </w:r>
      <w:r>
        <w:t xml:space="preserve">Cost      </w:t>
      </w:r>
      <w:r w:rsidR="00333340">
        <w:tab/>
      </w:r>
      <w:r>
        <w:t xml:space="preserve">Flags   </w:t>
      </w:r>
      <w:r w:rsidR="00333340">
        <w:tab/>
      </w:r>
      <w:r>
        <w:t>NextHop         Interface</w:t>
      </w:r>
    </w:p>
    <w:p w14:paraId="0204A09D" w14:textId="77777777" w:rsidR="00BA0562" w:rsidRDefault="00BA0562" w:rsidP="0000387B">
      <w:pPr>
        <w:pStyle w:val="TerminalDisplay"/>
      </w:pPr>
    </w:p>
    <w:p w14:paraId="069265FB" w14:textId="469D3B07" w:rsidR="00BA0562" w:rsidRDefault="00BA0562" w:rsidP="0000387B">
      <w:pPr>
        <w:pStyle w:val="TerminalDisplay"/>
      </w:pPr>
      <w:r>
        <w:t xml:space="preserve">        0.0</w:t>
      </w:r>
      <w:r w:rsidR="001C5FF3">
        <w:t xml:space="preserve">.0.0/0   </w:t>
      </w:r>
      <w:r w:rsidR="00333340">
        <w:tab/>
      </w:r>
      <w:r w:rsidR="001C5FF3">
        <w:t xml:space="preserve">O_ASE  150  </w:t>
      </w:r>
      <w:r w:rsidR="00333340">
        <w:tab/>
      </w:r>
      <w:r w:rsidR="001C5FF3">
        <w:t xml:space="preserve">1          </w:t>
      </w:r>
      <w:r w:rsidR="00333340">
        <w:tab/>
      </w:r>
      <w:r w:rsidR="001C5FF3">
        <w:t xml:space="preserve">D   </w:t>
      </w:r>
      <w:r w:rsidR="00333340">
        <w:tab/>
      </w:r>
      <w:r w:rsidR="001C5FF3">
        <w:t xml:space="preserve">10.0.12.1      </w:t>
      </w:r>
      <w:r w:rsidR="00333340">
        <w:tab/>
      </w:r>
      <w:r>
        <w:t>GigabitEthernet0/0/3</w:t>
      </w:r>
    </w:p>
    <w:p w14:paraId="395EFCFA" w14:textId="3B1C4559" w:rsidR="00BA0562" w:rsidRDefault="00BA0562" w:rsidP="0000387B">
      <w:pPr>
        <w:pStyle w:val="TerminalDisplay"/>
      </w:pPr>
      <w:r>
        <w:t xml:space="preserve">       10.0.1.1/32  </w:t>
      </w:r>
      <w:r w:rsidR="00333340">
        <w:tab/>
      </w:r>
      <w:r>
        <w:t xml:space="preserve">OSPF   10   </w:t>
      </w:r>
      <w:r w:rsidR="00333340">
        <w:tab/>
      </w:r>
      <w:r w:rsidR="001C5FF3">
        <w:t xml:space="preserve">1           </w:t>
      </w:r>
      <w:r w:rsidR="00333340">
        <w:tab/>
      </w:r>
      <w:r w:rsidR="001C5FF3">
        <w:t xml:space="preserve">D   </w:t>
      </w:r>
      <w:r w:rsidR="00333340">
        <w:tab/>
      </w:r>
      <w:r w:rsidR="001C5FF3">
        <w:t xml:space="preserve">10.0.12.1      </w:t>
      </w:r>
      <w:r w:rsidR="00333340">
        <w:tab/>
      </w:r>
      <w:r>
        <w:t>GigabitEthernet0/0/3</w:t>
      </w:r>
    </w:p>
    <w:p w14:paraId="0C1BC329" w14:textId="573F869E" w:rsidR="00BA0562" w:rsidRDefault="00BA0562" w:rsidP="0000387B">
      <w:pPr>
        <w:pStyle w:val="TerminalDisplay"/>
      </w:pPr>
      <w:r>
        <w:t xml:space="preserve">       10.0.1.</w:t>
      </w:r>
      <w:r w:rsidR="001C5FF3">
        <w:t xml:space="preserve">2/32  </w:t>
      </w:r>
      <w:r w:rsidR="00333340">
        <w:tab/>
      </w:r>
      <w:r w:rsidR="001C5FF3">
        <w:t xml:space="preserve">Direct   0    </w:t>
      </w:r>
      <w:r w:rsidR="00333340">
        <w:tab/>
      </w:r>
      <w:r w:rsidR="001C5FF3">
        <w:t xml:space="preserve">0          </w:t>
      </w:r>
      <w:r w:rsidR="00333340">
        <w:tab/>
      </w:r>
      <w:r>
        <w:t xml:space="preserve">D   </w:t>
      </w:r>
      <w:r w:rsidR="00333340">
        <w:tab/>
      </w:r>
      <w:r>
        <w:t xml:space="preserve">127.0.0.1       </w:t>
      </w:r>
      <w:r w:rsidR="00333340">
        <w:tab/>
      </w:r>
      <w:r>
        <w:t>LoopBack0</w:t>
      </w:r>
    </w:p>
    <w:p w14:paraId="201AA914" w14:textId="18EE5143" w:rsidR="00BA0562" w:rsidRDefault="00BA0562" w:rsidP="0000387B">
      <w:pPr>
        <w:pStyle w:val="TerminalDisplay"/>
      </w:pPr>
      <w:r>
        <w:t xml:space="preserve">       10.0.1.3/32  </w:t>
      </w:r>
      <w:r w:rsidR="00333340">
        <w:tab/>
      </w:r>
      <w:r>
        <w:t xml:space="preserve">OSPF   10   </w:t>
      </w:r>
      <w:r w:rsidR="00333340">
        <w:tab/>
      </w:r>
      <w:r>
        <w:t xml:space="preserve">1           </w:t>
      </w:r>
      <w:r w:rsidR="00333340">
        <w:tab/>
      </w:r>
      <w:r>
        <w:t xml:space="preserve">D   </w:t>
      </w:r>
      <w:r w:rsidR="00333340">
        <w:tab/>
      </w:r>
      <w:r>
        <w:t xml:space="preserve">10.0.23.3       </w:t>
      </w:r>
      <w:r w:rsidR="00333340">
        <w:tab/>
      </w:r>
      <w:r>
        <w:t>GigabitEthernet0/0/4</w:t>
      </w:r>
    </w:p>
    <w:p w14:paraId="39D52C0C" w14:textId="09B04964" w:rsidR="00BA0562" w:rsidRDefault="00BA0562" w:rsidP="0000387B">
      <w:pPr>
        <w:pStyle w:val="TerminalDisplay"/>
      </w:pPr>
      <w:r>
        <w:t xml:space="preserve">      10.0.12.0/24  </w:t>
      </w:r>
      <w:r w:rsidR="00333340">
        <w:tab/>
      </w:r>
      <w:r>
        <w:t xml:space="preserve">Direct   0    </w:t>
      </w:r>
      <w:r w:rsidR="00333340">
        <w:tab/>
      </w:r>
      <w:r w:rsidR="001C5FF3">
        <w:t xml:space="preserve">0           </w:t>
      </w:r>
      <w:r w:rsidR="00333340">
        <w:tab/>
      </w:r>
      <w:r w:rsidR="001C5FF3">
        <w:t xml:space="preserve">D   </w:t>
      </w:r>
      <w:r w:rsidR="00333340">
        <w:tab/>
      </w:r>
      <w:r w:rsidR="001C5FF3">
        <w:t xml:space="preserve">10.0.12.2      </w:t>
      </w:r>
      <w:r w:rsidR="00333340">
        <w:tab/>
      </w:r>
      <w:r>
        <w:t>GigabitEthernet0/0/3</w:t>
      </w:r>
    </w:p>
    <w:p w14:paraId="4207A2A6" w14:textId="4AFC30D5" w:rsidR="00BA0562" w:rsidRDefault="00BA0562" w:rsidP="0000387B">
      <w:pPr>
        <w:pStyle w:val="TerminalDisplay"/>
      </w:pPr>
      <w:r>
        <w:t xml:space="preserve">      10.0.12.2/32  </w:t>
      </w:r>
      <w:r w:rsidR="00333340">
        <w:tab/>
      </w:r>
      <w:r>
        <w:t xml:space="preserve">Direct   0    </w:t>
      </w:r>
      <w:r w:rsidR="00333340">
        <w:tab/>
      </w:r>
      <w:r w:rsidR="001C5FF3">
        <w:t xml:space="preserve">0           </w:t>
      </w:r>
      <w:r w:rsidR="00333340">
        <w:tab/>
      </w:r>
      <w:r w:rsidR="001C5FF3">
        <w:t xml:space="preserve">D   </w:t>
      </w:r>
      <w:r w:rsidR="00333340">
        <w:tab/>
      </w:r>
      <w:r w:rsidR="001C5FF3">
        <w:t xml:space="preserve">127.0.0.1      </w:t>
      </w:r>
      <w:r w:rsidR="00333340">
        <w:tab/>
      </w:r>
      <w:r>
        <w:t>GigabitEthernet0/0/3</w:t>
      </w:r>
    </w:p>
    <w:p w14:paraId="39F78F6D" w14:textId="47EA3B5D" w:rsidR="00BA0562" w:rsidRDefault="00BA0562" w:rsidP="0000387B">
      <w:pPr>
        <w:pStyle w:val="TerminalDisplay"/>
      </w:pPr>
      <w:r>
        <w:t xml:space="preserve">    10.0.12.255/32  </w:t>
      </w:r>
      <w:r w:rsidR="00333340">
        <w:tab/>
      </w:r>
      <w:r>
        <w:t xml:space="preserve">Direct   0    </w:t>
      </w:r>
      <w:r w:rsidR="00333340">
        <w:tab/>
      </w:r>
      <w:r w:rsidR="001C5FF3">
        <w:t xml:space="preserve">0           </w:t>
      </w:r>
      <w:r w:rsidR="00333340">
        <w:tab/>
      </w:r>
      <w:r w:rsidR="001C5FF3">
        <w:t xml:space="preserve">D   </w:t>
      </w:r>
      <w:r w:rsidR="00333340">
        <w:tab/>
      </w:r>
      <w:r w:rsidR="001C5FF3">
        <w:t xml:space="preserve">127.0.0.1      </w:t>
      </w:r>
      <w:r w:rsidR="00333340">
        <w:tab/>
      </w:r>
      <w:r>
        <w:t>GigabitEthernet0/0/3</w:t>
      </w:r>
    </w:p>
    <w:p w14:paraId="69460942" w14:textId="7FF42C68" w:rsidR="00BA0562" w:rsidRDefault="00BA0562" w:rsidP="0000387B">
      <w:pPr>
        <w:pStyle w:val="TerminalDisplay"/>
      </w:pPr>
      <w:r>
        <w:t xml:space="preserve">      10.0.13.0/24  </w:t>
      </w:r>
      <w:r w:rsidR="00333340">
        <w:tab/>
      </w:r>
      <w:r>
        <w:t xml:space="preserve">OSPF   10   </w:t>
      </w:r>
      <w:r w:rsidR="00333340">
        <w:tab/>
      </w:r>
      <w:r>
        <w:t xml:space="preserve">2           </w:t>
      </w:r>
      <w:r w:rsidR="00333340">
        <w:tab/>
      </w:r>
      <w:r>
        <w:t xml:space="preserve">D   </w:t>
      </w:r>
      <w:r w:rsidR="00333340">
        <w:tab/>
      </w:r>
      <w:r>
        <w:t xml:space="preserve">10.0.12.1       </w:t>
      </w:r>
      <w:r w:rsidR="00333340">
        <w:tab/>
      </w:r>
      <w:r>
        <w:t>GigabitEthernet0/0/3</w:t>
      </w:r>
    </w:p>
    <w:p w14:paraId="3EDE1FD0" w14:textId="555898E0" w:rsidR="00BA0562" w:rsidRDefault="00BA0562" w:rsidP="0000387B">
      <w:pPr>
        <w:pStyle w:val="TerminalDisplay"/>
      </w:pPr>
      <w:r>
        <w:t xml:space="preserve">                  </w:t>
      </w:r>
      <w:r w:rsidR="00333340">
        <w:tab/>
      </w:r>
      <w:r>
        <w:t xml:space="preserve">OSPF   10   </w:t>
      </w:r>
      <w:r w:rsidR="00333340">
        <w:tab/>
      </w:r>
      <w:r>
        <w:t xml:space="preserve">2           </w:t>
      </w:r>
      <w:r w:rsidR="00333340">
        <w:tab/>
      </w:r>
      <w:r>
        <w:t xml:space="preserve">D   </w:t>
      </w:r>
      <w:r w:rsidR="00333340">
        <w:tab/>
      </w:r>
      <w:r>
        <w:t xml:space="preserve">10.0.23.3       </w:t>
      </w:r>
      <w:r w:rsidR="00333340">
        <w:tab/>
      </w:r>
      <w:r>
        <w:t>GigabitEthernet0/0/4</w:t>
      </w:r>
    </w:p>
    <w:p w14:paraId="6A774B8C" w14:textId="42EDB665" w:rsidR="00BA0562" w:rsidRDefault="00BA0562" w:rsidP="0000387B">
      <w:pPr>
        <w:pStyle w:val="TerminalDisplay"/>
      </w:pPr>
      <w:r>
        <w:t xml:space="preserve">      10.0.23.0/24  </w:t>
      </w:r>
      <w:r w:rsidR="00333340">
        <w:tab/>
      </w:r>
      <w:r>
        <w:t xml:space="preserve">Direct   0   </w:t>
      </w:r>
      <w:r w:rsidR="001C5FF3">
        <w:t xml:space="preserve"> </w:t>
      </w:r>
      <w:r w:rsidR="00333340">
        <w:tab/>
      </w:r>
      <w:r w:rsidR="001C5FF3">
        <w:t xml:space="preserve">0           </w:t>
      </w:r>
      <w:r w:rsidR="00333340">
        <w:tab/>
      </w:r>
      <w:r w:rsidR="001C5FF3">
        <w:t xml:space="preserve">D   </w:t>
      </w:r>
      <w:r w:rsidR="00333340">
        <w:tab/>
      </w:r>
      <w:r w:rsidR="001C5FF3">
        <w:t xml:space="preserve">10.0.23.2     </w:t>
      </w:r>
      <w:r>
        <w:t xml:space="preserve"> </w:t>
      </w:r>
      <w:r w:rsidR="00333340">
        <w:tab/>
      </w:r>
      <w:r>
        <w:t>GigabitEthernet0/0/4</w:t>
      </w:r>
    </w:p>
    <w:p w14:paraId="7D9A23A8" w14:textId="347B258C" w:rsidR="00BA0562" w:rsidRDefault="00BA0562" w:rsidP="0000387B">
      <w:pPr>
        <w:pStyle w:val="TerminalDisplay"/>
      </w:pPr>
      <w:r>
        <w:t xml:space="preserve">      10.0.23.2/32  </w:t>
      </w:r>
      <w:r w:rsidR="00333340">
        <w:tab/>
      </w:r>
      <w:r>
        <w:t xml:space="preserve">Direct   0    </w:t>
      </w:r>
      <w:r w:rsidR="00333340">
        <w:tab/>
      </w:r>
      <w:r w:rsidR="001C5FF3">
        <w:t xml:space="preserve">0           </w:t>
      </w:r>
      <w:r w:rsidR="00333340">
        <w:tab/>
      </w:r>
      <w:r w:rsidR="001C5FF3">
        <w:t xml:space="preserve">D   </w:t>
      </w:r>
      <w:r w:rsidR="00333340">
        <w:tab/>
      </w:r>
      <w:r w:rsidR="001C5FF3">
        <w:t xml:space="preserve">127.0.0.1      </w:t>
      </w:r>
      <w:r w:rsidR="00333340">
        <w:tab/>
      </w:r>
      <w:r>
        <w:t>GigabitEthernet0/0/4</w:t>
      </w:r>
    </w:p>
    <w:p w14:paraId="1D56D028" w14:textId="735C3210" w:rsidR="00BA0562" w:rsidRDefault="00BA0562" w:rsidP="0000387B">
      <w:pPr>
        <w:pStyle w:val="TerminalDisplay"/>
      </w:pPr>
      <w:r>
        <w:t xml:space="preserve">    10.0.23.255/32  </w:t>
      </w:r>
      <w:r w:rsidR="00333340">
        <w:tab/>
      </w:r>
      <w:r>
        <w:t xml:space="preserve">Direct   0    </w:t>
      </w:r>
      <w:r w:rsidR="00333340">
        <w:tab/>
      </w:r>
      <w:r w:rsidR="001C5FF3">
        <w:t xml:space="preserve">0           </w:t>
      </w:r>
      <w:r w:rsidR="00333340">
        <w:tab/>
      </w:r>
      <w:r w:rsidR="001C5FF3">
        <w:t xml:space="preserve">D   </w:t>
      </w:r>
      <w:r w:rsidR="00333340">
        <w:tab/>
      </w:r>
      <w:r w:rsidR="001C5FF3">
        <w:t xml:space="preserve">127.0.0.1      </w:t>
      </w:r>
      <w:r w:rsidR="00333340">
        <w:tab/>
      </w:r>
      <w:r>
        <w:t>GigabitEthernet0/0/4</w:t>
      </w:r>
    </w:p>
    <w:p w14:paraId="267C4634" w14:textId="4B399E42" w:rsidR="00BA0562" w:rsidRDefault="00BA0562" w:rsidP="0000387B">
      <w:pPr>
        <w:pStyle w:val="TerminalDisplay"/>
      </w:pPr>
      <w:r>
        <w:t xml:space="preserve">      127.0.0.0/8   </w:t>
      </w:r>
      <w:r w:rsidR="00333340">
        <w:tab/>
      </w:r>
      <w:r>
        <w:t xml:space="preserve">Direct   0    </w:t>
      </w:r>
      <w:r w:rsidR="00333340">
        <w:tab/>
      </w:r>
      <w:r>
        <w:t xml:space="preserve">0           </w:t>
      </w:r>
      <w:r w:rsidR="00333340">
        <w:tab/>
      </w:r>
      <w:r>
        <w:t xml:space="preserve">D   </w:t>
      </w:r>
      <w:r w:rsidR="00333340">
        <w:tab/>
      </w:r>
      <w:r>
        <w:t xml:space="preserve">127.0.0.1       </w:t>
      </w:r>
      <w:r w:rsidR="00333340">
        <w:tab/>
      </w:r>
      <w:r>
        <w:t>InLoopBack0</w:t>
      </w:r>
    </w:p>
    <w:p w14:paraId="089E1129" w14:textId="7C79283C" w:rsidR="00BA0562" w:rsidRDefault="00BA0562" w:rsidP="0000387B">
      <w:pPr>
        <w:pStyle w:val="TerminalDisplay"/>
      </w:pPr>
      <w:r>
        <w:t xml:space="preserve">      127.0.0.1/32  </w:t>
      </w:r>
      <w:r w:rsidR="00333340">
        <w:tab/>
      </w:r>
      <w:r>
        <w:t xml:space="preserve">Direct   0    </w:t>
      </w:r>
      <w:r w:rsidR="00333340">
        <w:tab/>
      </w:r>
      <w:r>
        <w:t xml:space="preserve">0           </w:t>
      </w:r>
      <w:r w:rsidR="00333340">
        <w:tab/>
      </w:r>
      <w:r>
        <w:t xml:space="preserve">D   </w:t>
      </w:r>
      <w:r w:rsidR="00333340">
        <w:tab/>
      </w:r>
      <w:r>
        <w:t xml:space="preserve">127.0.0.1       </w:t>
      </w:r>
      <w:r w:rsidR="00333340">
        <w:tab/>
      </w:r>
      <w:r>
        <w:t>InLoopBack0</w:t>
      </w:r>
    </w:p>
    <w:p w14:paraId="33050453" w14:textId="4F0972F8" w:rsidR="00BA0562" w:rsidRDefault="00BA0562" w:rsidP="0000387B">
      <w:pPr>
        <w:pStyle w:val="TerminalDisplay"/>
      </w:pPr>
      <w:r>
        <w:t xml:space="preserve">127.255.255.255/32  </w:t>
      </w:r>
      <w:r w:rsidR="00333340">
        <w:tab/>
      </w:r>
      <w:r>
        <w:t xml:space="preserve">Direct   0    </w:t>
      </w:r>
      <w:r w:rsidR="00333340">
        <w:tab/>
      </w:r>
      <w:r>
        <w:t xml:space="preserve">0           </w:t>
      </w:r>
      <w:r w:rsidR="00333340">
        <w:tab/>
      </w:r>
      <w:r>
        <w:t xml:space="preserve">D   </w:t>
      </w:r>
      <w:r w:rsidR="00333340">
        <w:tab/>
      </w:r>
      <w:r>
        <w:t xml:space="preserve">127.0.0.1       </w:t>
      </w:r>
      <w:r w:rsidR="00333340">
        <w:tab/>
      </w:r>
      <w:r>
        <w:t>InLoopBack0</w:t>
      </w:r>
    </w:p>
    <w:p w14:paraId="6283A0FE" w14:textId="388C6099" w:rsidR="00BA0562" w:rsidRDefault="00BA0562" w:rsidP="0000387B">
      <w:pPr>
        <w:pStyle w:val="TerminalDisplay"/>
      </w:pPr>
      <w:r>
        <w:t xml:space="preserve">255.255.255.255/32  </w:t>
      </w:r>
      <w:r w:rsidR="00333340">
        <w:tab/>
      </w:r>
      <w:r>
        <w:t xml:space="preserve">Direct   0    </w:t>
      </w:r>
      <w:r w:rsidR="00333340">
        <w:tab/>
      </w:r>
      <w:r>
        <w:t xml:space="preserve">0           </w:t>
      </w:r>
      <w:r w:rsidR="00333340">
        <w:tab/>
      </w:r>
      <w:r>
        <w:t xml:space="preserve">D   </w:t>
      </w:r>
      <w:r w:rsidR="00333340">
        <w:tab/>
      </w:r>
      <w:r>
        <w:t xml:space="preserve">127.0.0.1       </w:t>
      </w:r>
      <w:r w:rsidR="00333340">
        <w:tab/>
      </w:r>
      <w:r>
        <w:t>InLoopBack0</w:t>
      </w:r>
    </w:p>
    <w:p w14:paraId="6EC41CFE" w14:textId="77777777" w:rsidR="00BA0562" w:rsidRDefault="00BA0562" w:rsidP="00E83F9E"/>
    <w:p w14:paraId="74992B9D" w14:textId="77777777" w:rsidR="00BA0562" w:rsidRDefault="00BA0562" w:rsidP="0000387B">
      <w:pPr>
        <w:pStyle w:val="TerminalDisplay"/>
      </w:pPr>
      <w:r>
        <w:t xml:space="preserve">[R3]display ip routing-table </w:t>
      </w:r>
    </w:p>
    <w:p w14:paraId="332B233E" w14:textId="77777777" w:rsidR="00BA0562" w:rsidRDefault="00BA0562" w:rsidP="0000387B">
      <w:pPr>
        <w:pStyle w:val="TerminalDisplay"/>
      </w:pPr>
      <w:r>
        <w:t>Route Flags: R - relay, D - download to fib</w:t>
      </w:r>
    </w:p>
    <w:p w14:paraId="18F3C915" w14:textId="77777777" w:rsidR="00BA0562" w:rsidRDefault="00BA0562" w:rsidP="0000387B">
      <w:pPr>
        <w:pStyle w:val="TerminalDisplay"/>
      </w:pPr>
      <w:r>
        <w:t>------------------------------------------------------------------------------------------------------------------------</w:t>
      </w:r>
    </w:p>
    <w:p w14:paraId="5B75F003" w14:textId="77777777" w:rsidR="00BA0562" w:rsidRDefault="00BA0562" w:rsidP="0000387B">
      <w:pPr>
        <w:pStyle w:val="TerminalDisplay"/>
      </w:pPr>
      <w:r>
        <w:t>Routing Tables: Public</w:t>
      </w:r>
    </w:p>
    <w:p w14:paraId="56858492" w14:textId="77777777" w:rsidR="00BA0562" w:rsidRDefault="00BA0562" w:rsidP="0000387B">
      <w:pPr>
        <w:pStyle w:val="TerminalDisplay"/>
      </w:pPr>
      <w:r>
        <w:t xml:space="preserve">         Destinations : 15       Routes : 16       </w:t>
      </w:r>
    </w:p>
    <w:p w14:paraId="5B3BBAF1" w14:textId="77777777" w:rsidR="00BA0562" w:rsidRDefault="00BA0562" w:rsidP="0000387B">
      <w:pPr>
        <w:pStyle w:val="TerminalDisplay"/>
      </w:pPr>
    </w:p>
    <w:p w14:paraId="1D7F8A97" w14:textId="1942B6CF" w:rsidR="00BA0562" w:rsidRDefault="00BA0562" w:rsidP="0000387B">
      <w:pPr>
        <w:pStyle w:val="TerminalDisplay"/>
      </w:pPr>
      <w:r>
        <w:t xml:space="preserve">Destination/Mask    </w:t>
      </w:r>
      <w:r w:rsidR="00333340">
        <w:tab/>
      </w:r>
      <w:r>
        <w:t xml:space="preserve">Proto   Pre  </w:t>
      </w:r>
      <w:r w:rsidR="00333340">
        <w:tab/>
      </w:r>
      <w:r>
        <w:t>Cost      Flags   NextHop         Interface</w:t>
      </w:r>
    </w:p>
    <w:p w14:paraId="40F490EE" w14:textId="77777777" w:rsidR="00BA0562" w:rsidRDefault="00BA0562" w:rsidP="0000387B">
      <w:pPr>
        <w:pStyle w:val="TerminalDisplay"/>
      </w:pPr>
    </w:p>
    <w:p w14:paraId="0168DEA5" w14:textId="009618D1" w:rsidR="00BA0562" w:rsidRDefault="00BA0562" w:rsidP="0000387B">
      <w:pPr>
        <w:pStyle w:val="TerminalDisplay"/>
      </w:pPr>
      <w:r>
        <w:t xml:space="preserve">        0.0.0.0/0   </w:t>
      </w:r>
      <w:r w:rsidR="00333340">
        <w:tab/>
      </w:r>
      <w:r>
        <w:t xml:space="preserve">O_ASE  150  </w:t>
      </w:r>
      <w:r w:rsidR="00333340">
        <w:tab/>
      </w:r>
      <w:r>
        <w:t>1           D   10.0.13.1       GigabitEthernet0/0/1</w:t>
      </w:r>
    </w:p>
    <w:p w14:paraId="2F320DCD" w14:textId="7AD60BF8" w:rsidR="00BA0562" w:rsidRDefault="00BA0562" w:rsidP="0000387B">
      <w:pPr>
        <w:pStyle w:val="TerminalDisplay"/>
      </w:pPr>
      <w:r>
        <w:t xml:space="preserve">       10.0.1.1/32  </w:t>
      </w:r>
      <w:r w:rsidR="00333340">
        <w:tab/>
      </w:r>
      <w:r>
        <w:t xml:space="preserve">OSPF   10   </w:t>
      </w:r>
      <w:r w:rsidR="00333340">
        <w:tab/>
      </w:r>
      <w:r>
        <w:t>1           D   10.0.13.1       GigabitEthernet0/0/1</w:t>
      </w:r>
    </w:p>
    <w:p w14:paraId="2E482B3F" w14:textId="3286DCEC" w:rsidR="00BA0562" w:rsidRDefault="00BA0562" w:rsidP="0000387B">
      <w:pPr>
        <w:pStyle w:val="TerminalDisplay"/>
      </w:pPr>
      <w:r>
        <w:t xml:space="preserve">       10.0.1.2/32  </w:t>
      </w:r>
      <w:r w:rsidR="00333340">
        <w:tab/>
      </w:r>
      <w:r>
        <w:t xml:space="preserve">OSPF   10   </w:t>
      </w:r>
      <w:r w:rsidR="00333340">
        <w:tab/>
      </w:r>
      <w:r>
        <w:t>1           D   10.0.23.2       GigabitEthernet0/0/3</w:t>
      </w:r>
    </w:p>
    <w:p w14:paraId="21AFD097" w14:textId="052333CC" w:rsidR="00BA0562" w:rsidRDefault="00BA0562" w:rsidP="0000387B">
      <w:pPr>
        <w:pStyle w:val="TerminalDisplay"/>
      </w:pPr>
      <w:r>
        <w:t xml:space="preserve">       10.0.1.3/32  </w:t>
      </w:r>
      <w:r w:rsidR="00333340">
        <w:tab/>
      </w:r>
      <w:r>
        <w:t xml:space="preserve">Direct   0    </w:t>
      </w:r>
      <w:r w:rsidR="00333340">
        <w:tab/>
      </w:r>
      <w:r>
        <w:t>0           D   127.0.0.1       LoopBack0</w:t>
      </w:r>
    </w:p>
    <w:p w14:paraId="70E1F1A1" w14:textId="2F6BF579" w:rsidR="00BA0562" w:rsidRDefault="00BA0562" w:rsidP="0000387B">
      <w:pPr>
        <w:pStyle w:val="TerminalDisplay"/>
      </w:pPr>
      <w:r>
        <w:t xml:space="preserve">      10.0.12.0/24  </w:t>
      </w:r>
      <w:r w:rsidR="00333340">
        <w:tab/>
      </w:r>
      <w:r>
        <w:t xml:space="preserve">OSPF   10   </w:t>
      </w:r>
      <w:r w:rsidR="00333340">
        <w:tab/>
      </w:r>
      <w:r>
        <w:t>2           D   10.0.23.2       GigabitEthernet0/0/3</w:t>
      </w:r>
    </w:p>
    <w:p w14:paraId="26FF9B99" w14:textId="5BB4F2DE" w:rsidR="00BA0562" w:rsidRDefault="00BA0562" w:rsidP="0000387B">
      <w:pPr>
        <w:pStyle w:val="TerminalDisplay"/>
      </w:pPr>
      <w:r>
        <w:t xml:space="preserve">                  </w:t>
      </w:r>
      <w:r w:rsidR="00333340">
        <w:tab/>
      </w:r>
      <w:r>
        <w:t xml:space="preserve">OSPF   10   </w:t>
      </w:r>
      <w:r w:rsidR="00333340">
        <w:tab/>
      </w:r>
      <w:r>
        <w:t>2           D   10.0.13.1       GigabitEthernet0/0/1</w:t>
      </w:r>
    </w:p>
    <w:p w14:paraId="3701003E" w14:textId="47D610EB" w:rsidR="00BA0562" w:rsidRDefault="00BA0562" w:rsidP="0000387B">
      <w:pPr>
        <w:pStyle w:val="TerminalDisplay"/>
      </w:pPr>
      <w:r>
        <w:t xml:space="preserve">      10.0.13.0/24  </w:t>
      </w:r>
      <w:r w:rsidR="00333340">
        <w:tab/>
      </w:r>
      <w:r>
        <w:t xml:space="preserve">Direct   0    </w:t>
      </w:r>
      <w:r w:rsidR="00333340">
        <w:tab/>
      </w:r>
      <w:r>
        <w:t>0           D   10.0.13.3       GigabitEthernet0/0/1</w:t>
      </w:r>
    </w:p>
    <w:p w14:paraId="3C732530" w14:textId="7A53D67E" w:rsidR="00BA0562" w:rsidRDefault="00BA0562" w:rsidP="0000387B">
      <w:pPr>
        <w:pStyle w:val="TerminalDisplay"/>
      </w:pPr>
      <w:r>
        <w:t xml:space="preserve">      10.0.13.3/32  </w:t>
      </w:r>
      <w:r w:rsidR="00333340">
        <w:tab/>
      </w:r>
      <w:r>
        <w:t xml:space="preserve">Direct   0    </w:t>
      </w:r>
      <w:r w:rsidR="00333340">
        <w:tab/>
      </w:r>
      <w:r>
        <w:t>0           D   127.0.0.1       GigabitEthernet0/0/1</w:t>
      </w:r>
    </w:p>
    <w:p w14:paraId="28667409" w14:textId="7D5898C7" w:rsidR="00BA0562" w:rsidRDefault="00BA0562" w:rsidP="0000387B">
      <w:pPr>
        <w:pStyle w:val="TerminalDisplay"/>
      </w:pPr>
      <w:r>
        <w:t xml:space="preserve">    10.0.13.255/32  </w:t>
      </w:r>
      <w:r w:rsidR="00333340">
        <w:tab/>
      </w:r>
      <w:r>
        <w:t xml:space="preserve">Direct   0    </w:t>
      </w:r>
      <w:r w:rsidR="00333340">
        <w:tab/>
      </w:r>
      <w:r>
        <w:t>0           D   127.0.0.1       GigabitEthernet0/0/1</w:t>
      </w:r>
    </w:p>
    <w:p w14:paraId="7D7E4FB0" w14:textId="4AEA17FB" w:rsidR="00BA0562" w:rsidRDefault="00BA0562" w:rsidP="0000387B">
      <w:pPr>
        <w:pStyle w:val="TerminalDisplay"/>
      </w:pPr>
      <w:r>
        <w:t xml:space="preserve">      10.0.23.0/24  </w:t>
      </w:r>
      <w:r w:rsidR="00333340">
        <w:tab/>
      </w:r>
      <w:r>
        <w:t xml:space="preserve">Direct   0    </w:t>
      </w:r>
      <w:r w:rsidR="00333340">
        <w:tab/>
      </w:r>
      <w:r>
        <w:t>0           D   10.0.23.3       GigabitEthernet0/0/3</w:t>
      </w:r>
    </w:p>
    <w:p w14:paraId="71C40BA5" w14:textId="11A6E49C" w:rsidR="00BA0562" w:rsidRDefault="00BA0562" w:rsidP="0000387B">
      <w:pPr>
        <w:pStyle w:val="TerminalDisplay"/>
      </w:pPr>
      <w:r>
        <w:t xml:space="preserve">      10.0.23.3/32  </w:t>
      </w:r>
      <w:r w:rsidR="00333340">
        <w:tab/>
      </w:r>
      <w:r>
        <w:t xml:space="preserve">Direct   0    </w:t>
      </w:r>
      <w:r w:rsidR="00333340">
        <w:tab/>
      </w:r>
      <w:r>
        <w:t>0           D   127.0.0.1       GigabitEthernet0/0/3</w:t>
      </w:r>
    </w:p>
    <w:p w14:paraId="08FFAAC3" w14:textId="4A9CE1C7" w:rsidR="00BA0562" w:rsidRDefault="00BA0562" w:rsidP="0000387B">
      <w:pPr>
        <w:pStyle w:val="TerminalDisplay"/>
      </w:pPr>
      <w:r>
        <w:t xml:space="preserve">    10.0.23.255/32  </w:t>
      </w:r>
      <w:r w:rsidR="00333340">
        <w:tab/>
      </w:r>
      <w:r>
        <w:t xml:space="preserve">Direct   0    </w:t>
      </w:r>
      <w:r w:rsidR="00333340">
        <w:tab/>
      </w:r>
      <w:r>
        <w:t>0           D   127.0.0.1       GigabitEthernet0/0/3</w:t>
      </w:r>
    </w:p>
    <w:p w14:paraId="5346AB05" w14:textId="7F8E7677" w:rsidR="00BA0562" w:rsidRDefault="00BA0562" w:rsidP="0000387B">
      <w:pPr>
        <w:pStyle w:val="TerminalDisplay"/>
      </w:pPr>
      <w:r>
        <w:lastRenderedPageBreak/>
        <w:t xml:space="preserve">      127.0.0.0/8   </w:t>
      </w:r>
      <w:r w:rsidR="00333340">
        <w:tab/>
      </w:r>
      <w:r>
        <w:t xml:space="preserve">Direct   0    </w:t>
      </w:r>
      <w:r w:rsidR="00333340">
        <w:tab/>
      </w:r>
      <w:r>
        <w:t>0           D   127.0.0.1       InLoopBack0</w:t>
      </w:r>
    </w:p>
    <w:p w14:paraId="591BB0C9" w14:textId="1763B802" w:rsidR="00BA0562" w:rsidRDefault="00BA0562" w:rsidP="0000387B">
      <w:pPr>
        <w:pStyle w:val="TerminalDisplay"/>
      </w:pPr>
      <w:r>
        <w:t xml:space="preserve">      127.0.0.1/32  </w:t>
      </w:r>
      <w:r w:rsidR="00333340">
        <w:tab/>
      </w:r>
      <w:r>
        <w:t xml:space="preserve">Direct   0    </w:t>
      </w:r>
      <w:r w:rsidR="00333340">
        <w:tab/>
      </w:r>
      <w:r>
        <w:t>0           D   127.0.0.1       InLoopBack0</w:t>
      </w:r>
    </w:p>
    <w:p w14:paraId="165A0449" w14:textId="6796D31B" w:rsidR="00BA0562" w:rsidRDefault="00BA0562" w:rsidP="0000387B">
      <w:pPr>
        <w:pStyle w:val="TerminalDisplay"/>
      </w:pPr>
      <w:r>
        <w:t xml:space="preserve">127.255.255.255/32  </w:t>
      </w:r>
      <w:r w:rsidR="00333340">
        <w:tab/>
      </w:r>
      <w:r>
        <w:t xml:space="preserve">Direct   0    </w:t>
      </w:r>
      <w:r w:rsidR="00333340">
        <w:tab/>
      </w:r>
      <w:r>
        <w:t>0           D   127.0.0.1       InLoopBack0</w:t>
      </w:r>
    </w:p>
    <w:p w14:paraId="16632243" w14:textId="202D9D5C" w:rsidR="00BA0562" w:rsidRDefault="00BA0562" w:rsidP="0000387B">
      <w:pPr>
        <w:pStyle w:val="TerminalDisplay"/>
      </w:pPr>
      <w:r>
        <w:t xml:space="preserve">255.255.255.255/32  </w:t>
      </w:r>
      <w:r w:rsidR="00333340">
        <w:tab/>
      </w:r>
      <w:r>
        <w:t xml:space="preserve">Direct   0    </w:t>
      </w:r>
      <w:r w:rsidR="00333340">
        <w:tab/>
      </w:r>
      <w:r>
        <w:t>0           D   127.0.0.1       InLoopBack0</w:t>
      </w:r>
    </w:p>
    <w:p w14:paraId="74263197" w14:textId="77777777" w:rsidR="00BA0562" w:rsidRPr="0000387B" w:rsidRDefault="00BA0562" w:rsidP="0000387B">
      <w:pPr>
        <w:pStyle w:val="TerminalDisplay"/>
        <w:shd w:val="clear" w:color="auto" w:fill="auto"/>
        <w:rPr>
          <w:i/>
          <w:iCs/>
        </w:rPr>
      </w:pPr>
      <w:r w:rsidRPr="0000387B">
        <w:rPr>
          <w:i/>
          <w:iCs/>
        </w:rPr>
        <w:t>R2 and R3 have learned the default route.</w:t>
      </w:r>
    </w:p>
    <w:p w14:paraId="7849521B" w14:textId="77777777" w:rsidR="00BA0562" w:rsidRDefault="00BA0562" w:rsidP="002075CB">
      <w:pPr>
        <w:pStyle w:val="Step"/>
        <w:outlineLvl w:val="9"/>
      </w:pPr>
      <w:r>
        <w:t>Change the cost values of interfaces on R1 so that LoopBack0 on R1 can reach LoopBack0 on R2 via R3.</w:t>
      </w:r>
    </w:p>
    <w:p w14:paraId="2FDFD783" w14:textId="086A01BF" w:rsidR="00BA0562" w:rsidRDefault="00BA0562" w:rsidP="0000387B">
      <w:r>
        <w:t># According to the routing table of R1, the cost of the route from R1 to LoopBack</w:t>
      </w:r>
      <w:r w:rsidR="00571644">
        <w:t>0</w:t>
      </w:r>
      <w:r>
        <w:t xml:space="preserve"> of R2 is 1, and the cost of the route from R1 to R2 via R3 is 2. Therefore, you only need to</w:t>
      </w:r>
      <w:r w:rsidR="00571644">
        <w:t xml:space="preserve"> change the cost of the route from R1 to LoopBack0 of R2 to</w:t>
      </w:r>
      <w:r>
        <w:t xml:space="preserve"> ensure that </w:t>
      </w:r>
      <w:r w:rsidR="00571644">
        <w:t>the value</w:t>
      </w:r>
      <w:r>
        <w:t xml:space="preserve"> is greater than 2.</w:t>
      </w:r>
    </w:p>
    <w:p w14:paraId="395B8040" w14:textId="77777777" w:rsidR="00BA0562" w:rsidRDefault="00BA0562" w:rsidP="0000387B">
      <w:pPr>
        <w:pStyle w:val="TerminalDisplay"/>
      </w:pPr>
      <w:r>
        <w:t xml:space="preserve">[R1]interface GigabitEthernet0/0/3 </w:t>
      </w:r>
    </w:p>
    <w:p w14:paraId="0653F1EB" w14:textId="77777777" w:rsidR="00BA0562" w:rsidRDefault="00BA0562" w:rsidP="0000387B">
      <w:pPr>
        <w:pStyle w:val="TerminalDisplay"/>
      </w:pPr>
      <w:r>
        <w:t>[R1- GigabitEthernet0/0/3]ospf cost 10</w:t>
      </w:r>
    </w:p>
    <w:p w14:paraId="5D746F9A" w14:textId="77777777" w:rsidR="00BA0562" w:rsidRDefault="00BA0562" w:rsidP="0000387B">
      <w:r>
        <w:t># Display the routing table of R1.</w:t>
      </w:r>
    </w:p>
    <w:p w14:paraId="56EA5FBB" w14:textId="77777777" w:rsidR="00BA0562" w:rsidRDefault="00BA0562" w:rsidP="0000387B">
      <w:pPr>
        <w:pStyle w:val="TerminalDisplay"/>
      </w:pPr>
      <w:r>
        <w:t xml:space="preserve">[R1]display ip routing-table </w:t>
      </w:r>
    </w:p>
    <w:p w14:paraId="78675B47" w14:textId="77777777" w:rsidR="00BA0562" w:rsidRDefault="00BA0562" w:rsidP="0000387B">
      <w:pPr>
        <w:pStyle w:val="TerminalDisplay"/>
      </w:pPr>
      <w:r>
        <w:t>Route Flags: R - relay, D - download to fib</w:t>
      </w:r>
    </w:p>
    <w:p w14:paraId="3025A489" w14:textId="77777777" w:rsidR="00BA0562" w:rsidRDefault="00BA0562" w:rsidP="0000387B">
      <w:pPr>
        <w:pStyle w:val="TerminalDisplay"/>
      </w:pPr>
      <w:r>
        <w:t>--------------------------------------------------------------------------------------------------------------</w:t>
      </w:r>
      <w:r w:rsidR="00FE2B14">
        <w:t>------------------</w:t>
      </w:r>
    </w:p>
    <w:p w14:paraId="2F25EB6B" w14:textId="77777777" w:rsidR="00BA0562" w:rsidRDefault="00BA0562" w:rsidP="0000387B">
      <w:pPr>
        <w:pStyle w:val="TerminalDisplay"/>
      </w:pPr>
      <w:r>
        <w:t>Routing Tables: Public</w:t>
      </w:r>
    </w:p>
    <w:p w14:paraId="5CC544EE" w14:textId="77777777" w:rsidR="00BA0562" w:rsidRDefault="00BA0562" w:rsidP="0000387B">
      <w:pPr>
        <w:pStyle w:val="TerminalDisplay"/>
      </w:pPr>
      <w:r>
        <w:t xml:space="preserve">         Destinations : 14       Routes : 14       </w:t>
      </w:r>
    </w:p>
    <w:p w14:paraId="16F24F3B" w14:textId="77777777" w:rsidR="00BA0562" w:rsidRDefault="00BA0562" w:rsidP="0000387B">
      <w:pPr>
        <w:pStyle w:val="TerminalDisplay"/>
      </w:pPr>
    </w:p>
    <w:p w14:paraId="68D64C12" w14:textId="2A774622" w:rsidR="00BA0562" w:rsidRDefault="00BA0562" w:rsidP="0000387B">
      <w:pPr>
        <w:pStyle w:val="TerminalDisplay"/>
      </w:pPr>
      <w:r>
        <w:t xml:space="preserve">Destination/Mask    </w:t>
      </w:r>
      <w:r w:rsidR="00333340">
        <w:tab/>
      </w:r>
      <w:r>
        <w:t>Proto   Pre  Cost      Flags   NextHop         Interface</w:t>
      </w:r>
    </w:p>
    <w:p w14:paraId="00312CE1" w14:textId="77777777" w:rsidR="00BA0562" w:rsidRDefault="00BA0562" w:rsidP="0000387B">
      <w:pPr>
        <w:pStyle w:val="TerminalDisplay"/>
      </w:pPr>
    </w:p>
    <w:p w14:paraId="79935B26" w14:textId="3CCA448B" w:rsidR="00BA0562" w:rsidRDefault="00BA0562" w:rsidP="0000387B">
      <w:pPr>
        <w:pStyle w:val="TerminalDisplay"/>
      </w:pPr>
      <w:r>
        <w:t xml:space="preserve">       10.0.1.1/32  </w:t>
      </w:r>
      <w:r w:rsidR="00333340">
        <w:tab/>
      </w:r>
      <w:r>
        <w:t xml:space="preserve">Direct   0    0           </w:t>
      </w:r>
      <w:r w:rsidR="00333340">
        <w:tab/>
      </w:r>
      <w:r>
        <w:t xml:space="preserve">D   127.0.0.1       </w:t>
      </w:r>
      <w:r w:rsidR="00333340">
        <w:tab/>
      </w:r>
      <w:r>
        <w:t>LoopBack0</w:t>
      </w:r>
    </w:p>
    <w:p w14:paraId="251CAF7A" w14:textId="36B45932" w:rsidR="00BA0562" w:rsidRPr="0000387B" w:rsidRDefault="00BA0562" w:rsidP="0000387B">
      <w:pPr>
        <w:pStyle w:val="TerminalDisplay"/>
        <w:rPr>
          <w:b/>
          <w:bCs/>
        </w:rPr>
      </w:pPr>
      <w:r w:rsidRPr="0000387B">
        <w:rPr>
          <w:b/>
          <w:bCs/>
        </w:rPr>
        <w:t xml:space="preserve">       10.0.1.2/32  </w:t>
      </w:r>
      <w:r w:rsidR="00333340">
        <w:rPr>
          <w:b/>
          <w:bCs/>
        </w:rPr>
        <w:tab/>
      </w:r>
      <w:r w:rsidRPr="0000387B">
        <w:rPr>
          <w:b/>
          <w:bCs/>
        </w:rPr>
        <w:t xml:space="preserve">OSPF   10   </w:t>
      </w:r>
      <w:r w:rsidR="00614FD9">
        <w:rPr>
          <w:b/>
          <w:bCs/>
        </w:rPr>
        <w:t xml:space="preserve">2           </w:t>
      </w:r>
      <w:r w:rsidR="00333340">
        <w:rPr>
          <w:b/>
          <w:bCs/>
        </w:rPr>
        <w:tab/>
      </w:r>
      <w:r w:rsidR="00614FD9">
        <w:rPr>
          <w:b/>
          <w:bCs/>
        </w:rPr>
        <w:t xml:space="preserve">D   10.0.13.3      </w:t>
      </w:r>
      <w:r w:rsidR="00333340">
        <w:rPr>
          <w:b/>
          <w:bCs/>
        </w:rPr>
        <w:tab/>
      </w:r>
      <w:r w:rsidRPr="0000387B">
        <w:rPr>
          <w:b/>
          <w:bCs/>
        </w:rPr>
        <w:t>GigabitEthernet0/0/1</w:t>
      </w:r>
    </w:p>
    <w:p w14:paraId="5884A81F" w14:textId="3FCE9EB1" w:rsidR="00BA0562" w:rsidRDefault="00BA0562" w:rsidP="0000387B">
      <w:pPr>
        <w:pStyle w:val="TerminalDisplay"/>
      </w:pPr>
      <w:r>
        <w:t xml:space="preserve">       10.0.1.3/32  </w:t>
      </w:r>
      <w:r w:rsidR="00333340">
        <w:tab/>
      </w:r>
      <w:r>
        <w:t xml:space="preserve">OSPF   10   1           </w:t>
      </w:r>
      <w:r w:rsidR="00614FD9">
        <w:t xml:space="preserve"> </w:t>
      </w:r>
      <w:r w:rsidR="00333340">
        <w:tab/>
      </w:r>
      <w:r>
        <w:t xml:space="preserve">D   10.0.13.3       </w:t>
      </w:r>
      <w:r w:rsidR="00333340">
        <w:tab/>
      </w:r>
      <w:r>
        <w:t>GigabitEthernet0/0/1</w:t>
      </w:r>
    </w:p>
    <w:p w14:paraId="74328E11" w14:textId="74AAC9BC" w:rsidR="00BA0562" w:rsidRDefault="00BA0562" w:rsidP="0000387B">
      <w:pPr>
        <w:pStyle w:val="TerminalDisplay"/>
      </w:pPr>
      <w:r>
        <w:t xml:space="preserve">      10.0.12.0/24  </w:t>
      </w:r>
      <w:r w:rsidR="00333340">
        <w:tab/>
      </w:r>
      <w:r>
        <w:t xml:space="preserve">Direct   0    0           </w:t>
      </w:r>
      <w:r w:rsidR="00333340">
        <w:tab/>
      </w:r>
      <w:r>
        <w:t xml:space="preserve">D   10.0.12.1       </w:t>
      </w:r>
      <w:r w:rsidR="00333340">
        <w:tab/>
      </w:r>
      <w:r>
        <w:t>GigabitEthernet0/0/3</w:t>
      </w:r>
    </w:p>
    <w:p w14:paraId="52811617" w14:textId="570A1E8B" w:rsidR="00BA0562" w:rsidRDefault="00BA0562" w:rsidP="0000387B">
      <w:pPr>
        <w:pStyle w:val="TerminalDisplay"/>
      </w:pPr>
      <w:r>
        <w:t xml:space="preserve">      10.0.12.1/32  </w:t>
      </w:r>
      <w:r w:rsidR="00333340">
        <w:tab/>
      </w:r>
      <w:r>
        <w:t xml:space="preserve">Direct   0    0           </w:t>
      </w:r>
      <w:r w:rsidR="00333340">
        <w:tab/>
      </w:r>
      <w:r>
        <w:t xml:space="preserve">D   127.0.0.1       </w:t>
      </w:r>
      <w:r w:rsidR="00333340">
        <w:tab/>
      </w:r>
      <w:r>
        <w:t>GigabitEthernet0/0/3</w:t>
      </w:r>
    </w:p>
    <w:p w14:paraId="3D394A32" w14:textId="18D47C7C" w:rsidR="00BA0562" w:rsidRDefault="00BA0562" w:rsidP="0000387B">
      <w:pPr>
        <w:pStyle w:val="TerminalDisplay"/>
      </w:pPr>
      <w:r>
        <w:t xml:space="preserve">    10.0.12.255/32  </w:t>
      </w:r>
      <w:r w:rsidR="00333340">
        <w:tab/>
      </w:r>
      <w:r>
        <w:t xml:space="preserve">Direct   0    0           </w:t>
      </w:r>
      <w:r w:rsidR="00333340">
        <w:tab/>
      </w:r>
      <w:r>
        <w:t xml:space="preserve">D   127.0.0.1       </w:t>
      </w:r>
      <w:r w:rsidR="00333340">
        <w:tab/>
      </w:r>
      <w:r>
        <w:t>GigabitEthernet0/0/3</w:t>
      </w:r>
    </w:p>
    <w:p w14:paraId="59E031D6" w14:textId="2AB857AC" w:rsidR="00BA0562" w:rsidRDefault="00BA0562" w:rsidP="0000387B">
      <w:pPr>
        <w:pStyle w:val="TerminalDisplay"/>
      </w:pPr>
      <w:r>
        <w:t xml:space="preserve">      10.0.13.0/24  </w:t>
      </w:r>
      <w:r w:rsidR="00333340">
        <w:tab/>
      </w:r>
      <w:r>
        <w:t xml:space="preserve">Direct   0    0           </w:t>
      </w:r>
      <w:r w:rsidR="00333340">
        <w:tab/>
      </w:r>
      <w:r>
        <w:t xml:space="preserve">D   10.0.13.1       </w:t>
      </w:r>
      <w:r w:rsidR="00333340">
        <w:tab/>
      </w:r>
      <w:r>
        <w:t>GigabitEthernet0/0/1</w:t>
      </w:r>
    </w:p>
    <w:p w14:paraId="08E4B823" w14:textId="7D0824EB" w:rsidR="00BA0562" w:rsidRDefault="00BA0562" w:rsidP="0000387B">
      <w:pPr>
        <w:pStyle w:val="TerminalDisplay"/>
      </w:pPr>
      <w:r>
        <w:t xml:space="preserve">      10.0.13.1/32  </w:t>
      </w:r>
      <w:r w:rsidR="00333340">
        <w:tab/>
      </w:r>
      <w:r>
        <w:t xml:space="preserve">Direct   0    0           </w:t>
      </w:r>
      <w:r w:rsidR="00333340">
        <w:tab/>
      </w:r>
      <w:r>
        <w:t xml:space="preserve">D   127.0.0.1       </w:t>
      </w:r>
      <w:r w:rsidR="00333340">
        <w:tab/>
      </w:r>
      <w:r>
        <w:t>GigabitEthernet0/0/1</w:t>
      </w:r>
    </w:p>
    <w:p w14:paraId="4978BE94" w14:textId="3C7D377E" w:rsidR="00BA0562" w:rsidRDefault="00BA0562" w:rsidP="0000387B">
      <w:pPr>
        <w:pStyle w:val="TerminalDisplay"/>
      </w:pPr>
      <w:r>
        <w:t xml:space="preserve">    10.0.13.255/32  </w:t>
      </w:r>
      <w:r w:rsidR="00333340">
        <w:tab/>
      </w:r>
      <w:r>
        <w:t xml:space="preserve">Direct   0    0           </w:t>
      </w:r>
      <w:r w:rsidR="00333340">
        <w:tab/>
      </w:r>
      <w:r>
        <w:t xml:space="preserve">D   127.0.0.1       </w:t>
      </w:r>
      <w:r w:rsidR="00333340">
        <w:tab/>
      </w:r>
      <w:r>
        <w:t>GigabitEthernet0/0/1</w:t>
      </w:r>
    </w:p>
    <w:p w14:paraId="3833FF85" w14:textId="2AC6BACF" w:rsidR="00BA0562" w:rsidRDefault="00BA0562" w:rsidP="0000387B">
      <w:pPr>
        <w:pStyle w:val="TerminalDisplay"/>
      </w:pPr>
      <w:r>
        <w:t xml:space="preserve">      10.0.23.0/24  </w:t>
      </w:r>
      <w:r w:rsidR="00333340">
        <w:tab/>
      </w:r>
      <w:r>
        <w:t xml:space="preserve">OSPF   10   2           </w:t>
      </w:r>
      <w:r w:rsidR="00333340">
        <w:tab/>
      </w:r>
      <w:r>
        <w:t xml:space="preserve">D   10.0.13.3       </w:t>
      </w:r>
      <w:r w:rsidR="00333340">
        <w:tab/>
      </w:r>
      <w:r>
        <w:t>GigabitEthernet0/0/1</w:t>
      </w:r>
    </w:p>
    <w:p w14:paraId="3DDE5D4B" w14:textId="10360106" w:rsidR="00BA0562" w:rsidRDefault="00BA0562" w:rsidP="0000387B">
      <w:pPr>
        <w:pStyle w:val="TerminalDisplay"/>
      </w:pPr>
      <w:r>
        <w:t xml:space="preserve">      127.0.0.0/8   </w:t>
      </w:r>
      <w:r w:rsidR="00333340">
        <w:tab/>
      </w:r>
      <w:r>
        <w:t xml:space="preserve">Direct   0    0           </w:t>
      </w:r>
      <w:r w:rsidR="00333340">
        <w:tab/>
      </w:r>
      <w:r>
        <w:t xml:space="preserve">D   127.0.0.1       </w:t>
      </w:r>
      <w:r w:rsidR="00333340">
        <w:tab/>
      </w:r>
      <w:r>
        <w:t>InLoopBack0</w:t>
      </w:r>
    </w:p>
    <w:p w14:paraId="16ADE722" w14:textId="24F96F77" w:rsidR="00BA0562" w:rsidRDefault="00BA0562" w:rsidP="0000387B">
      <w:pPr>
        <w:pStyle w:val="TerminalDisplay"/>
      </w:pPr>
      <w:r>
        <w:t xml:space="preserve">      127.0.0.1/32  </w:t>
      </w:r>
      <w:r w:rsidR="00333340">
        <w:tab/>
      </w:r>
      <w:r>
        <w:t xml:space="preserve">Direct   0    0           </w:t>
      </w:r>
      <w:r w:rsidR="00333340">
        <w:tab/>
      </w:r>
      <w:r>
        <w:t xml:space="preserve">D   127.0.0.1       </w:t>
      </w:r>
      <w:r w:rsidR="00333340">
        <w:tab/>
      </w:r>
      <w:r>
        <w:t>InLoopBack0</w:t>
      </w:r>
    </w:p>
    <w:p w14:paraId="2888B182" w14:textId="02D20007" w:rsidR="00BA0562" w:rsidRDefault="00BA0562" w:rsidP="0000387B">
      <w:pPr>
        <w:pStyle w:val="TerminalDisplay"/>
      </w:pPr>
      <w:r>
        <w:t xml:space="preserve">127.255.255.255/32  </w:t>
      </w:r>
      <w:r w:rsidR="00333340">
        <w:tab/>
      </w:r>
      <w:r>
        <w:t xml:space="preserve">Direct   0    0           </w:t>
      </w:r>
      <w:r w:rsidR="00333340">
        <w:tab/>
      </w:r>
      <w:r>
        <w:t xml:space="preserve">D   127.0.0.1       </w:t>
      </w:r>
      <w:r w:rsidR="00333340">
        <w:tab/>
      </w:r>
      <w:r>
        <w:t>InLoopBack0</w:t>
      </w:r>
    </w:p>
    <w:p w14:paraId="1F0E9DDF" w14:textId="4D57AC89" w:rsidR="00BA0562" w:rsidRDefault="00BA0562" w:rsidP="0000387B">
      <w:pPr>
        <w:pStyle w:val="TerminalDisplay"/>
      </w:pPr>
      <w:r>
        <w:t xml:space="preserve">255.255.255.255/32  </w:t>
      </w:r>
      <w:r w:rsidR="00333340">
        <w:tab/>
      </w:r>
      <w:r>
        <w:t xml:space="preserve">Direct   0    0           </w:t>
      </w:r>
      <w:r w:rsidR="00333340">
        <w:tab/>
      </w:r>
      <w:r>
        <w:t xml:space="preserve">D   127.0.0.1       </w:t>
      </w:r>
      <w:r w:rsidR="00333340">
        <w:tab/>
      </w:r>
      <w:r>
        <w:t>InLoopBack0</w:t>
      </w:r>
    </w:p>
    <w:p w14:paraId="0ECB3F18" w14:textId="77777777" w:rsidR="00BA0562" w:rsidRPr="0000387B" w:rsidRDefault="00BA0562" w:rsidP="0000387B">
      <w:pPr>
        <w:pStyle w:val="TerminalDisplay"/>
        <w:shd w:val="clear" w:color="auto" w:fill="auto"/>
        <w:rPr>
          <w:i/>
          <w:iCs/>
        </w:rPr>
      </w:pPr>
      <w:r w:rsidRPr="0000387B">
        <w:rPr>
          <w:i/>
          <w:iCs/>
        </w:rPr>
        <w:t>In this case, the next hop of the route from R1 to LoopBack0 on R2 is GigabitEthernet0/0/1 on R3.</w:t>
      </w:r>
    </w:p>
    <w:p w14:paraId="26402F59" w14:textId="77777777" w:rsidR="00BA0562" w:rsidRDefault="00BA0562" w:rsidP="0000387B">
      <w:r>
        <w:t># Verify the result by issuing Tracert commands.</w:t>
      </w:r>
    </w:p>
    <w:p w14:paraId="07652295" w14:textId="77777777" w:rsidR="00BA0562" w:rsidRDefault="00BA0562" w:rsidP="0000387B">
      <w:pPr>
        <w:pStyle w:val="TerminalDisplay"/>
      </w:pPr>
      <w:r>
        <w:t xml:space="preserve">[R1]tracert –a 10.0.1.1 10.0.1.2 </w:t>
      </w:r>
    </w:p>
    <w:p w14:paraId="4DEC58EA" w14:textId="77777777" w:rsidR="00BA0562" w:rsidRDefault="00BA0562" w:rsidP="0000387B">
      <w:pPr>
        <w:pStyle w:val="TerminalDisplay"/>
      </w:pPr>
    </w:p>
    <w:p w14:paraId="7F1BD7FB" w14:textId="77777777" w:rsidR="00BA0562" w:rsidRDefault="00BA0562" w:rsidP="0000387B">
      <w:pPr>
        <w:pStyle w:val="TerminalDisplay"/>
      </w:pPr>
      <w:r>
        <w:t xml:space="preserve"> traceroute to  10.0.1.2(10.0.1.2), max hops: 30 ,packet length: 40,press CTRL_C to break </w:t>
      </w:r>
    </w:p>
    <w:p w14:paraId="6A39A341" w14:textId="77777777" w:rsidR="00BA0562" w:rsidRDefault="00BA0562" w:rsidP="0000387B">
      <w:pPr>
        <w:pStyle w:val="TerminalDisplay"/>
      </w:pPr>
    </w:p>
    <w:p w14:paraId="4038E42F" w14:textId="77777777" w:rsidR="00BA0562" w:rsidRPr="0000387B" w:rsidRDefault="00BA0562" w:rsidP="0000387B">
      <w:pPr>
        <w:pStyle w:val="TerminalDisplay"/>
        <w:rPr>
          <w:b/>
          <w:bCs/>
        </w:rPr>
      </w:pPr>
      <w:r w:rsidRPr="0000387B">
        <w:rPr>
          <w:b/>
          <w:bCs/>
        </w:rPr>
        <w:t xml:space="preserve"> 1 10.0.13.3 40 ms  50 ms  50 ms </w:t>
      </w:r>
    </w:p>
    <w:p w14:paraId="6196A44E" w14:textId="77777777" w:rsidR="00BA0562" w:rsidRDefault="00BA0562" w:rsidP="0000387B">
      <w:pPr>
        <w:pStyle w:val="TerminalDisplay"/>
      </w:pPr>
    </w:p>
    <w:p w14:paraId="6B2A3E3E" w14:textId="77777777" w:rsidR="00BA0562" w:rsidRDefault="00BA0562" w:rsidP="0000387B">
      <w:pPr>
        <w:pStyle w:val="TerminalDisplay"/>
      </w:pPr>
      <w:r>
        <w:t xml:space="preserve"> 2 10.0.23.2 60 ms  110 ms  70 ms</w:t>
      </w:r>
    </w:p>
    <w:p w14:paraId="4EA2BEAB" w14:textId="77777777" w:rsidR="0000387B" w:rsidRDefault="0000387B" w:rsidP="0000387B">
      <w:pPr>
        <w:pStyle w:val="End"/>
      </w:pPr>
      <w:r>
        <w:t>----End</w:t>
      </w:r>
    </w:p>
    <w:p w14:paraId="5479808F" w14:textId="77777777" w:rsidR="00BA0562" w:rsidRDefault="00BA0562" w:rsidP="0000387B">
      <w:pPr>
        <w:pStyle w:val="3"/>
      </w:pPr>
      <w:bookmarkStart w:id="50" w:name="_Toc38986943"/>
      <w:r>
        <w:lastRenderedPageBreak/>
        <w:t>Verification</w:t>
      </w:r>
      <w:bookmarkEnd w:id="50"/>
    </w:p>
    <w:p w14:paraId="5445D101" w14:textId="77777777" w:rsidR="00BA0562" w:rsidRDefault="00BA0562" w:rsidP="002075CB">
      <w:pPr>
        <w:pStyle w:val="ItemStep"/>
        <w:outlineLvl w:val="9"/>
      </w:pPr>
      <w:r>
        <w:t>Test the connectivity between interfaces on different devices using Ping.</w:t>
      </w:r>
    </w:p>
    <w:p w14:paraId="156FF227" w14:textId="77777777" w:rsidR="00BA0562" w:rsidRPr="00782FEE" w:rsidRDefault="00BA0562" w:rsidP="002075CB">
      <w:pPr>
        <w:pStyle w:val="ItemStep"/>
        <w:outlineLvl w:val="9"/>
      </w:pPr>
      <w:r>
        <w:t>Shut down interfaces to simulate link faults and check the changes in routing tables.</w:t>
      </w:r>
    </w:p>
    <w:p w14:paraId="02A96D08" w14:textId="77777777" w:rsidR="00BA0562" w:rsidRDefault="00BA0562" w:rsidP="0000387B">
      <w:pPr>
        <w:pStyle w:val="3"/>
      </w:pPr>
      <w:bookmarkStart w:id="51" w:name="_Toc38986944"/>
      <w:r>
        <w:t>Configuration Reference</w:t>
      </w:r>
      <w:bookmarkEnd w:id="51"/>
    </w:p>
    <w:p w14:paraId="38C87B7D" w14:textId="77777777" w:rsidR="00BA0562" w:rsidRDefault="00BA0562" w:rsidP="0000387B">
      <w:r>
        <w:t>Configuration on R1</w:t>
      </w:r>
    </w:p>
    <w:p w14:paraId="7E362AFF" w14:textId="77777777" w:rsidR="00BA0562" w:rsidRDefault="00BA0562" w:rsidP="0000387B">
      <w:pPr>
        <w:pStyle w:val="TerminalDisplay"/>
      </w:pPr>
      <w:r>
        <w:t>#</w:t>
      </w:r>
    </w:p>
    <w:p w14:paraId="7F1C7F81" w14:textId="77777777" w:rsidR="00BA0562" w:rsidRDefault="00BA0562" w:rsidP="0000387B">
      <w:pPr>
        <w:pStyle w:val="TerminalDisplay"/>
      </w:pPr>
      <w:r>
        <w:t xml:space="preserve"> sysname R1</w:t>
      </w:r>
    </w:p>
    <w:p w14:paraId="03547645" w14:textId="77777777" w:rsidR="00BA0562" w:rsidRDefault="00BA0562" w:rsidP="0000387B">
      <w:pPr>
        <w:pStyle w:val="TerminalDisplay"/>
      </w:pPr>
      <w:r>
        <w:t>#</w:t>
      </w:r>
    </w:p>
    <w:p w14:paraId="5A49F906" w14:textId="77777777" w:rsidR="00BA0562" w:rsidRDefault="00BA0562" w:rsidP="0000387B">
      <w:pPr>
        <w:pStyle w:val="TerminalDisplay"/>
      </w:pPr>
      <w:r>
        <w:t>interface GigabitEthernet0/0/1</w:t>
      </w:r>
    </w:p>
    <w:p w14:paraId="62E351B7" w14:textId="77777777" w:rsidR="00BA0562" w:rsidRDefault="00BA0562" w:rsidP="0000387B">
      <w:pPr>
        <w:pStyle w:val="TerminalDisplay"/>
      </w:pPr>
      <w:r>
        <w:t xml:space="preserve"> ip address 10.0.13.1 255.255.255.0</w:t>
      </w:r>
    </w:p>
    <w:p w14:paraId="45C2D7F6" w14:textId="77777777" w:rsidR="00BA0562" w:rsidRDefault="00BA0562" w:rsidP="0000387B">
      <w:pPr>
        <w:pStyle w:val="TerminalDisplay"/>
      </w:pPr>
      <w:r>
        <w:t xml:space="preserve"> ospf authentication-mode md5 1 cipher %^%#`f*R'6q/RMq(+5*g(sP~SB8oQ49;%7WE:07P7X:W%^%#</w:t>
      </w:r>
    </w:p>
    <w:p w14:paraId="5EE3C338" w14:textId="77777777" w:rsidR="00BA0562" w:rsidRDefault="00BA0562" w:rsidP="0000387B">
      <w:pPr>
        <w:pStyle w:val="TerminalDisplay"/>
      </w:pPr>
      <w:r>
        <w:t>#</w:t>
      </w:r>
    </w:p>
    <w:p w14:paraId="62C526CA" w14:textId="77777777" w:rsidR="00BA0562" w:rsidRDefault="00BA0562" w:rsidP="0000387B">
      <w:pPr>
        <w:pStyle w:val="TerminalDisplay"/>
      </w:pPr>
      <w:r>
        <w:t>interface GigabitEthernet0/0/3</w:t>
      </w:r>
    </w:p>
    <w:p w14:paraId="406DFF5B" w14:textId="77777777" w:rsidR="00BA0562" w:rsidRDefault="00BA0562" w:rsidP="0000387B">
      <w:pPr>
        <w:pStyle w:val="TerminalDisplay"/>
      </w:pPr>
      <w:r>
        <w:t xml:space="preserve"> ip address 10.0.12.1 255.255.255.0</w:t>
      </w:r>
    </w:p>
    <w:p w14:paraId="56EA1615" w14:textId="77777777" w:rsidR="00BA0562" w:rsidRDefault="00BA0562" w:rsidP="0000387B">
      <w:pPr>
        <w:pStyle w:val="TerminalDisplay"/>
      </w:pPr>
      <w:r>
        <w:t xml:space="preserve"> ospf cost 10</w:t>
      </w:r>
    </w:p>
    <w:p w14:paraId="6D5DFD2A" w14:textId="77777777" w:rsidR="00BA0562" w:rsidRDefault="00BA0562" w:rsidP="0000387B">
      <w:pPr>
        <w:pStyle w:val="TerminalDisplay"/>
      </w:pPr>
      <w:r>
        <w:t xml:space="preserve"> ospf authentication-mode md5 1 cipher %^%#]e)pBf~7B0.FM~U;bRAVgE$U&gt;%X;&gt;T\M\tLlYRj2%^%#</w:t>
      </w:r>
    </w:p>
    <w:p w14:paraId="49C636C8" w14:textId="77777777" w:rsidR="00BA0562" w:rsidRDefault="00BA0562" w:rsidP="0000387B">
      <w:pPr>
        <w:pStyle w:val="TerminalDisplay"/>
      </w:pPr>
      <w:r>
        <w:t>#</w:t>
      </w:r>
    </w:p>
    <w:p w14:paraId="543080AE" w14:textId="77777777" w:rsidR="00BA0562" w:rsidRDefault="00BA0562" w:rsidP="0000387B">
      <w:pPr>
        <w:pStyle w:val="TerminalDisplay"/>
      </w:pPr>
      <w:r>
        <w:t>interface LoopBack0</w:t>
      </w:r>
    </w:p>
    <w:p w14:paraId="63C56DDF" w14:textId="77777777" w:rsidR="00BA0562" w:rsidRDefault="00BA0562" w:rsidP="0000387B">
      <w:pPr>
        <w:pStyle w:val="TerminalDisplay"/>
      </w:pPr>
      <w:r>
        <w:t xml:space="preserve"> ip address 10.0.1.1 255.255.255.255</w:t>
      </w:r>
    </w:p>
    <w:p w14:paraId="2814FBF9" w14:textId="77777777" w:rsidR="00BA0562" w:rsidRDefault="00BA0562" w:rsidP="0000387B">
      <w:pPr>
        <w:pStyle w:val="TerminalDisplay"/>
      </w:pPr>
      <w:r>
        <w:t>#</w:t>
      </w:r>
    </w:p>
    <w:p w14:paraId="481351E1" w14:textId="77777777" w:rsidR="00BA0562" w:rsidRDefault="00BA0562" w:rsidP="0000387B">
      <w:pPr>
        <w:pStyle w:val="TerminalDisplay"/>
      </w:pPr>
      <w:r>
        <w:t>ospf 1</w:t>
      </w:r>
    </w:p>
    <w:p w14:paraId="2838F716" w14:textId="77777777" w:rsidR="00BA0562" w:rsidRDefault="00BA0562" w:rsidP="0000387B">
      <w:pPr>
        <w:pStyle w:val="TerminalDisplay"/>
      </w:pPr>
      <w:r>
        <w:t xml:space="preserve"> default-route-advertise always</w:t>
      </w:r>
    </w:p>
    <w:p w14:paraId="2C6BD25F" w14:textId="77777777" w:rsidR="00BA0562" w:rsidRDefault="00BA0562" w:rsidP="0000387B">
      <w:pPr>
        <w:pStyle w:val="TerminalDisplay"/>
      </w:pPr>
      <w:r>
        <w:t xml:space="preserve"> area 0.0.0.0</w:t>
      </w:r>
    </w:p>
    <w:p w14:paraId="3F725603" w14:textId="77777777" w:rsidR="00BA0562" w:rsidRDefault="00BA0562" w:rsidP="0000387B">
      <w:pPr>
        <w:pStyle w:val="TerminalDisplay"/>
      </w:pPr>
      <w:r>
        <w:t xml:space="preserve">  network 10.0.1.1 0.0.0.0</w:t>
      </w:r>
    </w:p>
    <w:p w14:paraId="205A8037" w14:textId="77777777" w:rsidR="00BA0562" w:rsidRDefault="00BA0562" w:rsidP="0000387B">
      <w:pPr>
        <w:pStyle w:val="TerminalDisplay"/>
      </w:pPr>
      <w:r>
        <w:t xml:space="preserve">  network 10.0.12.0 0.0.0.255</w:t>
      </w:r>
    </w:p>
    <w:p w14:paraId="4AF590A0" w14:textId="77777777" w:rsidR="00BA0562" w:rsidRDefault="00BA0562" w:rsidP="0000387B">
      <w:pPr>
        <w:pStyle w:val="TerminalDisplay"/>
      </w:pPr>
      <w:r>
        <w:t xml:space="preserve">  network 10.0.13.0 0.0.0.255</w:t>
      </w:r>
    </w:p>
    <w:p w14:paraId="49BA3160" w14:textId="77777777" w:rsidR="00BA0562" w:rsidRDefault="00BA0562" w:rsidP="0000387B">
      <w:pPr>
        <w:pStyle w:val="TerminalDisplay"/>
      </w:pPr>
      <w:r>
        <w:t>#</w:t>
      </w:r>
    </w:p>
    <w:p w14:paraId="07051542" w14:textId="77777777" w:rsidR="00BA0562" w:rsidRPr="00782FEE" w:rsidRDefault="00BA0562" w:rsidP="0000387B">
      <w:pPr>
        <w:pStyle w:val="TerminalDisplay"/>
      </w:pPr>
      <w:r>
        <w:t>return</w:t>
      </w:r>
    </w:p>
    <w:p w14:paraId="690D2F3C" w14:textId="77777777" w:rsidR="00BA0562" w:rsidRDefault="00BA0562" w:rsidP="0000387B">
      <w:r>
        <w:t>Configuration on R2</w:t>
      </w:r>
    </w:p>
    <w:p w14:paraId="39D9FBB8" w14:textId="77777777" w:rsidR="00BA0562" w:rsidRDefault="00BA0562" w:rsidP="0000387B">
      <w:pPr>
        <w:pStyle w:val="TerminalDisplay"/>
      </w:pPr>
      <w:r>
        <w:t>#</w:t>
      </w:r>
    </w:p>
    <w:p w14:paraId="7A9AA366" w14:textId="77777777" w:rsidR="00BA0562" w:rsidRDefault="00BA0562" w:rsidP="0000387B">
      <w:pPr>
        <w:pStyle w:val="TerminalDisplay"/>
      </w:pPr>
      <w:r>
        <w:t xml:space="preserve"> sysname R2</w:t>
      </w:r>
    </w:p>
    <w:p w14:paraId="197B6CEE" w14:textId="77777777" w:rsidR="00BA0562" w:rsidRDefault="00BA0562" w:rsidP="0000387B">
      <w:pPr>
        <w:pStyle w:val="TerminalDisplay"/>
      </w:pPr>
      <w:r>
        <w:t>#</w:t>
      </w:r>
    </w:p>
    <w:p w14:paraId="2F0E9717" w14:textId="77777777" w:rsidR="00BA0562" w:rsidRDefault="00BA0562" w:rsidP="0000387B">
      <w:pPr>
        <w:pStyle w:val="TerminalDisplay"/>
      </w:pPr>
      <w:r>
        <w:t>interface GigabitEthernet0/0/3</w:t>
      </w:r>
    </w:p>
    <w:p w14:paraId="5DC722C6" w14:textId="77777777" w:rsidR="00BA0562" w:rsidRDefault="00BA0562" w:rsidP="0000387B">
      <w:pPr>
        <w:pStyle w:val="TerminalDisplay"/>
      </w:pPr>
      <w:r>
        <w:t xml:space="preserve"> ip address 10.0.12.2 255.255.255.0       </w:t>
      </w:r>
    </w:p>
    <w:p w14:paraId="3B8DE277" w14:textId="77777777" w:rsidR="00BA0562" w:rsidRDefault="00BA0562" w:rsidP="0000387B">
      <w:pPr>
        <w:pStyle w:val="TerminalDisplay"/>
      </w:pPr>
      <w:r>
        <w:t xml:space="preserve"> ospf authentication-mode md5 1 cipher %^%#z+72ZaTk2+v/g7E~AmR"NFYAKC&gt;LZ8~Y`[**Gh=&amp;%^%#</w:t>
      </w:r>
    </w:p>
    <w:p w14:paraId="4D35D595" w14:textId="77777777" w:rsidR="00BA0562" w:rsidRDefault="00BA0562" w:rsidP="0000387B">
      <w:pPr>
        <w:pStyle w:val="TerminalDisplay"/>
      </w:pPr>
      <w:r>
        <w:t>#</w:t>
      </w:r>
    </w:p>
    <w:p w14:paraId="254F939E" w14:textId="77777777" w:rsidR="00BA0562" w:rsidRDefault="00BA0562" w:rsidP="0000387B">
      <w:pPr>
        <w:pStyle w:val="TerminalDisplay"/>
      </w:pPr>
      <w:r>
        <w:t xml:space="preserve"> interface GigabitEthernet0/0/4</w:t>
      </w:r>
    </w:p>
    <w:p w14:paraId="78DEC9BF" w14:textId="77777777" w:rsidR="00BA0562" w:rsidRDefault="00BA0562" w:rsidP="0000387B">
      <w:pPr>
        <w:pStyle w:val="TerminalDisplay"/>
      </w:pPr>
      <w:r>
        <w:t xml:space="preserve"> ip address 10.0.23.2 255.255.255.0</w:t>
      </w:r>
    </w:p>
    <w:p w14:paraId="15EE8AD1" w14:textId="77777777" w:rsidR="00BA0562" w:rsidRDefault="00BA0562" w:rsidP="0000387B">
      <w:pPr>
        <w:pStyle w:val="TerminalDisplay"/>
      </w:pPr>
      <w:r>
        <w:t xml:space="preserve"> ospf authentication-mode md5 1 cipher %^%#=@2jEBu!{&amp;UYoB*(RDVLc5t~&lt;1B_a-PwC$WH%jQ3%^%#</w:t>
      </w:r>
    </w:p>
    <w:p w14:paraId="7B503316" w14:textId="77777777" w:rsidR="00BA0562" w:rsidRDefault="00BA0562" w:rsidP="0000387B">
      <w:pPr>
        <w:pStyle w:val="TerminalDisplay"/>
      </w:pPr>
      <w:r>
        <w:t>#</w:t>
      </w:r>
    </w:p>
    <w:p w14:paraId="4EC4D7EA" w14:textId="77777777" w:rsidR="00BA0562" w:rsidRDefault="00BA0562" w:rsidP="0000387B">
      <w:pPr>
        <w:pStyle w:val="TerminalDisplay"/>
      </w:pPr>
      <w:r>
        <w:t>interface LoopBack0</w:t>
      </w:r>
    </w:p>
    <w:p w14:paraId="709C0ED6" w14:textId="77777777" w:rsidR="00BA0562" w:rsidRDefault="00BA0562" w:rsidP="0000387B">
      <w:pPr>
        <w:pStyle w:val="TerminalDisplay"/>
      </w:pPr>
      <w:r>
        <w:t xml:space="preserve"> ip address 10.0.1.2 255.255.255.255</w:t>
      </w:r>
    </w:p>
    <w:p w14:paraId="2DF217FC" w14:textId="77777777" w:rsidR="00BA0562" w:rsidRDefault="00BA0562" w:rsidP="0000387B">
      <w:pPr>
        <w:pStyle w:val="TerminalDisplay"/>
      </w:pPr>
      <w:r>
        <w:t>#</w:t>
      </w:r>
    </w:p>
    <w:p w14:paraId="3B8EFC48" w14:textId="77777777" w:rsidR="00BA0562" w:rsidRDefault="00BA0562" w:rsidP="0000387B">
      <w:pPr>
        <w:pStyle w:val="TerminalDisplay"/>
      </w:pPr>
      <w:r>
        <w:t>ospf 1</w:t>
      </w:r>
    </w:p>
    <w:p w14:paraId="777138E9" w14:textId="77777777" w:rsidR="00BA0562" w:rsidRDefault="00BA0562" w:rsidP="0000387B">
      <w:pPr>
        <w:pStyle w:val="TerminalDisplay"/>
      </w:pPr>
      <w:r>
        <w:t xml:space="preserve"> area 0.0.0.0</w:t>
      </w:r>
    </w:p>
    <w:p w14:paraId="4DA12BEB" w14:textId="77777777" w:rsidR="00BA0562" w:rsidRDefault="00BA0562" w:rsidP="0000387B">
      <w:pPr>
        <w:pStyle w:val="TerminalDisplay"/>
      </w:pPr>
      <w:r>
        <w:t xml:space="preserve">  network 10.0.1.2 0.0.0.0</w:t>
      </w:r>
    </w:p>
    <w:p w14:paraId="3B1EB827" w14:textId="77777777" w:rsidR="00BA0562" w:rsidRDefault="00BA0562" w:rsidP="0000387B">
      <w:pPr>
        <w:pStyle w:val="TerminalDisplay"/>
      </w:pPr>
      <w:r>
        <w:t xml:space="preserve">  network 10.0.12.2 0.0.0.0</w:t>
      </w:r>
    </w:p>
    <w:p w14:paraId="248B8B95" w14:textId="77777777" w:rsidR="00BA0562" w:rsidRDefault="00BA0562" w:rsidP="0000387B">
      <w:pPr>
        <w:pStyle w:val="TerminalDisplay"/>
      </w:pPr>
      <w:r>
        <w:lastRenderedPageBreak/>
        <w:t xml:space="preserve">  network 10.0.23.2 0.0.0.0</w:t>
      </w:r>
    </w:p>
    <w:p w14:paraId="18769DAF" w14:textId="77777777" w:rsidR="00BA0562" w:rsidRDefault="00BA0562" w:rsidP="0000387B">
      <w:pPr>
        <w:pStyle w:val="TerminalDisplay"/>
      </w:pPr>
      <w:r>
        <w:t>#</w:t>
      </w:r>
    </w:p>
    <w:p w14:paraId="198C1227" w14:textId="77777777" w:rsidR="00BA0562" w:rsidRPr="00782FEE" w:rsidRDefault="00BA0562" w:rsidP="0000387B">
      <w:pPr>
        <w:pStyle w:val="TerminalDisplay"/>
      </w:pPr>
      <w:r>
        <w:t>return</w:t>
      </w:r>
    </w:p>
    <w:p w14:paraId="2DA111E6" w14:textId="77777777" w:rsidR="00BA0562" w:rsidRDefault="00BA0562" w:rsidP="0000387B">
      <w:r>
        <w:t>Configuration on R3</w:t>
      </w:r>
    </w:p>
    <w:p w14:paraId="17387315" w14:textId="77777777" w:rsidR="00BA0562" w:rsidRDefault="00BA0562" w:rsidP="0000387B">
      <w:pPr>
        <w:pStyle w:val="TerminalDisplay"/>
      </w:pPr>
      <w:r>
        <w:t>#</w:t>
      </w:r>
    </w:p>
    <w:p w14:paraId="6BA3ADE4" w14:textId="77777777" w:rsidR="00BA0562" w:rsidRDefault="00BA0562" w:rsidP="0000387B">
      <w:pPr>
        <w:pStyle w:val="TerminalDisplay"/>
      </w:pPr>
      <w:r>
        <w:t xml:space="preserve"> sysname R3</w:t>
      </w:r>
    </w:p>
    <w:p w14:paraId="0152E5B0" w14:textId="77777777" w:rsidR="00BA0562" w:rsidRDefault="00BA0562" w:rsidP="0000387B">
      <w:pPr>
        <w:pStyle w:val="TerminalDisplay"/>
      </w:pPr>
      <w:r>
        <w:t>#</w:t>
      </w:r>
    </w:p>
    <w:p w14:paraId="64424D1A" w14:textId="77777777" w:rsidR="00BA0562" w:rsidRDefault="00BA0562" w:rsidP="0000387B">
      <w:pPr>
        <w:pStyle w:val="TerminalDisplay"/>
      </w:pPr>
      <w:r>
        <w:t>interface GigabitEthernet0/0/1</w:t>
      </w:r>
    </w:p>
    <w:p w14:paraId="5E94D92D" w14:textId="77777777" w:rsidR="00BA0562" w:rsidRDefault="00BA0562" w:rsidP="0000387B">
      <w:pPr>
        <w:pStyle w:val="TerminalDisplay"/>
      </w:pPr>
      <w:r>
        <w:t xml:space="preserve"> ip address 10.0.13.3 255.255.255.0</w:t>
      </w:r>
    </w:p>
    <w:p w14:paraId="0F5C8CE2" w14:textId="77777777" w:rsidR="00BA0562" w:rsidRDefault="00BA0562" w:rsidP="0000387B">
      <w:pPr>
        <w:pStyle w:val="TerminalDisplay"/>
      </w:pPr>
      <w:r>
        <w:t>#</w:t>
      </w:r>
    </w:p>
    <w:p w14:paraId="6C958567" w14:textId="77777777" w:rsidR="00BA0562" w:rsidRDefault="00BA0562" w:rsidP="0000387B">
      <w:pPr>
        <w:pStyle w:val="TerminalDisplay"/>
      </w:pPr>
      <w:r>
        <w:t>interface GigabitEthernet0/0/3</w:t>
      </w:r>
    </w:p>
    <w:p w14:paraId="3F2BAF50" w14:textId="77777777" w:rsidR="00BA0562" w:rsidRDefault="00BA0562" w:rsidP="0000387B">
      <w:pPr>
        <w:pStyle w:val="TerminalDisplay"/>
      </w:pPr>
      <w:r>
        <w:t xml:space="preserve"> ip address 10.0.23.3 255.255.255.0</w:t>
      </w:r>
    </w:p>
    <w:p w14:paraId="09F16350" w14:textId="77777777" w:rsidR="00BA0562" w:rsidRDefault="00BA0562" w:rsidP="0000387B">
      <w:pPr>
        <w:pStyle w:val="TerminalDisplay"/>
      </w:pPr>
      <w:r>
        <w:t xml:space="preserve">#                                         </w:t>
      </w:r>
    </w:p>
    <w:p w14:paraId="0C7B9FF9" w14:textId="77777777" w:rsidR="00BA0562" w:rsidRDefault="00BA0562" w:rsidP="0000387B">
      <w:pPr>
        <w:pStyle w:val="TerminalDisplay"/>
      </w:pPr>
      <w:r>
        <w:t>interface LoopBack0</w:t>
      </w:r>
    </w:p>
    <w:p w14:paraId="7DB4D7DD" w14:textId="77777777" w:rsidR="00BA0562" w:rsidRDefault="00BA0562" w:rsidP="0000387B">
      <w:pPr>
        <w:pStyle w:val="TerminalDisplay"/>
      </w:pPr>
      <w:r>
        <w:t xml:space="preserve"> ip address 10.0.1.3 255.255.255.255</w:t>
      </w:r>
    </w:p>
    <w:p w14:paraId="1DCA3345" w14:textId="77777777" w:rsidR="00BA0562" w:rsidRDefault="00BA0562" w:rsidP="0000387B">
      <w:pPr>
        <w:pStyle w:val="TerminalDisplay"/>
      </w:pPr>
      <w:r>
        <w:t>#</w:t>
      </w:r>
    </w:p>
    <w:p w14:paraId="711DACD0" w14:textId="77777777" w:rsidR="00BA0562" w:rsidRDefault="00BA0562" w:rsidP="0000387B">
      <w:pPr>
        <w:pStyle w:val="TerminalDisplay"/>
      </w:pPr>
      <w:r>
        <w:t>ospf 1</w:t>
      </w:r>
    </w:p>
    <w:p w14:paraId="1A7BA419" w14:textId="77777777" w:rsidR="00BA0562" w:rsidRDefault="00BA0562" w:rsidP="0000387B">
      <w:pPr>
        <w:pStyle w:val="TerminalDisplay"/>
      </w:pPr>
      <w:r>
        <w:t xml:space="preserve"> area 0.0.0.0</w:t>
      </w:r>
    </w:p>
    <w:p w14:paraId="1453025D" w14:textId="77777777" w:rsidR="00BA0562" w:rsidRDefault="00BA0562" w:rsidP="0000387B">
      <w:pPr>
        <w:pStyle w:val="TerminalDisplay"/>
      </w:pPr>
      <w:r>
        <w:t xml:space="preserve">  authentication-mode md5 1 cipher %^%#Rl&lt;:SVln1M&gt;[Gk"v/OeSEW|:0:4*h;b|-d:N"s{&gt;%^%#</w:t>
      </w:r>
    </w:p>
    <w:p w14:paraId="4F8E74DD" w14:textId="77777777" w:rsidR="00BA0562" w:rsidRDefault="00BA0562" w:rsidP="0000387B">
      <w:pPr>
        <w:pStyle w:val="TerminalDisplay"/>
      </w:pPr>
      <w:r>
        <w:t xml:space="preserve">  network 10.0.1.3 0.0.0.0</w:t>
      </w:r>
    </w:p>
    <w:p w14:paraId="27261C47" w14:textId="77777777" w:rsidR="00BA0562" w:rsidRDefault="00BA0562" w:rsidP="0000387B">
      <w:pPr>
        <w:pStyle w:val="TerminalDisplay"/>
      </w:pPr>
      <w:r>
        <w:t xml:space="preserve">  network 10.0.13.3 0.0.0.0</w:t>
      </w:r>
    </w:p>
    <w:p w14:paraId="7C178909" w14:textId="77777777" w:rsidR="00BA0562" w:rsidRDefault="00BA0562" w:rsidP="0000387B">
      <w:pPr>
        <w:pStyle w:val="TerminalDisplay"/>
      </w:pPr>
      <w:r>
        <w:t xml:space="preserve">  network 10.0.23.3 0.0.0.0</w:t>
      </w:r>
    </w:p>
    <w:p w14:paraId="2DF115C8" w14:textId="77777777" w:rsidR="00BA0562" w:rsidRDefault="00BA0562" w:rsidP="0000387B">
      <w:pPr>
        <w:pStyle w:val="TerminalDisplay"/>
      </w:pPr>
      <w:r>
        <w:t>#</w:t>
      </w:r>
    </w:p>
    <w:p w14:paraId="14DD68B5" w14:textId="77777777" w:rsidR="00BA0562" w:rsidRPr="00782FEE" w:rsidRDefault="00BA0562" w:rsidP="0000387B">
      <w:pPr>
        <w:pStyle w:val="TerminalDisplay"/>
      </w:pPr>
      <w:r>
        <w:t>return</w:t>
      </w:r>
    </w:p>
    <w:p w14:paraId="0D06B36F" w14:textId="77777777" w:rsidR="00BA0562" w:rsidRPr="007E1CD2" w:rsidRDefault="00BA0562" w:rsidP="0000387B">
      <w:pPr>
        <w:pStyle w:val="3"/>
      </w:pPr>
      <w:bookmarkStart w:id="52" w:name="_Toc38986945"/>
      <w:r>
        <w:t>Quiz</w:t>
      </w:r>
      <w:bookmarkEnd w:id="52"/>
    </w:p>
    <w:p w14:paraId="551E6E55" w14:textId="77777777" w:rsidR="00BA0562" w:rsidRDefault="00BA0562" w:rsidP="002075CB">
      <w:pPr>
        <w:pStyle w:val="ItemStep"/>
        <w:outlineLvl w:val="9"/>
      </w:pPr>
      <w:r>
        <w:t>In step 6, what is the path for R2 to return ICMP packets to R1? Try to explain the reason.</w:t>
      </w:r>
    </w:p>
    <w:p w14:paraId="0B7B97E3" w14:textId="77777777" w:rsidR="0000387B" w:rsidRDefault="0000387B" w:rsidP="0000387B">
      <w:pPr>
        <w:pStyle w:val="ItemListText"/>
        <w:sectPr w:rsidR="0000387B" w:rsidSect="002075CB">
          <w:pgSz w:w="11906" w:h="16838" w:code="9"/>
          <w:pgMar w:top="1701" w:right="1134" w:bottom="1701" w:left="1134" w:header="567" w:footer="567" w:gutter="0"/>
          <w:cols w:space="425"/>
          <w:docGrid w:linePitch="312"/>
        </w:sectPr>
      </w:pPr>
    </w:p>
    <w:p w14:paraId="1F7E8D40" w14:textId="77777777" w:rsidR="00BA0562" w:rsidRPr="00621C09" w:rsidRDefault="00BA0562" w:rsidP="00FB59F1">
      <w:pPr>
        <w:pStyle w:val="1"/>
      </w:pPr>
      <w:bookmarkStart w:id="53" w:name="_Toc33196105"/>
      <w:bookmarkStart w:id="54" w:name="_Toc35261160"/>
      <w:bookmarkStart w:id="55" w:name="_Toc38986946"/>
      <w:r w:rsidRPr="00621C09">
        <w:lastRenderedPageBreak/>
        <w:t>Creating a Switched Ethernet Network</w:t>
      </w:r>
      <w:bookmarkEnd w:id="53"/>
      <w:bookmarkEnd w:id="54"/>
      <w:bookmarkEnd w:id="55"/>
    </w:p>
    <w:p w14:paraId="54FD830D" w14:textId="77777777" w:rsidR="00BA0562" w:rsidRPr="00BA68D3" w:rsidRDefault="00BA0562" w:rsidP="00621C09">
      <w:pPr>
        <w:pStyle w:val="2"/>
        <w:rPr>
          <w:lang w:eastAsia="zh-CN"/>
        </w:rPr>
      </w:pPr>
      <w:bookmarkStart w:id="56" w:name="_Toc33196106"/>
      <w:bookmarkStart w:id="57" w:name="_Toc35261161"/>
      <w:bookmarkStart w:id="58" w:name="_Toc38986947"/>
      <w:r>
        <w:t>Lab 1: Ethernet Basics and VLAN Configuration</w:t>
      </w:r>
      <w:bookmarkEnd w:id="56"/>
      <w:bookmarkEnd w:id="57"/>
      <w:bookmarkEnd w:id="58"/>
    </w:p>
    <w:p w14:paraId="1C996969" w14:textId="77777777" w:rsidR="00BA0562" w:rsidRPr="00BA68D3" w:rsidRDefault="00BA0562" w:rsidP="00621C09">
      <w:pPr>
        <w:pStyle w:val="3"/>
      </w:pPr>
      <w:bookmarkStart w:id="59" w:name="_Toc38986948"/>
      <w:r>
        <w:t>Introduction</w:t>
      </w:r>
      <w:bookmarkEnd w:id="59"/>
    </w:p>
    <w:p w14:paraId="446D92E6" w14:textId="77777777" w:rsidR="00BA0562" w:rsidRPr="0000387B" w:rsidRDefault="00BA0562" w:rsidP="00621C09">
      <w:pPr>
        <w:pStyle w:val="40"/>
        <w:rPr>
          <w:rFonts w:hint="default"/>
        </w:rPr>
      </w:pPr>
      <w:bookmarkStart w:id="60" w:name="_Toc38986949"/>
      <w:r>
        <w:t>About This Lab</w:t>
      </w:r>
      <w:bookmarkEnd w:id="60"/>
    </w:p>
    <w:p w14:paraId="3AA94C69" w14:textId="77777777" w:rsidR="00BA0562" w:rsidRDefault="00BA0562" w:rsidP="00621C09">
      <w:r>
        <w:t>Ethernet technology allows data communication over shared media through Carrier Sense Multiple Access/Collision Detection (CSMA/CD). When an Ethernet network has a large number of hosts, collision becomes a serious problem and can lead to broadcast storms. This can degrade network performance or even result a complete breakdown. Using switches to connect LANs can mitigate collisions, but broadcast may still pose an issue.</w:t>
      </w:r>
    </w:p>
    <w:p w14:paraId="0BE51D3B" w14:textId="77777777" w:rsidR="00BA0562" w:rsidRDefault="00BA0562" w:rsidP="00621C09">
      <w:r>
        <w:t>To alleviate broadcast storms, VLAN technology divides a physical LAN into multiple VLANs so that the broadcast domains are smaller. Hosts within a VLAN can only directly communicate with hosts in the same VLAN. They must use a router to communicate with hosts in other VLANs.</w:t>
      </w:r>
    </w:p>
    <w:p w14:paraId="6F9F260A" w14:textId="77777777" w:rsidR="00BA0562" w:rsidRPr="00BA68D3" w:rsidRDefault="00BA0562" w:rsidP="00621C09">
      <w:r>
        <w:t>In this lab activity, you will learn how to configure VLAN on Huawei switches.</w:t>
      </w:r>
    </w:p>
    <w:p w14:paraId="47834405" w14:textId="77777777" w:rsidR="00BA0562" w:rsidRDefault="00BA0562" w:rsidP="00621C09">
      <w:pPr>
        <w:pStyle w:val="40"/>
        <w:rPr>
          <w:rFonts w:hint="default"/>
        </w:rPr>
      </w:pPr>
      <w:bookmarkStart w:id="61" w:name="_Toc38986950"/>
      <w:r>
        <w:t>Objectives</w:t>
      </w:r>
      <w:bookmarkEnd w:id="61"/>
    </w:p>
    <w:p w14:paraId="11D54D5C" w14:textId="77777777" w:rsidR="00BA0562" w:rsidRPr="0000387B" w:rsidRDefault="00BA0562" w:rsidP="00621C09">
      <w:r>
        <w:t>Upon completion of this task, you will be able to:</w:t>
      </w:r>
    </w:p>
    <w:p w14:paraId="3F057839" w14:textId="77777777" w:rsidR="00BA0562" w:rsidRPr="00BA68D3" w:rsidRDefault="00BA0562" w:rsidP="00621C09">
      <w:pPr>
        <w:pStyle w:val="ItemList"/>
      </w:pPr>
      <w:r>
        <w:t>Learn how to create a VLAN</w:t>
      </w:r>
    </w:p>
    <w:p w14:paraId="4FE1E637" w14:textId="77777777" w:rsidR="00BA0562" w:rsidRPr="00BA68D3" w:rsidRDefault="00BA0562" w:rsidP="00621C09">
      <w:pPr>
        <w:pStyle w:val="ItemList"/>
      </w:pPr>
      <w:r>
        <w:t>Learn how to configure access, trunk, and hybrid ports</w:t>
      </w:r>
    </w:p>
    <w:p w14:paraId="2849BF12" w14:textId="77777777" w:rsidR="00BA0562" w:rsidRDefault="00BA0562" w:rsidP="00621C09">
      <w:pPr>
        <w:pStyle w:val="ItemList"/>
      </w:pPr>
      <w:r>
        <w:t>Learn how to configure VLANs based on ports</w:t>
      </w:r>
    </w:p>
    <w:p w14:paraId="3033EF61" w14:textId="77777777" w:rsidR="00BA0562" w:rsidRDefault="00BA0562" w:rsidP="00621C09">
      <w:pPr>
        <w:pStyle w:val="ItemList"/>
      </w:pPr>
      <w:r>
        <w:t>Learn how to configure VLANs based on MAC addresses</w:t>
      </w:r>
    </w:p>
    <w:p w14:paraId="53732DE9" w14:textId="77777777" w:rsidR="00BA0562" w:rsidRPr="00BA68D3" w:rsidRDefault="00BA0562" w:rsidP="00621C09">
      <w:pPr>
        <w:pStyle w:val="ItemList"/>
      </w:pPr>
      <w:r>
        <w:t>Learn how to view the MAC address table and VLAN information</w:t>
      </w:r>
    </w:p>
    <w:p w14:paraId="04B51D0A" w14:textId="77777777" w:rsidR="00BA0562" w:rsidRDefault="00BA0562" w:rsidP="00621C09">
      <w:pPr>
        <w:pStyle w:val="40"/>
        <w:rPr>
          <w:rFonts w:hint="default"/>
        </w:rPr>
      </w:pPr>
      <w:bookmarkStart w:id="62" w:name="_Toc38986951"/>
      <w:r>
        <w:t>Networking Topology</w:t>
      </w:r>
      <w:bookmarkEnd w:id="62"/>
    </w:p>
    <w:p w14:paraId="3327B07F" w14:textId="77777777" w:rsidR="00BA0562" w:rsidRDefault="00BA0562" w:rsidP="00621C09">
      <w:r>
        <w:t>A company needs to divide a Layer 2 network into multiple VLANs based on service requirements. In addition, VLAN 10 requires a higher level of security and only specified PCs can be added to VLAN 10.</w:t>
      </w:r>
    </w:p>
    <w:p w14:paraId="14AAC3E4" w14:textId="77777777" w:rsidR="00BA0562" w:rsidRPr="0054339D" w:rsidRDefault="00BA0562" w:rsidP="00621C09">
      <w:r>
        <w:lastRenderedPageBreak/>
        <w:t>To meet this requirement, user ports of identical services on S1 and S2 can be assigned to the same VLAN, and ports with specified MAC addresses on S2 can be assigned to a VLAN.</w:t>
      </w:r>
    </w:p>
    <w:p w14:paraId="7629CDCD" w14:textId="77777777" w:rsidR="00BA0562" w:rsidRPr="0054339D" w:rsidRDefault="00BA0562" w:rsidP="002075CB">
      <w:pPr>
        <w:pStyle w:val="FigureDescription"/>
        <w:outlineLvl w:val="9"/>
      </w:pPr>
      <w:r>
        <w:t>Lab topology for VLAN configuration</w:t>
      </w:r>
    </w:p>
    <w:p w14:paraId="3CC938B8" w14:textId="77777777" w:rsidR="00621C09" w:rsidRDefault="00A5717F" w:rsidP="00FE2B14">
      <w:pPr>
        <w:jc w:val="center"/>
        <w:rPr>
          <w:noProof/>
        </w:rPr>
      </w:pPr>
      <w:r w:rsidRPr="00FE2B14">
        <w:rPr>
          <w:noProof/>
        </w:rPr>
        <w:drawing>
          <wp:inline distT="0" distB="0" distL="0" distR="0" wp14:anchorId="27D63BEA" wp14:editId="60C53D99">
            <wp:extent cx="5281295" cy="2245995"/>
            <wp:effectExtent l="0" t="0" r="0" b="1905"/>
            <wp:docPr id="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81295" cy="2245995"/>
                    </a:xfrm>
                    <a:prstGeom prst="rect">
                      <a:avLst/>
                    </a:prstGeom>
                    <a:noFill/>
                    <a:ln>
                      <a:noFill/>
                    </a:ln>
                  </pic:spPr>
                </pic:pic>
              </a:graphicData>
            </a:graphic>
          </wp:inline>
        </w:drawing>
      </w:r>
    </w:p>
    <w:p w14:paraId="0E91BF71" w14:textId="77777777" w:rsidR="00A44324" w:rsidRPr="00BA68D3" w:rsidRDefault="00A44324" w:rsidP="00621C09"/>
    <w:p w14:paraId="086A084D" w14:textId="77777777" w:rsidR="00BA0562" w:rsidRPr="00BA68D3" w:rsidRDefault="00BA0562" w:rsidP="00621C09">
      <w:pPr>
        <w:pStyle w:val="3"/>
      </w:pPr>
      <w:bookmarkStart w:id="63" w:name="_Toc38986952"/>
      <w:r>
        <w:t>Lab Configuration</w:t>
      </w:r>
      <w:bookmarkEnd w:id="63"/>
    </w:p>
    <w:p w14:paraId="66CD38ED" w14:textId="77777777" w:rsidR="00BA0562" w:rsidRPr="0000387B" w:rsidRDefault="00BA0562" w:rsidP="00621C09">
      <w:pPr>
        <w:pStyle w:val="40"/>
        <w:rPr>
          <w:rFonts w:hint="default"/>
        </w:rPr>
      </w:pPr>
      <w:bookmarkStart w:id="64" w:name="_Toc38986953"/>
      <w:r>
        <w:t>Configuration Roadmap</w:t>
      </w:r>
      <w:bookmarkEnd w:id="64"/>
    </w:p>
    <w:p w14:paraId="6A0DDCD2" w14:textId="77777777" w:rsidR="00BA0562" w:rsidRDefault="00BA0562" w:rsidP="002075CB">
      <w:pPr>
        <w:pStyle w:val="ItemStep"/>
        <w:outlineLvl w:val="9"/>
      </w:pPr>
      <w:r>
        <w:t>Create a VLAN.</w:t>
      </w:r>
    </w:p>
    <w:p w14:paraId="30DD66BE" w14:textId="77777777" w:rsidR="00BA0562" w:rsidRDefault="00BA0562" w:rsidP="002075CB">
      <w:pPr>
        <w:pStyle w:val="ItemStep"/>
        <w:outlineLvl w:val="9"/>
      </w:pPr>
      <w:r>
        <w:t>Configure a port-based VLAN.</w:t>
      </w:r>
    </w:p>
    <w:p w14:paraId="38BB4391" w14:textId="77777777" w:rsidR="00BA0562" w:rsidRDefault="00BA0562" w:rsidP="002075CB">
      <w:pPr>
        <w:pStyle w:val="ItemStep"/>
        <w:outlineLvl w:val="9"/>
      </w:pPr>
      <w:r>
        <w:t>Configure a MAC address-based VLAN.</w:t>
      </w:r>
    </w:p>
    <w:p w14:paraId="031BE287" w14:textId="77777777" w:rsidR="00BA0562" w:rsidRPr="0000387B" w:rsidRDefault="00BA0562" w:rsidP="00621C09">
      <w:pPr>
        <w:pStyle w:val="40"/>
        <w:rPr>
          <w:rFonts w:hint="default"/>
        </w:rPr>
      </w:pPr>
      <w:bookmarkStart w:id="65" w:name="_Toc38986954"/>
      <w:r>
        <w:t>Configuration Procedure</w:t>
      </w:r>
      <w:bookmarkEnd w:id="65"/>
    </w:p>
    <w:p w14:paraId="5FCE0824" w14:textId="77777777" w:rsidR="00BA0562" w:rsidRDefault="00BA0562" w:rsidP="002075CB">
      <w:pPr>
        <w:pStyle w:val="Step"/>
        <w:outlineLvl w:val="9"/>
      </w:pPr>
      <w:r>
        <w:t>Configure names for S1 and S2 and disable unnecessary ports.</w:t>
      </w:r>
    </w:p>
    <w:p w14:paraId="7E1B48A2" w14:textId="77777777" w:rsidR="00BA0562" w:rsidRDefault="00BA0562" w:rsidP="00621C09">
      <w:r>
        <w:t># Name the devices.</w:t>
      </w:r>
    </w:p>
    <w:p w14:paraId="77BE73D9" w14:textId="77777777" w:rsidR="00BA0562" w:rsidRDefault="00BA0562" w:rsidP="00621C09">
      <w:r>
        <w:t>The details are not provided here.</w:t>
      </w:r>
    </w:p>
    <w:p w14:paraId="606F358E" w14:textId="721BADF8" w:rsidR="00BA0562" w:rsidRDefault="00BA0562" w:rsidP="00621C09">
      <w:r>
        <w:t xml:space="preserve"># Shut down GE0/0/11 and GE0/0/12 on S1. This step applies only to the environment described in </w:t>
      </w:r>
      <w:r w:rsidRPr="0000387B">
        <w:rPr>
          <w:i/>
          <w:iCs/>
        </w:rPr>
        <w:t xml:space="preserve">HCIA-Datacom </w:t>
      </w:r>
      <w:r w:rsidR="002A777F">
        <w:rPr>
          <w:i/>
          <w:iCs/>
        </w:rPr>
        <w:t>Lab Construction Guide</w:t>
      </w:r>
      <w:r w:rsidRPr="0000387B">
        <w:rPr>
          <w:i/>
          <w:iCs/>
        </w:rPr>
        <w:t xml:space="preserve"> V1.0</w:t>
      </w:r>
      <w:r>
        <w:t>.</w:t>
      </w:r>
    </w:p>
    <w:p w14:paraId="25666DD1" w14:textId="77777777" w:rsidR="00BA0562" w:rsidRDefault="00BA0562" w:rsidP="006132A9">
      <w:pPr>
        <w:pStyle w:val="TerminalDisplay"/>
      </w:pPr>
      <w:r>
        <w:t>[S1]interface GigabitEthernet 0/0/11</w:t>
      </w:r>
    </w:p>
    <w:p w14:paraId="658FAD9C" w14:textId="77777777" w:rsidR="00BA0562" w:rsidRDefault="00BA0562" w:rsidP="006132A9">
      <w:pPr>
        <w:pStyle w:val="TerminalDisplay"/>
      </w:pPr>
      <w:r>
        <w:t>[S1-GigabitEthernet0/0/11]shutdown</w:t>
      </w:r>
    </w:p>
    <w:p w14:paraId="54042CD6" w14:textId="77777777" w:rsidR="00BA0562" w:rsidRDefault="00BA0562" w:rsidP="006132A9">
      <w:pPr>
        <w:pStyle w:val="TerminalDisplay"/>
      </w:pPr>
      <w:r>
        <w:t>[S1-GigabitEthernet0/0/11]quit</w:t>
      </w:r>
    </w:p>
    <w:p w14:paraId="3F38EE8D" w14:textId="77777777" w:rsidR="00BA0562" w:rsidRDefault="00BA0562" w:rsidP="006132A9">
      <w:pPr>
        <w:pStyle w:val="TerminalDisplay"/>
      </w:pPr>
      <w:r>
        <w:t>[S1]interface GigabitEthernet 0/0/12</w:t>
      </w:r>
    </w:p>
    <w:p w14:paraId="062464C7" w14:textId="77777777" w:rsidR="00BA0562" w:rsidRDefault="00BA0562" w:rsidP="006132A9">
      <w:pPr>
        <w:pStyle w:val="TerminalDisplay"/>
      </w:pPr>
      <w:r>
        <w:t>[S1-GigabitEthernet0/0/12]shutdown</w:t>
      </w:r>
    </w:p>
    <w:p w14:paraId="3D3AD9B2" w14:textId="77777777" w:rsidR="00BA0562" w:rsidRDefault="00BA0562" w:rsidP="006132A9">
      <w:pPr>
        <w:pStyle w:val="TerminalDisplay"/>
      </w:pPr>
      <w:r>
        <w:t>[S1-GigabitEthernet0/0/12]quit</w:t>
      </w:r>
    </w:p>
    <w:p w14:paraId="15BE4C5F" w14:textId="77777777" w:rsidR="00BA0562" w:rsidRDefault="00BA0562" w:rsidP="00621C09">
      <w:r>
        <w:t># Shut down GE0/0/11 and GE0/0/12 on S2.</w:t>
      </w:r>
    </w:p>
    <w:p w14:paraId="40848FA9" w14:textId="77777777" w:rsidR="00BA0562" w:rsidRDefault="00BA0562" w:rsidP="006132A9">
      <w:pPr>
        <w:pStyle w:val="TerminalDisplay"/>
      </w:pPr>
      <w:r>
        <w:t>[S2]interface GigabitEthernet 0/0/11</w:t>
      </w:r>
    </w:p>
    <w:p w14:paraId="3888143F" w14:textId="77777777" w:rsidR="00BA0562" w:rsidRDefault="00BA0562" w:rsidP="006132A9">
      <w:pPr>
        <w:pStyle w:val="TerminalDisplay"/>
      </w:pPr>
      <w:r>
        <w:t>[S2-GigabitEthernet0/0/11]shutdown</w:t>
      </w:r>
    </w:p>
    <w:p w14:paraId="577D8429" w14:textId="77777777" w:rsidR="00BA0562" w:rsidRDefault="00BA0562" w:rsidP="006132A9">
      <w:pPr>
        <w:pStyle w:val="TerminalDisplay"/>
      </w:pPr>
      <w:r>
        <w:t>[S2-GigabitEthernet0/0/11]quit</w:t>
      </w:r>
    </w:p>
    <w:p w14:paraId="0543F97B" w14:textId="77777777" w:rsidR="00BA0562" w:rsidRDefault="00BA0562" w:rsidP="006132A9">
      <w:pPr>
        <w:pStyle w:val="TerminalDisplay"/>
      </w:pPr>
      <w:r>
        <w:lastRenderedPageBreak/>
        <w:t>[S2]interface GigabitEthernet 0/0/12</w:t>
      </w:r>
    </w:p>
    <w:p w14:paraId="1BC69C55" w14:textId="77777777" w:rsidR="00BA0562" w:rsidRDefault="00BA0562" w:rsidP="006132A9">
      <w:pPr>
        <w:pStyle w:val="TerminalDisplay"/>
      </w:pPr>
      <w:r>
        <w:t>[S2-GigabitEthernet0/0/12]shutdown</w:t>
      </w:r>
    </w:p>
    <w:p w14:paraId="2D6828A5" w14:textId="77777777" w:rsidR="00BA0562" w:rsidRDefault="00BA0562" w:rsidP="006132A9">
      <w:pPr>
        <w:pStyle w:val="TerminalDisplay"/>
      </w:pPr>
      <w:r>
        <w:t>[S2-GigabitEthernet0/0/12]quit</w:t>
      </w:r>
    </w:p>
    <w:p w14:paraId="0FEC0B86" w14:textId="77777777" w:rsidR="00BA0562" w:rsidRPr="00BA68D3" w:rsidRDefault="00BA0562" w:rsidP="002075CB">
      <w:pPr>
        <w:pStyle w:val="Step"/>
        <w:outlineLvl w:val="9"/>
      </w:pPr>
      <w:r>
        <w:t>Configure the device IP addresses.</w:t>
      </w:r>
    </w:p>
    <w:p w14:paraId="6D82D564" w14:textId="77777777" w:rsidR="00BA0562" w:rsidRPr="00BA68D3" w:rsidRDefault="00BA0562" w:rsidP="00621C09">
      <w:r>
        <w:t># Set the IP addresses for R1 and R3 to 10.1.2.1/24 and 10.1.10.1/24, respectively.</w:t>
      </w:r>
    </w:p>
    <w:p w14:paraId="4F4142A1" w14:textId="77777777" w:rsidR="00BA0562" w:rsidRDefault="00BA0562" w:rsidP="006132A9">
      <w:pPr>
        <w:pStyle w:val="TerminalDisplay"/>
      </w:pPr>
      <w:r>
        <w:t>[R1]interface GigabitEthernet0/0/1</w:t>
      </w:r>
    </w:p>
    <w:p w14:paraId="15A60A82" w14:textId="77777777" w:rsidR="00BA0562" w:rsidRDefault="00BA0562" w:rsidP="006132A9">
      <w:pPr>
        <w:pStyle w:val="TerminalDisplay"/>
      </w:pPr>
      <w:r>
        <w:t>[R1-GigabitEthernet0/0/1]ip address 10.1.2.1 24</w:t>
      </w:r>
    </w:p>
    <w:p w14:paraId="1DEDE5E9" w14:textId="77777777" w:rsidR="00BA0562" w:rsidRDefault="00BA0562" w:rsidP="00FE2B14"/>
    <w:p w14:paraId="4A99D677" w14:textId="77777777" w:rsidR="00BA0562" w:rsidRDefault="00BA0562" w:rsidP="006132A9">
      <w:pPr>
        <w:pStyle w:val="TerminalDisplay"/>
      </w:pPr>
      <w:r>
        <w:t>[R3]interface GigabitEthernet0/0/2</w:t>
      </w:r>
    </w:p>
    <w:p w14:paraId="0AC55D43" w14:textId="77777777" w:rsidR="00BA0562" w:rsidRDefault="00BA0562" w:rsidP="006132A9">
      <w:pPr>
        <w:pStyle w:val="TerminalDisplay"/>
      </w:pPr>
      <w:r>
        <w:t>[R3-GigabitEthernet0/0/2]ip address 10.1.10.1 24</w:t>
      </w:r>
    </w:p>
    <w:p w14:paraId="5097987F" w14:textId="77777777" w:rsidR="00BA0562" w:rsidRPr="00992F5C" w:rsidRDefault="00BA0562" w:rsidP="00621C09">
      <w:r>
        <w:t># Set the IP addresses of S3 and S4 to 10.1.3.1/24 and 10.1.3.2/24, respectively. (For scenario 1: S3 and S4 support switching from Layer 2 interfaces to Layer 3 interfaces.)</w:t>
      </w:r>
    </w:p>
    <w:p w14:paraId="62C23313" w14:textId="77777777" w:rsidR="00BA0562" w:rsidRDefault="00BA0562" w:rsidP="006132A9">
      <w:pPr>
        <w:pStyle w:val="TerminalDisplay"/>
      </w:pPr>
      <w:r>
        <w:t>[S3]interface GigabitEthernet0/0/1</w:t>
      </w:r>
    </w:p>
    <w:p w14:paraId="4F2E522B" w14:textId="77777777" w:rsidR="00BA0562" w:rsidRDefault="00BA0562" w:rsidP="006132A9">
      <w:pPr>
        <w:pStyle w:val="TerminalDisplay"/>
      </w:pPr>
      <w:r>
        <w:t>[S3-GigabitEthernet0/0/1]undo portswitch</w:t>
      </w:r>
    </w:p>
    <w:p w14:paraId="3F131589" w14:textId="77777777" w:rsidR="00BA0562" w:rsidRPr="00621C09" w:rsidRDefault="00BA0562" w:rsidP="006132A9">
      <w:pPr>
        <w:pStyle w:val="TerminalDisplay"/>
      </w:pPr>
      <w:r w:rsidRPr="00621C09">
        <w:t>The interface changes to Layer 3 mode.</w:t>
      </w:r>
    </w:p>
    <w:p w14:paraId="5A2E0169" w14:textId="77777777" w:rsidR="00BA0562" w:rsidRPr="00E3172F" w:rsidRDefault="00BA0562" w:rsidP="00621C09">
      <w:r>
        <w:t xml:space="preserve">The </w:t>
      </w:r>
      <w:r w:rsidRPr="0000387B">
        <w:rPr>
          <w:b/>
          <w:bCs/>
        </w:rPr>
        <w:t>undo portswitch</w:t>
      </w:r>
      <w:r>
        <w:t xml:space="preserve"> command changes the working mode of Ethernet interfaces from Layer 2 mode to Layer 3 mode.</w:t>
      </w:r>
    </w:p>
    <w:p w14:paraId="31F8EE6A" w14:textId="77777777" w:rsidR="00BA0562" w:rsidRDefault="00BA0562" w:rsidP="006132A9">
      <w:pPr>
        <w:pStyle w:val="TerminalDisplay"/>
      </w:pPr>
      <w:r>
        <w:t>[S3-GigabitEthernet0/0/1]ip address 10.1.3.1 24</w:t>
      </w:r>
    </w:p>
    <w:p w14:paraId="35DF271C" w14:textId="77777777" w:rsidR="00BA0562" w:rsidRDefault="00BA0562" w:rsidP="00FE2B14"/>
    <w:p w14:paraId="4CEC2567" w14:textId="77777777" w:rsidR="00BA0562" w:rsidRDefault="00BA0562" w:rsidP="006132A9">
      <w:pPr>
        <w:pStyle w:val="TerminalDisplay"/>
      </w:pPr>
      <w:r>
        <w:t>[S4]interface GigabitEthernet0/0/2</w:t>
      </w:r>
    </w:p>
    <w:p w14:paraId="1A63BE28" w14:textId="77777777" w:rsidR="00BA0562" w:rsidRDefault="00BA0562" w:rsidP="006132A9">
      <w:pPr>
        <w:pStyle w:val="TerminalDisplay"/>
      </w:pPr>
      <w:r>
        <w:t>[S4-GigabitEthernet0/0/2]undo portswitch</w:t>
      </w:r>
    </w:p>
    <w:p w14:paraId="7F82C0EB" w14:textId="77777777" w:rsidR="00BA0562" w:rsidRDefault="00BA0562" w:rsidP="006132A9">
      <w:pPr>
        <w:pStyle w:val="TerminalDisplay"/>
      </w:pPr>
      <w:r>
        <w:t>[S4-GigabitEthernet0/0/2]ip address 10.1.3.2 24</w:t>
      </w:r>
    </w:p>
    <w:p w14:paraId="56300702" w14:textId="77777777" w:rsidR="00BA0562" w:rsidRDefault="00BA0562" w:rsidP="00621C09">
      <w:r>
        <w:t># Set the IP addresses of VLANIF3 on S3 and S4 to 10.1.3.1/24 and 10.1.3.2/24, respectively. (For scenario 2: S3 and S4 do not support switching from Layer 2 interfaces to Layer 3 interfaces.)</w:t>
      </w:r>
    </w:p>
    <w:p w14:paraId="0B89B983" w14:textId="77777777" w:rsidR="00BA0562" w:rsidRDefault="00BA0562" w:rsidP="002075CB">
      <w:pPr>
        <w:pStyle w:val="ItemStep"/>
        <w:outlineLvl w:val="9"/>
      </w:pPr>
      <w:r>
        <w:t>Create VLAN 3 on S3 and S4.</w:t>
      </w:r>
    </w:p>
    <w:p w14:paraId="3D9E8BA4" w14:textId="77777777" w:rsidR="00BA0562" w:rsidRDefault="00BA0562" w:rsidP="006132A9">
      <w:pPr>
        <w:pStyle w:val="TerminalDisplay"/>
      </w:pPr>
      <w:r>
        <w:t>[S3]vlan 3</w:t>
      </w:r>
    </w:p>
    <w:p w14:paraId="065FDD23" w14:textId="77777777" w:rsidR="00BA0562" w:rsidRDefault="00BA0562" w:rsidP="006132A9">
      <w:pPr>
        <w:pStyle w:val="TerminalDisplay"/>
      </w:pPr>
      <w:r>
        <w:t>[S3-vlan3]</w:t>
      </w:r>
    </w:p>
    <w:p w14:paraId="26B330ED" w14:textId="77777777" w:rsidR="00BA0562" w:rsidRPr="00FE2B14" w:rsidRDefault="00BA0562" w:rsidP="00FE2B14"/>
    <w:p w14:paraId="4368CA31" w14:textId="77777777" w:rsidR="00BA0562" w:rsidRDefault="00BA0562" w:rsidP="006132A9">
      <w:pPr>
        <w:pStyle w:val="TerminalDisplay"/>
      </w:pPr>
      <w:r>
        <w:t>[S4]vlan 3</w:t>
      </w:r>
    </w:p>
    <w:p w14:paraId="26218854" w14:textId="77777777" w:rsidR="00BA0562" w:rsidRDefault="00BA0562" w:rsidP="006132A9">
      <w:pPr>
        <w:pStyle w:val="TerminalDisplay"/>
      </w:pPr>
      <w:r>
        <w:t>[S4-vlan3]</w:t>
      </w:r>
    </w:p>
    <w:p w14:paraId="6F77BFC7" w14:textId="77777777" w:rsidR="00BA0562" w:rsidRPr="00BA68D3" w:rsidRDefault="00BA0562" w:rsidP="002075CB">
      <w:pPr>
        <w:pStyle w:val="ItemStep"/>
        <w:outlineLvl w:val="9"/>
      </w:pPr>
      <w:r>
        <w:t>Configure ports on S3 and S4 as access ports and assign them to corresponding VLANs.</w:t>
      </w:r>
    </w:p>
    <w:p w14:paraId="60051726" w14:textId="77777777" w:rsidR="00BA0562" w:rsidRDefault="00BA0562" w:rsidP="006132A9">
      <w:pPr>
        <w:pStyle w:val="TerminalDisplay"/>
      </w:pPr>
      <w:r>
        <w:t>[S3]interface GigabitEthernet0/0/1</w:t>
      </w:r>
    </w:p>
    <w:p w14:paraId="3E55EF56" w14:textId="77777777" w:rsidR="00BA0562" w:rsidRDefault="00BA0562" w:rsidP="006132A9">
      <w:pPr>
        <w:pStyle w:val="TerminalDisplay"/>
      </w:pPr>
      <w:r>
        <w:t>[S3-GigabitEthernet0/0/1]port link-type access</w:t>
      </w:r>
    </w:p>
    <w:p w14:paraId="01CB8A9E" w14:textId="77777777" w:rsidR="00BA0562" w:rsidRDefault="00BA0562" w:rsidP="006132A9">
      <w:pPr>
        <w:pStyle w:val="TerminalDisplay"/>
      </w:pPr>
      <w:r>
        <w:t>[S3-GigabitEthernet0/0/1]port default vlan 3</w:t>
      </w:r>
    </w:p>
    <w:p w14:paraId="789170BD" w14:textId="77777777" w:rsidR="00BA0562" w:rsidRDefault="00BA0562" w:rsidP="006132A9">
      <w:pPr>
        <w:pStyle w:val="TerminalDisplay"/>
      </w:pPr>
      <w:r>
        <w:t>[S3-GigabitEthernet0/0/1]quit</w:t>
      </w:r>
    </w:p>
    <w:p w14:paraId="7E9EFC58" w14:textId="77777777" w:rsidR="00BA0562" w:rsidRDefault="00BA0562" w:rsidP="00FE2B14"/>
    <w:p w14:paraId="3443AC4A" w14:textId="77777777" w:rsidR="00BA0562" w:rsidRDefault="00BA0562" w:rsidP="006132A9">
      <w:pPr>
        <w:pStyle w:val="TerminalDisplay"/>
      </w:pPr>
      <w:r>
        <w:t>[S4]interface GigabitEthernet0/0/2</w:t>
      </w:r>
    </w:p>
    <w:p w14:paraId="23355126" w14:textId="77777777" w:rsidR="00BA0562" w:rsidRDefault="00BA0562" w:rsidP="006132A9">
      <w:pPr>
        <w:pStyle w:val="TerminalDisplay"/>
      </w:pPr>
      <w:r>
        <w:lastRenderedPageBreak/>
        <w:t>[S4-GigabitEthernet0/0/2]port link-type access</w:t>
      </w:r>
    </w:p>
    <w:p w14:paraId="4F76F678" w14:textId="77777777" w:rsidR="00BA0562" w:rsidRDefault="00BA0562" w:rsidP="006132A9">
      <w:pPr>
        <w:pStyle w:val="TerminalDisplay"/>
      </w:pPr>
      <w:r>
        <w:t>[S4-GigabitEthernet0/0/2]port default vlan 3</w:t>
      </w:r>
    </w:p>
    <w:p w14:paraId="21DA475E" w14:textId="77777777" w:rsidR="00BA0562" w:rsidRDefault="00BA0562" w:rsidP="006132A9">
      <w:pPr>
        <w:pStyle w:val="TerminalDisplay"/>
      </w:pPr>
      <w:r>
        <w:t>[S4-GigabitEthernet0/0/2]quit</w:t>
      </w:r>
    </w:p>
    <w:p w14:paraId="4DF09898" w14:textId="77777777" w:rsidR="00BA0562" w:rsidRDefault="00BA0562" w:rsidP="006132A9">
      <w:pPr>
        <w:pStyle w:val="TerminalDisplay"/>
      </w:pPr>
    </w:p>
    <w:p w14:paraId="221AE8F2" w14:textId="77777777" w:rsidR="00BA0562" w:rsidRDefault="00BA0562" w:rsidP="002075CB">
      <w:pPr>
        <w:pStyle w:val="ItemStep"/>
        <w:outlineLvl w:val="9"/>
      </w:pPr>
      <w:r>
        <w:t># Create VLANIF interfaces and configure IP addresses.</w:t>
      </w:r>
    </w:p>
    <w:p w14:paraId="7D674AB3" w14:textId="77777777" w:rsidR="00BA0562" w:rsidRDefault="00BA0562" w:rsidP="006132A9">
      <w:pPr>
        <w:pStyle w:val="TerminalDisplay"/>
      </w:pPr>
      <w:r>
        <w:t>[S3] interface Vlanif 3</w:t>
      </w:r>
    </w:p>
    <w:p w14:paraId="7EA9BD78" w14:textId="77777777" w:rsidR="00BA0562" w:rsidRDefault="00BA0562" w:rsidP="00621C09">
      <w:r>
        <w:t xml:space="preserve">The </w:t>
      </w:r>
      <w:r w:rsidRPr="0000387B">
        <w:rPr>
          <w:b/>
          <w:bCs/>
        </w:rPr>
        <w:t>interface vlanif</w:t>
      </w:r>
      <w:r>
        <w:t xml:space="preserve"> </w:t>
      </w:r>
      <w:r w:rsidRPr="0000387B">
        <w:rPr>
          <w:i/>
          <w:iCs/>
        </w:rPr>
        <w:t>vlan-id</w:t>
      </w:r>
      <w:r>
        <w:t xml:space="preserve"> command creates a VLANIF interface and displays the VLANIF interface view.</w:t>
      </w:r>
    </w:p>
    <w:p w14:paraId="50D69BF4" w14:textId="77777777" w:rsidR="00BA0562" w:rsidRDefault="00BA0562" w:rsidP="006132A9">
      <w:pPr>
        <w:pStyle w:val="TerminalDisplay"/>
      </w:pPr>
      <w:r>
        <w:t>[S3-Vlanif3]ip address 10.1.3.1 24</w:t>
      </w:r>
    </w:p>
    <w:p w14:paraId="5429C71E" w14:textId="77777777" w:rsidR="00BA0562" w:rsidRDefault="00BA0562" w:rsidP="00FE2B14"/>
    <w:p w14:paraId="61C89DD1" w14:textId="77777777" w:rsidR="00BA0562" w:rsidRDefault="00BA0562" w:rsidP="006132A9">
      <w:pPr>
        <w:pStyle w:val="TerminalDisplay"/>
      </w:pPr>
      <w:r>
        <w:t>[S4] interface Vlanif 3</w:t>
      </w:r>
    </w:p>
    <w:p w14:paraId="685B458C" w14:textId="77777777" w:rsidR="00BA0562" w:rsidRDefault="00BA0562" w:rsidP="006132A9">
      <w:pPr>
        <w:pStyle w:val="TerminalDisplay"/>
      </w:pPr>
      <w:r>
        <w:t>[S4-Vlanif3]ip address 10.1.3.2 24</w:t>
      </w:r>
    </w:p>
    <w:p w14:paraId="1087F7E9" w14:textId="77777777" w:rsidR="00BA0562" w:rsidRDefault="00BA0562" w:rsidP="002075CB">
      <w:pPr>
        <w:pStyle w:val="Step"/>
        <w:outlineLvl w:val="9"/>
      </w:pPr>
      <w:r>
        <w:t>Create a VLAN.</w:t>
      </w:r>
    </w:p>
    <w:p w14:paraId="4B3E5646" w14:textId="77777777" w:rsidR="00BA0562" w:rsidRDefault="00BA0562" w:rsidP="00621C09">
      <w:r>
        <w:t>Create VLANs 2, 3, and 10 on S1 and S2.</w:t>
      </w:r>
    </w:p>
    <w:p w14:paraId="318090D9" w14:textId="77777777" w:rsidR="00BA0562" w:rsidRDefault="00BA0562" w:rsidP="006132A9">
      <w:pPr>
        <w:pStyle w:val="TerminalDisplay"/>
      </w:pPr>
      <w:r>
        <w:t>[S1]vlan batch 2 to 3 10</w:t>
      </w:r>
    </w:p>
    <w:p w14:paraId="2C41B15F" w14:textId="77777777" w:rsidR="00BA0562" w:rsidRDefault="00BA0562" w:rsidP="006132A9">
      <w:pPr>
        <w:pStyle w:val="TerminalDisplay"/>
      </w:pPr>
      <w:r>
        <w:t>Info: This operation may take a few seconds. Please wait for a moment...done.</w:t>
      </w:r>
    </w:p>
    <w:p w14:paraId="6F3E497F" w14:textId="77777777" w:rsidR="00BA0562" w:rsidRPr="00621C09" w:rsidRDefault="00BA0562" w:rsidP="006132A9">
      <w:pPr>
        <w:pStyle w:val="TerminalDisplay"/>
      </w:pPr>
      <w:r w:rsidRPr="00621C09">
        <w:t>VLANs 2, 3, and 10 are created successfully.</w:t>
      </w:r>
    </w:p>
    <w:p w14:paraId="439691FC" w14:textId="77777777" w:rsidR="00BA0562" w:rsidRDefault="00BA0562" w:rsidP="00621C09">
      <w:r>
        <w:t xml:space="preserve">The </w:t>
      </w:r>
      <w:r w:rsidRPr="0000387B">
        <w:rPr>
          <w:b/>
          <w:bCs/>
        </w:rPr>
        <w:t>vlan</w:t>
      </w:r>
      <w:r>
        <w:t xml:space="preserve"> </w:t>
      </w:r>
      <w:r w:rsidRPr="0000387B">
        <w:rPr>
          <w:i/>
          <w:iCs/>
        </w:rPr>
        <w:t>vlan-id</w:t>
      </w:r>
      <w:r>
        <w:t xml:space="preserve"> command creates a VLAN and displays the VLAN view. If the VLAN exists, the VLAN view is displayed.</w:t>
      </w:r>
    </w:p>
    <w:p w14:paraId="026B4C57" w14:textId="77777777" w:rsidR="00BA0562" w:rsidRPr="005D389A" w:rsidRDefault="00BA0562" w:rsidP="00621C09">
      <w:r>
        <w:t xml:space="preserve">The </w:t>
      </w:r>
      <w:r w:rsidRPr="0000387B">
        <w:rPr>
          <w:b/>
          <w:bCs/>
        </w:rPr>
        <w:t>vlan batch</w:t>
      </w:r>
      <w:r>
        <w:t xml:space="preserve"> { </w:t>
      </w:r>
      <w:r w:rsidRPr="0000387B">
        <w:rPr>
          <w:i/>
          <w:iCs/>
        </w:rPr>
        <w:t>vlan-id1</w:t>
      </w:r>
      <w:r>
        <w:t xml:space="preserve"> [ </w:t>
      </w:r>
      <w:r w:rsidRPr="0000387B">
        <w:rPr>
          <w:b/>
          <w:bCs/>
        </w:rPr>
        <w:t>to</w:t>
      </w:r>
      <w:r w:rsidRPr="0000387B">
        <w:rPr>
          <w:i/>
          <w:iCs/>
        </w:rPr>
        <w:t xml:space="preserve"> vlan-id2</w:t>
      </w:r>
      <w:r>
        <w:t xml:space="preserve"> ] } command creates VLANs in batches.</w:t>
      </w:r>
    </w:p>
    <w:p w14:paraId="695C4646" w14:textId="77777777" w:rsidR="00BA0562" w:rsidRDefault="00BA0562" w:rsidP="006132A9">
      <w:pPr>
        <w:pStyle w:val="TerminalDisplay"/>
      </w:pPr>
      <w:r>
        <w:t>[S2]vlan batch 2 to 3 10</w:t>
      </w:r>
    </w:p>
    <w:p w14:paraId="1400CCC4" w14:textId="77777777" w:rsidR="00BA0562" w:rsidRDefault="00BA0562" w:rsidP="002075CB">
      <w:pPr>
        <w:pStyle w:val="Step"/>
        <w:outlineLvl w:val="9"/>
      </w:pPr>
      <w:r>
        <w:t>Configure port-based VLANs.</w:t>
      </w:r>
    </w:p>
    <w:p w14:paraId="7DBC43CE" w14:textId="77777777" w:rsidR="00BA0562" w:rsidRPr="00BA68D3" w:rsidRDefault="00BA0562" w:rsidP="00621C09">
      <w:r>
        <w:t># Configure user ports on S3 and S4 as access ports and assign them to corresponding VLANs.</w:t>
      </w:r>
    </w:p>
    <w:p w14:paraId="3A82366A" w14:textId="77777777" w:rsidR="00BA0562" w:rsidRDefault="00BA0562" w:rsidP="006132A9">
      <w:pPr>
        <w:pStyle w:val="TerminalDisplay"/>
      </w:pPr>
      <w:r>
        <w:t>[S1]interface GigabitEthernet0/0/1</w:t>
      </w:r>
    </w:p>
    <w:p w14:paraId="306E4EA9" w14:textId="77777777" w:rsidR="00BA0562" w:rsidRDefault="00BA0562" w:rsidP="006132A9">
      <w:pPr>
        <w:pStyle w:val="TerminalDisplay"/>
      </w:pPr>
      <w:r>
        <w:t>[S1-GigabitEthernet0/0/1]port link-type access</w:t>
      </w:r>
    </w:p>
    <w:p w14:paraId="12CC6E2F" w14:textId="77777777" w:rsidR="00BA0562" w:rsidRDefault="00BA0562" w:rsidP="00621C09">
      <w:r>
        <w:t xml:space="preserve">The </w:t>
      </w:r>
      <w:r w:rsidRPr="0000387B">
        <w:rPr>
          <w:b/>
          <w:bCs/>
        </w:rPr>
        <w:t>port link-type</w:t>
      </w:r>
      <w:r w:rsidRPr="0000387B">
        <w:t xml:space="preserve"> </w:t>
      </w:r>
      <w:r w:rsidRPr="0000387B">
        <w:rPr>
          <w:b/>
          <w:bCs/>
        </w:rPr>
        <w:t>{ access | hybrid | trunk }</w:t>
      </w:r>
      <w:r>
        <w:t xml:space="preserve"> command specifies the link type of an interface, which can be Access, Trunk, or Hybrid.</w:t>
      </w:r>
    </w:p>
    <w:p w14:paraId="47ABAACF" w14:textId="77777777" w:rsidR="00BA0562" w:rsidRDefault="00BA0562" w:rsidP="006132A9">
      <w:pPr>
        <w:pStyle w:val="TerminalDisplay"/>
      </w:pPr>
      <w:r>
        <w:t>[S1-GigabitEthernet0/0/1]port default vlan 2</w:t>
      </w:r>
    </w:p>
    <w:p w14:paraId="1FC4A7B6" w14:textId="77777777" w:rsidR="00BA0562" w:rsidRDefault="00BA0562" w:rsidP="00621C09">
      <w:r>
        <w:t xml:space="preserve">The </w:t>
      </w:r>
      <w:r w:rsidRPr="0000387B">
        <w:rPr>
          <w:b/>
          <w:bCs/>
        </w:rPr>
        <w:t xml:space="preserve">port default vlan </w:t>
      </w:r>
      <w:r w:rsidRPr="0000387B">
        <w:rPr>
          <w:i/>
          <w:iCs/>
        </w:rPr>
        <w:t>vlan-id</w:t>
      </w:r>
      <w:r>
        <w:t xml:space="preserve"> command configures the default VLAN of an interface and assigns the interface to the VLAN.</w:t>
      </w:r>
    </w:p>
    <w:p w14:paraId="5662A2CB" w14:textId="77777777" w:rsidR="00BA0562" w:rsidRDefault="00BA0562" w:rsidP="006132A9">
      <w:pPr>
        <w:pStyle w:val="TerminalDisplay"/>
      </w:pPr>
      <w:r>
        <w:t>[S1-GigabitEthernet0/0/1]quit</w:t>
      </w:r>
    </w:p>
    <w:p w14:paraId="210C2FFF" w14:textId="77777777" w:rsidR="00BA0562" w:rsidRDefault="00BA0562" w:rsidP="006132A9">
      <w:pPr>
        <w:pStyle w:val="TerminalDisplay"/>
      </w:pPr>
      <w:r>
        <w:t>[S1]interface GigabitEthernet0/0/13</w:t>
      </w:r>
    </w:p>
    <w:p w14:paraId="6B9A12D7" w14:textId="77777777" w:rsidR="00BA0562" w:rsidRDefault="00BA0562" w:rsidP="006132A9">
      <w:pPr>
        <w:pStyle w:val="TerminalDisplay"/>
      </w:pPr>
      <w:r>
        <w:t>[S1-GigabitEthernet0/0/13]port link-type access</w:t>
      </w:r>
    </w:p>
    <w:p w14:paraId="10D1ADB5" w14:textId="77777777" w:rsidR="00BA0562" w:rsidRDefault="00BA0562" w:rsidP="006132A9">
      <w:pPr>
        <w:pStyle w:val="TerminalDisplay"/>
      </w:pPr>
      <w:r>
        <w:t>[S1-GigabitEthernet0/0/13]port default vlan 3</w:t>
      </w:r>
    </w:p>
    <w:p w14:paraId="5701A5EF" w14:textId="77777777" w:rsidR="00BA0562" w:rsidRDefault="00BA0562" w:rsidP="006132A9">
      <w:pPr>
        <w:pStyle w:val="TerminalDisplay"/>
      </w:pPr>
      <w:r>
        <w:t>[S1-GigabitEthernet0/0/13]quit</w:t>
      </w:r>
    </w:p>
    <w:p w14:paraId="7547AFF7" w14:textId="77777777" w:rsidR="00BA0562" w:rsidRDefault="00BA0562" w:rsidP="00FE2B14"/>
    <w:p w14:paraId="5A369762" w14:textId="77777777" w:rsidR="00BA0562" w:rsidRDefault="00BA0562" w:rsidP="006132A9">
      <w:pPr>
        <w:pStyle w:val="TerminalDisplay"/>
      </w:pPr>
      <w:r>
        <w:t>[S2]interface GigabitEthernet0/0/14</w:t>
      </w:r>
    </w:p>
    <w:p w14:paraId="7B5A5FCB" w14:textId="77777777" w:rsidR="00BA0562" w:rsidRDefault="00BA0562" w:rsidP="006132A9">
      <w:pPr>
        <w:pStyle w:val="TerminalDisplay"/>
      </w:pPr>
      <w:r>
        <w:t>[S2-GigabitEthernet0/0/14]port link-type access</w:t>
      </w:r>
    </w:p>
    <w:p w14:paraId="5519DCBD" w14:textId="77777777" w:rsidR="00BA0562" w:rsidRDefault="00BA0562" w:rsidP="006132A9">
      <w:pPr>
        <w:pStyle w:val="TerminalDisplay"/>
      </w:pPr>
      <w:r>
        <w:lastRenderedPageBreak/>
        <w:t>[S2-GigabitEthernet0/0/14]port default vlan 3</w:t>
      </w:r>
    </w:p>
    <w:p w14:paraId="5C363160" w14:textId="77777777" w:rsidR="00BA0562" w:rsidRDefault="00BA0562" w:rsidP="006132A9">
      <w:pPr>
        <w:pStyle w:val="TerminalDisplay"/>
      </w:pPr>
      <w:r>
        <w:t>[S2-GigabitEthernet0/0/14]quit</w:t>
      </w:r>
    </w:p>
    <w:p w14:paraId="26110D3D" w14:textId="77777777" w:rsidR="00BA0562" w:rsidRPr="00BA68D3" w:rsidRDefault="00BA0562" w:rsidP="00621C09">
      <w:r>
        <w:t># Configure the ports connecting S1 and S2 as trunk ports and allow only packets from VLAN 2 and VLAN 3 to pass through.</w:t>
      </w:r>
    </w:p>
    <w:p w14:paraId="77359D12" w14:textId="77777777" w:rsidR="00BA0562" w:rsidRDefault="00BA0562" w:rsidP="006132A9">
      <w:pPr>
        <w:pStyle w:val="TerminalDisplay"/>
      </w:pPr>
      <w:r>
        <w:t>[S1]interface GigabitEthernet0/0/10</w:t>
      </w:r>
    </w:p>
    <w:p w14:paraId="5ED7B96B" w14:textId="77777777" w:rsidR="00BA0562" w:rsidRDefault="00BA0562" w:rsidP="006132A9">
      <w:pPr>
        <w:pStyle w:val="TerminalDisplay"/>
      </w:pPr>
      <w:r>
        <w:t>[S1-GigabitEthernet0/0/10]port link-type trunk</w:t>
      </w:r>
    </w:p>
    <w:p w14:paraId="14F11DB5" w14:textId="77777777" w:rsidR="00BA0562" w:rsidRDefault="00BA0562" w:rsidP="006132A9">
      <w:pPr>
        <w:pStyle w:val="TerminalDisplay"/>
      </w:pPr>
      <w:r>
        <w:t>[S1-GigabitEthernet0/0/10]port trunk allow-pass vlan 2 3</w:t>
      </w:r>
    </w:p>
    <w:p w14:paraId="010D6872" w14:textId="77777777" w:rsidR="00BA0562" w:rsidRDefault="00BA0562" w:rsidP="00621C09">
      <w:r>
        <w:t xml:space="preserve">The </w:t>
      </w:r>
      <w:r w:rsidRPr="0000387B">
        <w:rPr>
          <w:b/>
          <w:bCs/>
        </w:rPr>
        <w:t>port trunk allow-pass vlan</w:t>
      </w:r>
      <w:r>
        <w:t xml:space="preserve"> command assigns a trunk port to the specified VLANs.</w:t>
      </w:r>
    </w:p>
    <w:p w14:paraId="7A6CA006" w14:textId="77777777" w:rsidR="00BA0562" w:rsidRDefault="00BA0562" w:rsidP="006132A9">
      <w:pPr>
        <w:pStyle w:val="TerminalDisplay"/>
      </w:pPr>
      <w:r>
        <w:t>[S1-GigabitEthernet0/0/10]undo port trunk allow-pass vlan 1</w:t>
      </w:r>
    </w:p>
    <w:p w14:paraId="3443F261" w14:textId="77777777" w:rsidR="00BA0562" w:rsidRDefault="00BA0562" w:rsidP="00621C09">
      <w:r>
        <w:t xml:space="preserve">The </w:t>
      </w:r>
      <w:r w:rsidRPr="0000387B">
        <w:rPr>
          <w:b/>
          <w:bCs/>
        </w:rPr>
        <w:t>undo port trunk allow-pass vlan</w:t>
      </w:r>
      <w:r>
        <w:t xml:space="preserve"> command deletes a trunk port from the specified VLANs.</w:t>
      </w:r>
    </w:p>
    <w:p w14:paraId="2DB63D58" w14:textId="77777777" w:rsidR="00BA0562" w:rsidRDefault="00BA0562" w:rsidP="00621C09">
      <w:r>
        <w:t>By default, VLAN 1 is in the allowed list. If VLAN 1 is not used for any service, it needs to be deleted for security purposes.</w:t>
      </w:r>
    </w:p>
    <w:p w14:paraId="435C2519" w14:textId="77777777" w:rsidR="00BA0562" w:rsidRDefault="00BA0562" w:rsidP="006132A9">
      <w:pPr>
        <w:pStyle w:val="TerminalDisplay"/>
      </w:pPr>
      <w:r>
        <w:t>[S2]interface GigabitEthernet0/0/10</w:t>
      </w:r>
    </w:p>
    <w:p w14:paraId="4107F88A" w14:textId="77777777" w:rsidR="00BA0562" w:rsidRDefault="00BA0562" w:rsidP="006132A9">
      <w:pPr>
        <w:pStyle w:val="TerminalDisplay"/>
      </w:pPr>
      <w:r>
        <w:t>[S2-GigabitEthernet0/0/10]port link-type trunk</w:t>
      </w:r>
    </w:p>
    <w:p w14:paraId="69D69268" w14:textId="77777777" w:rsidR="00BA0562" w:rsidRDefault="00BA0562" w:rsidP="006132A9">
      <w:pPr>
        <w:pStyle w:val="TerminalDisplay"/>
      </w:pPr>
      <w:r>
        <w:t>[S2-GigabitEthernet0/0/10]port trunk allow-pass vlan 2 3</w:t>
      </w:r>
    </w:p>
    <w:p w14:paraId="67BB9C89" w14:textId="77777777" w:rsidR="00BA0562" w:rsidRDefault="00BA0562" w:rsidP="006132A9">
      <w:pPr>
        <w:pStyle w:val="TerminalDisplay"/>
      </w:pPr>
      <w:r>
        <w:t>[S2-GigabitEthernet0/0/10]undo port trunk allow-pass vlan 1</w:t>
      </w:r>
    </w:p>
    <w:p w14:paraId="23711E2B" w14:textId="77777777" w:rsidR="00BA0562" w:rsidRDefault="00BA0562" w:rsidP="002075CB">
      <w:pPr>
        <w:pStyle w:val="Step"/>
        <w:outlineLvl w:val="9"/>
      </w:pPr>
      <w:r>
        <w:t>Configure MAC address-based VLANs.</w:t>
      </w:r>
    </w:p>
    <w:p w14:paraId="459F2EC3" w14:textId="77777777" w:rsidR="00BA0562" w:rsidRDefault="00BA0562" w:rsidP="00621C09">
      <w:r>
        <w:t>As shown in the networking diagram, R3 simulates a special service PC. Assume that the MAC address of the PC is a008-6fe1-0c46. The PC is expected to connect to the network through any of GigabitEthernet0/0/1, GigabitEthernet0/0/2, and GigabitEthernet0/0/3 on S2 and transmit data through VLAN 10.</w:t>
      </w:r>
    </w:p>
    <w:p w14:paraId="06D1D233" w14:textId="77777777" w:rsidR="00BA0562" w:rsidRDefault="00BA0562" w:rsidP="00621C09">
      <w:r>
        <w:t># Configure S2 to associate the MAC address of the PC with VLAN 10.</w:t>
      </w:r>
    </w:p>
    <w:p w14:paraId="3A799C76" w14:textId="77777777" w:rsidR="00BA0562" w:rsidRDefault="00BA0562" w:rsidP="00621C09">
      <w:r>
        <w:t>The VLAN membership depends on the source MAC addresses of packets, and VLAN tags are added accordingly. This VLAN assignment method is independent of the location, providing a higher level of security and flexibility.</w:t>
      </w:r>
    </w:p>
    <w:p w14:paraId="66741B9A" w14:textId="77777777" w:rsidR="00BA0562" w:rsidRDefault="00BA0562" w:rsidP="006132A9">
      <w:pPr>
        <w:pStyle w:val="TerminalDisplay"/>
      </w:pPr>
      <w:r>
        <w:t>[S2] vlan 10</w:t>
      </w:r>
    </w:p>
    <w:p w14:paraId="0F53E0C1" w14:textId="77777777" w:rsidR="00BA0562" w:rsidRDefault="00BA0562" w:rsidP="006132A9">
      <w:pPr>
        <w:pStyle w:val="TerminalDisplay"/>
      </w:pPr>
      <w:r>
        <w:t>[S2-vlan10] mac-vlan mac-address a008-6fe1-0c46</w:t>
      </w:r>
    </w:p>
    <w:p w14:paraId="1FE1FE9E" w14:textId="77777777" w:rsidR="00BA0562" w:rsidRDefault="00BA0562" w:rsidP="00621C09">
      <w:r>
        <w:t xml:space="preserve">The </w:t>
      </w:r>
      <w:r w:rsidRPr="0000387B">
        <w:rPr>
          <w:b/>
          <w:bCs/>
        </w:rPr>
        <w:t>mac-vlan mac-address</w:t>
      </w:r>
      <w:r>
        <w:t xml:space="preserve"> command associates a MAC address with a VLAN.</w:t>
      </w:r>
    </w:p>
    <w:p w14:paraId="3BF1B736" w14:textId="77777777" w:rsidR="00BA0562" w:rsidRDefault="00BA0562" w:rsidP="00621C09">
      <w:r>
        <w:t># Set GigabitEthernet0/0/1, GigabitEthernet0/0/2, and GigabitEthernet0/0/3 on S2 to hybrid ports and configure them to allow packets from MAC address-based VLANs to pass through.</w:t>
      </w:r>
    </w:p>
    <w:p w14:paraId="430E54DB" w14:textId="77777777" w:rsidR="00BA0562" w:rsidRDefault="00BA0562" w:rsidP="00621C09">
      <w:r>
        <w:t>On access and trunk ports, MAC address-based VLAN assignment can be used only when the VLAN is the same as the PVID. Therefore, it is recommended that you configure MAC address-based VLAN assignment on a hybrid port to receive untagged packets from multiple VLANs.</w:t>
      </w:r>
    </w:p>
    <w:p w14:paraId="17DA1EEB" w14:textId="77777777" w:rsidR="00BA0562" w:rsidRDefault="00BA0562" w:rsidP="006132A9">
      <w:pPr>
        <w:pStyle w:val="TerminalDisplay"/>
      </w:pPr>
      <w:r>
        <w:t>[S2]interface GigabitEthernet0/0/1</w:t>
      </w:r>
    </w:p>
    <w:p w14:paraId="25E0CA2E" w14:textId="77777777" w:rsidR="00BA0562" w:rsidRDefault="00BA0562" w:rsidP="006132A9">
      <w:pPr>
        <w:pStyle w:val="TerminalDisplay"/>
      </w:pPr>
      <w:r>
        <w:t>[S2-GigabitEthernet0/0/1]port link-type hybrid</w:t>
      </w:r>
    </w:p>
    <w:p w14:paraId="3BB91204" w14:textId="77777777" w:rsidR="00BA0562" w:rsidRDefault="00BA0562" w:rsidP="006132A9">
      <w:pPr>
        <w:pStyle w:val="TerminalDisplay"/>
      </w:pPr>
      <w:r>
        <w:t>[S2-GigabitEthernet0/0/1]port hybrid untagged vlan 10</w:t>
      </w:r>
    </w:p>
    <w:p w14:paraId="45F4EBFC" w14:textId="77777777" w:rsidR="00BA0562" w:rsidRDefault="00BA0562" w:rsidP="00621C09">
      <w:r>
        <w:lastRenderedPageBreak/>
        <w:t xml:space="preserve">The </w:t>
      </w:r>
      <w:r w:rsidRPr="0000387B">
        <w:rPr>
          <w:b/>
          <w:bCs/>
        </w:rPr>
        <w:t>port hybrid untagged vlan</w:t>
      </w:r>
      <w:r>
        <w:t xml:space="preserve"> command assigns a hybrid port to the specified VLANs to allow untagged frames to pass through.</w:t>
      </w:r>
    </w:p>
    <w:p w14:paraId="600DF5CA" w14:textId="77777777" w:rsidR="00BA0562" w:rsidRDefault="00BA0562" w:rsidP="006132A9">
      <w:pPr>
        <w:pStyle w:val="TerminalDisplay"/>
      </w:pPr>
      <w:r>
        <w:t>[S2-GigabitEthernet0/0/1]quit</w:t>
      </w:r>
    </w:p>
    <w:p w14:paraId="129B3F05" w14:textId="77777777" w:rsidR="00BA0562" w:rsidRDefault="00BA0562" w:rsidP="006132A9">
      <w:pPr>
        <w:pStyle w:val="TerminalDisplay"/>
      </w:pPr>
      <w:r>
        <w:t>[S2]interface GigabitEthernet0/0/2</w:t>
      </w:r>
    </w:p>
    <w:p w14:paraId="68CD6739" w14:textId="77777777" w:rsidR="00BA0562" w:rsidRDefault="00BA0562" w:rsidP="006132A9">
      <w:pPr>
        <w:pStyle w:val="TerminalDisplay"/>
      </w:pPr>
      <w:r>
        <w:t>[S2-GigabitEthernet0/0/2]port link-type hybrid</w:t>
      </w:r>
    </w:p>
    <w:p w14:paraId="2AFDEFB1" w14:textId="77777777" w:rsidR="00BA0562" w:rsidRDefault="00BA0562" w:rsidP="006132A9">
      <w:pPr>
        <w:pStyle w:val="TerminalDisplay"/>
      </w:pPr>
      <w:r>
        <w:t>[S2-GigabitEthernet0/0/2]port hybrid untagged vlan 10</w:t>
      </w:r>
    </w:p>
    <w:p w14:paraId="6AE1280C" w14:textId="77777777" w:rsidR="00BA0562" w:rsidRDefault="00BA0562" w:rsidP="006132A9">
      <w:pPr>
        <w:pStyle w:val="TerminalDisplay"/>
      </w:pPr>
      <w:r>
        <w:t>[S2-GigabitEthernet0/0/2]quit</w:t>
      </w:r>
    </w:p>
    <w:p w14:paraId="5ACA50E4" w14:textId="77777777" w:rsidR="00BA0562" w:rsidRDefault="00BA0562" w:rsidP="006132A9">
      <w:pPr>
        <w:pStyle w:val="TerminalDisplay"/>
      </w:pPr>
      <w:r>
        <w:t>[S2]interface GigabitEthernet0/0/3</w:t>
      </w:r>
    </w:p>
    <w:p w14:paraId="1E8E1079" w14:textId="77777777" w:rsidR="00BA0562" w:rsidRDefault="00BA0562" w:rsidP="006132A9">
      <w:pPr>
        <w:pStyle w:val="TerminalDisplay"/>
      </w:pPr>
      <w:r>
        <w:t>[S2-GigabitEthernet0/0/3]port link-type hybrid</w:t>
      </w:r>
    </w:p>
    <w:p w14:paraId="4B1ABD09" w14:textId="77777777" w:rsidR="00BA0562" w:rsidRDefault="00BA0562" w:rsidP="006132A9">
      <w:pPr>
        <w:pStyle w:val="TerminalDisplay"/>
      </w:pPr>
      <w:r>
        <w:t>[S2-GigabitEthernet0/0/3]port hybrid untagged vlan 10</w:t>
      </w:r>
    </w:p>
    <w:p w14:paraId="5BD2DC42" w14:textId="77777777" w:rsidR="00BA0562" w:rsidRDefault="00BA0562" w:rsidP="006132A9">
      <w:pPr>
        <w:pStyle w:val="TerminalDisplay"/>
      </w:pPr>
      <w:r>
        <w:t>[S2-GigabitEthernet0/0/3]quit</w:t>
      </w:r>
    </w:p>
    <w:p w14:paraId="4358AF96" w14:textId="77777777" w:rsidR="00BA0562" w:rsidRDefault="00BA0562" w:rsidP="00621C09">
      <w:r>
        <w:t># Configure the ports connecting S1 and S2 to allow packets from VLAN 10 to pass through.</w:t>
      </w:r>
    </w:p>
    <w:p w14:paraId="3C54DEA4" w14:textId="77777777" w:rsidR="00BA0562" w:rsidRPr="00965DAB" w:rsidRDefault="00BA0562" w:rsidP="00621C09">
      <w:r>
        <w:t>The ports need to allow tagged frames from multiple VLANs to pass through. Therefore, the ports can be configured as trunk ports.</w:t>
      </w:r>
    </w:p>
    <w:p w14:paraId="1EEE088E" w14:textId="77777777" w:rsidR="00BA0562" w:rsidRDefault="00BA0562" w:rsidP="006132A9">
      <w:pPr>
        <w:pStyle w:val="TerminalDisplay"/>
      </w:pPr>
      <w:r>
        <w:t>[S1]interface GigabitEthernet0/0/10</w:t>
      </w:r>
    </w:p>
    <w:p w14:paraId="2CCAF44C" w14:textId="77777777" w:rsidR="00BA0562" w:rsidRDefault="00BA0562" w:rsidP="006132A9">
      <w:pPr>
        <w:pStyle w:val="TerminalDisplay"/>
      </w:pPr>
      <w:r>
        <w:t>[S1-GigabitEthernet0/0/10]port trunk allow-pass vlan 10</w:t>
      </w:r>
    </w:p>
    <w:p w14:paraId="010AD0BE" w14:textId="77777777" w:rsidR="00BA0562" w:rsidRDefault="00BA0562" w:rsidP="006132A9">
      <w:pPr>
        <w:pStyle w:val="TerminalDisplay"/>
      </w:pPr>
      <w:r>
        <w:t>[S1-GigabitEthernet0/0/10]quit</w:t>
      </w:r>
    </w:p>
    <w:p w14:paraId="16F6C74B" w14:textId="77777777" w:rsidR="00BA0562" w:rsidRDefault="00BA0562" w:rsidP="00FE2B14"/>
    <w:p w14:paraId="1448398E" w14:textId="77777777" w:rsidR="00BA0562" w:rsidRDefault="00BA0562" w:rsidP="006132A9">
      <w:pPr>
        <w:pStyle w:val="TerminalDisplay"/>
      </w:pPr>
      <w:r>
        <w:t>[S2]interface GigabitEthernet0/0/10</w:t>
      </w:r>
    </w:p>
    <w:p w14:paraId="31D4A922" w14:textId="77777777" w:rsidR="00BA0562" w:rsidRDefault="00BA0562" w:rsidP="006132A9">
      <w:pPr>
        <w:pStyle w:val="TerminalDisplay"/>
      </w:pPr>
      <w:r>
        <w:t>[S2-GigabitEthernet0/0/10]port trunk allow-pass vlan 10</w:t>
      </w:r>
    </w:p>
    <w:p w14:paraId="46694372" w14:textId="77777777" w:rsidR="00BA0562" w:rsidRDefault="00BA0562" w:rsidP="006132A9">
      <w:pPr>
        <w:pStyle w:val="TerminalDisplay"/>
      </w:pPr>
      <w:r>
        <w:t>[S2-GigabitEthernet0/0/10]quit</w:t>
      </w:r>
    </w:p>
    <w:p w14:paraId="4F4D568D" w14:textId="77777777" w:rsidR="00BA0562" w:rsidRDefault="00BA0562" w:rsidP="00621C09">
      <w:r>
        <w:t># Configure S2 and enable MAC address-based VLAN assignment on GE0/0/1, GE0/0/2, and GE0/0/3.</w:t>
      </w:r>
    </w:p>
    <w:p w14:paraId="64FE3131" w14:textId="77777777" w:rsidR="00BA0562" w:rsidRDefault="00BA0562" w:rsidP="00621C09">
      <w:r>
        <w:t xml:space="preserve">To enable a port to forward packets based on associations between MAC addresses and VLANs, you must run the </w:t>
      </w:r>
      <w:r w:rsidRPr="0000387B">
        <w:rPr>
          <w:b/>
          <w:bCs/>
        </w:rPr>
        <w:t>mac-vlan enable</w:t>
      </w:r>
      <w:r>
        <w:t xml:space="preserve"> command.</w:t>
      </w:r>
    </w:p>
    <w:p w14:paraId="06B21A11" w14:textId="77777777" w:rsidR="00BA0562" w:rsidRDefault="00BA0562" w:rsidP="006132A9">
      <w:pPr>
        <w:pStyle w:val="TerminalDisplay"/>
      </w:pPr>
      <w:r>
        <w:t>[S2]interface GigabitEthernet0/0/1</w:t>
      </w:r>
    </w:p>
    <w:p w14:paraId="799EBBEA" w14:textId="77777777" w:rsidR="00BA0562" w:rsidRDefault="00BA0562" w:rsidP="006132A9">
      <w:pPr>
        <w:pStyle w:val="TerminalDisplay"/>
      </w:pPr>
      <w:r>
        <w:t>[S2-GigabitEthernet0/0/1]mac-vlan enable</w:t>
      </w:r>
    </w:p>
    <w:p w14:paraId="599BF39F" w14:textId="77777777" w:rsidR="00BA0562" w:rsidRDefault="00BA0562" w:rsidP="00621C09">
      <w:r>
        <w:t xml:space="preserve">The </w:t>
      </w:r>
      <w:r w:rsidRPr="0000387B">
        <w:rPr>
          <w:b/>
          <w:bCs/>
        </w:rPr>
        <w:t>mac-vlan enable</w:t>
      </w:r>
      <w:r>
        <w:t xml:space="preserve"> command enables MAC address-based VLAN assignment on a port.</w:t>
      </w:r>
    </w:p>
    <w:p w14:paraId="4EDDFF17" w14:textId="77777777" w:rsidR="00BA0562" w:rsidRDefault="00BA0562" w:rsidP="006132A9">
      <w:pPr>
        <w:pStyle w:val="TerminalDisplay"/>
      </w:pPr>
      <w:r>
        <w:t>[S2-GigabitEthernet0/0/1]quit</w:t>
      </w:r>
    </w:p>
    <w:p w14:paraId="358FF783" w14:textId="77777777" w:rsidR="00BA0562" w:rsidRDefault="00BA0562" w:rsidP="006132A9">
      <w:pPr>
        <w:pStyle w:val="TerminalDisplay"/>
      </w:pPr>
      <w:r>
        <w:t>[S2]interface GigabitEthernet0/0/2</w:t>
      </w:r>
    </w:p>
    <w:p w14:paraId="6F17347A" w14:textId="77777777" w:rsidR="00BA0562" w:rsidRDefault="00BA0562" w:rsidP="006132A9">
      <w:pPr>
        <w:pStyle w:val="TerminalDisplay"/>
      </w:pPr>
      <w:r>
        <w:t>[S2-GigabitEthernet0/0/2]mac-vlan enable</w:t>
      </w:r>
    </w:p>
    <w:p w14:paraId="68452EFE" w14:textId="77777777" w:rsidR="00BA0562" w:rsidRDefault="00BA0562" w:rsidP="006132A9">
      <w:pPr>
        <w:pStyle w:val="TerminalDisplay"/>
      </w:pPr>
      <w:r>
        <w:t>[S2-GigabitEthernet0/0/2]quit</w:t>
      </w:r>
    </w:p>
    <w:p w14:paraId="4128BE16" w14:textId="77777777" w:rsidR="00BA0562" w:rsidRDefault="00BA0562" w:rsidP="006132A9">
      <w:pPr>
        <w:pStyle w:val="TerminalDisplay"/>
      </w:pPr>
      <w:r>
        <w:t>[S2]interface GigabitEthernet0/0/3</w:t>
      </w:r>
    </w:p>
    <w:p w14:paraId="5311167A" w14:textId="77777777" w:rsidR="00BA0562" w:rsidRDefault="00BA0562" w:rsidP="006132A9">
      <w:pPr>
        <w:pStyle w:val="TerminalDisplay"/>
      </w:pPr>
      <w:r>
        <w:t>[S2-GigabitEthernet0/0/3]mac-vlan enable</w:t>
      </w:r>
    </w:p>
    <w:p w14:paraId="519820E8" w14:textId="77777777" w:rsidR="00BA0562" w:rsidRDefault="00BA0562" w:rsidP="006132A9">
      <w:pPr>
        <w:pStyle w:val="TerminalDisplay"/>
      </w:pPr>
      <w:r>
        <w:t>[S2-GigabitEthernet0/0/3]quit</w:t>
      </w:r>
    </w:p>
    <w:p w14:paraId="54335546" w14:textId="77777777" w:rsidR="00BA0562" w:rsidRDefault="00BA0562" w:rsidP="002075CB">
      <w:pPr>
        <w:pStyle w:val="Step"/>
        <w:outlineLvl w:val="9"/>
      </w:pPr>
      <w:r>
        <w:t>Display the configuration information.</w:t>
      </w:r>
    </w:p>
    <w:p w14:paraId="505B34F9" w14:textId="77777777" w:rsidR="00BA0562" w:rsidRDefault="00BA0562" w:rsidP="00621C09">
      <w:r>
        <w:t># Display the VLAN information on the switch.</w:t>
      </w:r>
    </w:p>
    <w:p w14:paraId="560C066D" w14:textId="77777777" w:rsidR="00BA0562" w:rsidRDefault="00BA0562" w:rsidP="006132A9">
      <w:pPr>
        <w:pStyle w:val="TerminalDisplay"/>
      </w:pPr>
      <w:r>
        <w:t>[S1]display vlan</w:t>
      </w:r>
    </w:p>
    <w:p w14:paraId="265F78DD" w14:textId="77777777" w:rsidR="00BA0562" w:rsidRDefault="00BA0562" w:rsidP="00621C09">
      <w:r>
        <w:t xml:space="preserve">The </w:t>
      </w:r>
      <w:r w:rsidRPr="0000387B">
        <w:rPr>
          <w:b/>
          <w:bCs/>
        </w:rPr>
        <w:t>display vlan</w:t>
      </w:r>
      <w:r>
        <w:t xml:space="preserve"> command displays information about VLANs.</w:t>
      </w:r>
    </w:p>
    <w:p w14:paraId="37AC7407" w14:textId="77777777" w:rsidR="00BA0562" w:rsidRDefault="00BA0562" w:rsidP="00621C09">
      <w:r>
        <w:lastRenderedPageBreak/>
        <w:t xml:space="preserve">The </w:t>
      </w:r>
      <w:r w:rsidRPr="0000387B">
        <w:rPr>
          <w:b/>
          <w:bCs/>
        </w:rPr>
        <w:t>display vlan verbose</w:t>
      </w:r>
      <w:r>
        <w:t xml:space="preserve"> command displays detailed information about a specified VLAN, including the ID, type, description, and status of the VLAN, status of the traffic statistics function, ports in the VLAN, and mode in which the ports are assigned to the VLAN.</w:t>
      </w:r>
    </w:p>
    <w:p w14:paraId="6DEBFDCB" w14:textId="77777777" w:rsidR="00BA0562" w:rsidRPr="0080332C" w:rsidRDefault="00BA0562" w:rsidP="006132A9">
      <w:pPr>
        <w:pStyle w:val="TerminalDisplay"/>
      </w:pPr>
      <w:r>
        <w:t>The total number of vlans is : 4</w:t>
      </w:r>
    </w:p>
    <w:p w14:paraId="11743901" w14:textId="77777777" w:rsidR="00BA0562" w:rsidRPr="0080332C" w:rsidRDefault="00BA0562" w:rsidP="006132A9">
      <w:pPr>
        <w:pStyle w:val="TerminalDisplay"/>
      </w:pPr>
      <w:r>
        <w:t>--------------------------------------------------------------------------------</w:t>
      </w:r>
      <w:r w:rsidRPr="006132A9">
        <w:rPr>
          <w:i/>
          <w:iCs/>
        </w:rPr>
        <w:t>-------------------------------------</w:t>
      </w:r>
    </w:p>
    <w:p w14:paraId="32BB9057" w14:textId="77777777" w:rsidR="00BA0562" w:rsidRPr="0080332C" w:rsidRDefault="00BA0562" w:rsidP="006132A9">
      <w:pPr>
        <w:pStyle w:val="TerminalDisplay"/>
      </w:pPr>
      <w:r>
        <w:t>U: Up;         D: Down;         TG: Tagged;         UT: Untagged;</w:t>
      </w:r>
    </w:p>
    <w:p w14:paraId="609D1D30" w14:textId="77777777" w:rsidR="00BA0562" w:rsidRPr="0080332C" w:rsidRDefault="00BA0562" w:rsidP="006132A9">
      <w:pPr>
        <w:pStyle w:val="TerminalDisplay"/>
      </w:pPr>
      <w:r>
        <w:t>MP: Vlan-mapping;               ST: Vlan-stacking;</w:t>
      </w:r>
    </w:p>
    <w:p w14:paraId="0675B480" w14:textId="77777777" w:rsidR="00BA0562" w:rsidRPr="0080332C" w:rsidRDefault="00BA0562" w:rsidP="006132A9">
      <w:pPr>
        <w:pStyle w:val="TerminalDisplay"/>
      </w:pPr>
      <w:r>
        <w:t>#: ProtocolTransparent-vlan;     *: Management-vlan;</w:t>
      </w:r>
    </w:p>
    <w:p w14:paraId="6C9A41DA" w14:textId="77777777" w:rsidR="00BA0562" w:rsidRPr="0080332C" w:rsidRDefault="00BA0562" w:rsidP="006132A9">
      <w:pPr>
        <w:pStyle w:val="TerminalDisplay"/>
      </w:pPr>
      <w:r>
        <w:t>--------------------------------------------------------------------------------</w:t>
      </w:r>
      <w:r w:rsidRPr="006132A9">
        <w:rPr>
          <w:i/>
          <w:iCs/>
        </w:rPr>
        <w:t>-------------------------------------</w:t>
      </w:r>
    </w:p>
    <w:p w14:paraId="74DD409A" w14:textId="77777777" w:rsidR="00BA0562" w:rsidRPr="0080332C" w:rsidRDefault="00BA0562" w:rsidP="006132A9">
      <w:pPr>
        <w:pStyle w:val="TerminalDisplay"/>
      </w:pPr>
    </w:p>
    <w:p w14:paraId="67045040" w14:textId="77777777" w:rsidR="00BA0562" w:rsidRPr="0080332C" w:rsidRDefault="00BA0562" w:rsidP="006132A9">
      <w:pPr>
        <w:pStyle w:val="TerminalDisplay"/>
      </w:pPr>
      <w:r>
        <w:t xml:space="preserve">VID  Type    Ports                                                          </w:t>
      </w:r>
    </w:p>
    <w:p w14:paraId="2B878E47" w14:textId="77777777" w:rsidR="00BA0562" w:rsidRPr="0080332C" w:rsidRDefault="00BA0562" w:rsidP="006132A9">
      <w:pPr>
        <w:pStyle w:val="TerminalDisplay"/>
      </w:pPr>
      <w:r>
        <w:t>--------------------------------------------------------------------------------</w:t>
      </w:r>
      <w:r w:rsidRPr="006132A9">
        <w:rPr>
          <w:i/>
          <w:iCs/>
        </w:rPr>
        <w:t>--------------------------------------</w:t>
      </w:r>
    </w:p>
    <w:p w14:paraId="0A6A0A45" w14:textId="6511C0E2" w:rsidR="00BA0562" w:rsidRPr="0080332C" w:rsidRDefault="00BA0562" w:rsidP="006132A9">
      <w:pPr>
        <w:pStyle w:val="TerminalDisplay"/>
      </w:pPr>
      <w:r>
        <w:t xml:space="preserve">1    common  </w:t>
      </w:r>
      <w:r w:rsidR="00333340">
        <w:tab/>
      </w:r>
      <w:r w:rsidR="00333340">
        <w:tab/>
      </w:r>
      <w:r>
        <w:t>UT:</w:t>
      </w:r>
      <w:r w:rsidRPr="006132A9">
        <w:rPr>
          <w:i/>
          <w:iCs/>
        </w:rPr>
        <w:t xml:space="preserve"> </w:t>
      </w:r>
      <w:r>
        <w:t xml:space="preserve">GE0/0/2(D)      </w:t>
      </w:r>
      <w:r w:rsidR="00333340">
        <w:tab/>
      </w:r>
      <w:r>
        <w:t xml:space="preserve">GE0/0/3(D)      GE0/0/4(D)      GE0/0/5(D)      </w:t>
      </w:r>
    </w:p>
    <w:p w14:paraId="2118AFB1" w14:textId="0D90C61C" w:rsidR="00BA0562" w:rsidRPr="0080332C" w:rsidRDefault="00BA0562" w:rsidP="006132A9">
      <w:pPr>
        <w:pStyle w:val="TerminalDisplay"/>
      </w:pPr>
      <w:r>
        <w:t xml:space="preserve">                </w:t>
      </w:r>
      <w:r w:rsidRPr="006132A9">
        <w:rPr>
          <w:i/>
          <w:iCs/>
        </w:rPr>
        <w:t xml:space="preserve">  </w:t>
      </w:r>
      <w:r w:rsidR="00333340">
        <w:rPr>
          <w:i/>
          <w:iCs/>
        </w:rPr>
        <w:tab/>
      </w:r>
      <w:r>
        <w:t xml:space="preserve">GE0/0/6(D)      </w:t>
      </w:r>
      <w:r w:rsidR="00333340">
        <w:tab/>
      </w:r>
      <w:r>
        <w:t xml:space="preserve">GE0/0/7(D)      GE0/0/8(D)      GE0/0/9(D)      </w:t>
      </w:r>
    </w:p>
    <w:p w14:paraId="4B18DCBC" w14:textId="060CD4C7" w:rsidR="00BA0562" w:rsidRPr="0080332C" w:rsidRDefault="00BA0562" w:rsidP="006132A9">
      <w:pPr>
        <w:pStyle w:val="TerminalDisplay"/>
      </w:pPr>
      <w:r>
        <w:t xml:space="preserve">                </w:t>
      </w:r>
      <w:r w:rsidRPr="006132A9">
        <w:rPr>
          <w:i/>
          <w:iCs/>
        </w:rPr>
        <w:t xml:space="preserve">  </w:t>
      </w:r>
      <w:r w:rsidR="00333340">
        <w:rPr>
          <w:i/>
          <w:iCs/>
        </w:rPr>
        <w:tab/>
      </w:r>
      <w:r>
        <w:t xml:space="preserve">GE0/0/11(D)     </w:t>
      </w:r>
      <w:r w:rsidR="00333340">
        <w:tab/>
      </w:r>
      <w:r>
        <w:t xml:space="preserve">GE0/0/12(D)     GE0/0/14(D)     GE0/0/15(D)     </w:t>
      </w:r>
    </w:p>
    <w:p w14:paraId="13D9046C" w14:textId="354B770A" w:rsidR="00BA0562" w:rsidRPr="0080332C" w:rsidRDefault="00BA0562" w:rsidP="006132A9">
      <w:pPr>
        <w:pStyle w:val="TerminalDisplay"/>
      </w:pPr>
      <w:r>
        <w:t xml:space="preserve">                </w:t>
      </w:r>
      <w:r w:rsidRPr="006132A9">
        <w:rPr>
          <w:i/>
          <w:iCs/>
        </w:rPr>
        <w:t xml:space="preserve">  </w:t>
      </w:r>
      <w:r w:rsidR="00333340">
        <w:rPr>
          <w:i/>
          <w:iCs/>
        </w:rPr>
        <w:tab/>
      </w:r>
      <w:r>
        <w:t xml:space="preserve">GE0/0/16(D)     </w:t>
      </w:r>
      <w:r w:rsidR="00333340">
        <w:tab/>
      </w:r>
      <w:r>
        <w:t xml:space="preserve">GE0/0/17(D)     GE0/0/18(D)     GE0/0/19(D)     </w:t>
      </w:r>
    </w:p>
    <w:p w14:paraId="078B5AD6" w14:textId="2B227C92" w:rsidR="00BA0562" w:rsidRPr="0080332C" w:rsidRDefault="00BA0562" w:rsidP="006132A9">
      <w:pPr>
        <w:pStyle w:val="TerminalDisplay"/>
      </w:pPr>
      <w:r>
        <w:t xml:space="preserve">                </w:t>
      </w:r>
      <w:r w:rsidRPr="006132A9">
        <w:rPr>
          <w:i/>
          <w:iCs/>
        </w:rPr>
        <w:t xml:space="preserve">  </w:t>
      </w:r>
      <w:r w:rsidR="00333340">
        <w:rPr>
          <w:i/>
          <w:iCs/>
        </w:rPr>
        <w:tab/>
      </w:r>
      <w:r>
        <w:t xml:space="preserve">GE0/0/20(D)     </w:t>
      </w:r>
      <w:r w:rsidR="00333340">
        <w:tab/>
      </w:r>
      <w:r>
        <w:t xml:space="preserve">GE0/0/21(D)     GE0/0/22(D)     GE0/0/23(D)     </w:t>
      </w:r>
    </w:p>
    <w:p w14:paraId="08286EAE" w14:textId="35D0F6DC" w:rsidR="00BA0562" w:rsidRPr="0080332C" w:rsidRDefault="00BA0562" w:rsidP="006132A9">
      <w:pPr>
        <w:pStyle w:val="TerminalDisplay"/>
      </w:pPr>
      <w:r>
        <w:t xml:space="preserve">                </w:t>
      </w:r>
      <w:r w:rsidRPr="006132A9">
        <w:rPr>
          <w:i/>
          <w:iCs/>
        </w:rPr>
        <w:t xml:space="preserve">  </w:t>
      </w:r>
      <w:r w:rsidR="00333340">
        <w:rPr>
          <w:i/>
          <w:iCs/>
        </w:rPr>
        <w:tab/>
      </w:r>
      <w:r>
        <w:t xml:space="preserve">GE0/0/24(D)                                                     </w:t>
      </w:r>
    </w:p>
    <w:p w14:paraId="122ABFC3" w14:textId="0581C2E8" w:rsidR="00BA0562" w:rsidRPr="0080332C" w:rsidRDefault="00BA0562" w:rsidP="006132A9">
      <w:pPr>
        <w:pStyle w:val="TerminalDisplay"/>
      </w:pPr>
      <w:r>
        <w:t xml:space="preserve">2    common  </w:t>
      </w:r>
      <w:r w:rsidR="00333340">
        <w:tab/>
      </w:r>
      <w:r w:rsidR="00333340">
        <w:tab/>
      </w:r>
      <w:r>
        <w:t>UT:</w:t>
      </w:r>
      <w:r w:rsidRPr="006132A9">
        <w:rPr>
          <w:i/>
          <w:iCs/>
        </w:rPr>
        <w:t xml:space="preserve"> </w:t>
      </w:r>
      <w:r>
        <w:t xml:space="preserve">GE0/0/1(U)                                                      </w:t>
      </w:r>
    </w:p>
    <w:p w14:paraId="0D0B584F" w14:textId="65724288" w:rsidR="00BA0562" w:rsidRPr="0080332C" w:rsidRDefault="00BA0562" w:rsidP="006132A9">
      <w:pPr>
        <w:pStyle w:val="TerminalDisplay"/>
      </w:pPr>
      <w:r>
        <w:t xml:space="preserve">             </w:t>
      </w:r>
      <w:r w:rsidRPr="006132A9">
        <w:rPr>
          <w:i/>
          <w:iCs/>
        </w:rPr>
        <w:t xml:space="preserve"> </w:t>
      </w:r>
      <w:r w:rsidR="00333340">
        <w:rPr>
          <w:i/>
          <w:iCs/>
        </w:rPr>
        <w:tab/>
      </w:r>
      <w:r w:rsidR="00333340">
        <w:rPr>
          <w:i/>
          <w:iCs/>
        </w:rPr>
        <w:tab/>
      </w:r>
      <w:r>
        <w:t>TG:</w:t>
      </w:r>
      <w:r w:rsidRPr="006132A9">
        <w:rPr>
          <w:i/>
          <w:iCs/>
        </w:rPr>
        <w:t xml:space="preserve"> </w:t>
      </w:r>
      <w:r>
        <w:t xml:space="preserve">GE0/0/10(U)                                                     </w:t>
      </w:r>
    </w:p>
    <w:p w14:paraId="07479895" w14:textId="293CEB4E" w:rsidR="00BA0562" w:rsidRPr="0080332C" w:rsidRDefault="00BA0562" w:rsidP="006132A9">
      <w:pPr>
        <w:pStyle w:val="TerminalDisplay"/>
      </w:pPr>
      <w:r>
        <w:t xml:space="preserve">3    common  </w:t>
      </w:r>
      <w:r w:rsidR="00333340">
        <w:tab/>
      </w:r>
      <w:r w:rsidR="00333340">
        <w:tab/>
      </w:r>
      <w:r>
        <w:t>UT:</w:t>
      </w:r>
      <w:r w:rsidRPr="006132A9">
        <w:rPr>
          <w:i/>
          <w:iCs/>
        </w:rPr>
        <w:t xml:space="preserve"> </w:t>
      </w:r>
      <w:r>
        <w:t xml:space="preserve">GE0/0/13(U)                                                     </w:t>
      </w:r>
    </w:p>
    <w:p w14:paraId="60B54359" w14:textId="428EA5E8" w:rsidR="00BA0562" w:rsidRPr="0080332C" w:rsidRDefault="00BA0562" w:rsidP="006132A9">
      <w:pPr>
        <w:pStyle w:val="TerminalDisplay"/>
      </w:pPr>
      <w:r>
        <w:t xml:space="preserve">             </w:t>
      </w:r>
      <w:r w:rsidRPr="006132A9">
        <w:rPr>
          <w:i/>
          <w:iCs/>
        </w:rPr>
        <w:t xml:space="preserve"> </w:t>
      </w:r>
      <w:r w:rsidR="00333340">
        <w:rPr>
          <w:i/>
          <w:iCs/>
        </w:rPr>
        <w:tab/>
      </w:r>
      <w:r w:rsidR="00333340">
        <w:rPr>
          <w:i/>
          <w:iCs/>
        </w:rPr>
        <w:tab/>
      </w:r>
      <w:r>
        <w:t>TG:</w:t>
      </w:r>
      <w:r w:rsidRPr="006132A9">
        <w:rPr>
          <w:i/>
          <w:iCs/>
        </w:rPr>
        <w:t xml:space="preserve"> </w:t>
      </w:r>
      <w:r>
        <w:t xml:space="preserve">GE0/0/10(U)                                                     </w:t>
      </w:r>
    </w:p>
    <w:p w14:paraId="24E5A884" w14:textId="374C84D6" w:rsidR="00BA0562" w:rsidRPr="0080332C" w:rsidRDefault="00BA0562" w:rsidP="006132A9">
      <w:pPr>
        <w:pStyle w:val="TerminalDisplay"/>
      </w:pPr>
      <w:r>
        <w:t xml:space="preserve">10   common  </w:t>
      </w:r>
      <w:r w:rsidR="00333340">
        <w:tab/>
      </w:r>
      <w:r w:rsidR="00333340">
        <w:tab/>
      </w:r>
      <w:r>
        <w:t>TG:</w:t>
      </w:r>
      <w:r w:rsidRPr="006132A9">
        <w:rPr>
          <w:i/>
          <w:iCs/>
        </w:rPr>
        <w:t xml:space="preserve"> </w:t>
      </w:r>
      <w:r>
        <w:t xml:space="preserve">GE0/0/10(U)                                                     </w:t>
      </w:r>
    </w:p>
    <w:p w14:paraId="197E9B1C" w14:textId="77777777" w:rsidR="00BA0562" w:rsidRDefault="00BA0562" w:rsidP="006132A9">
      <w:pPr>
        <w:pStyle w:val="TerminalDisplay"/>
      </w:pPr>
    </w:p>
    <w:p w14:paraId="29113BC4" w14:textId="77777777" w:rsidR="00BA0562" w:rsidRPr="0080332C" w:rsidRDefault="00BA0562" w:rsidP="006132A9">
      <w:pPr>
        <w:pStyle w:val="TerminalDisplay"/>
      </w:pPr>
      <w:r>
        <w:t xml:space="preserve">VID  Status  Property      MAC-LRN Statistics </w:t>
      </w:r>
      <w:r w:rsidRPr="006132A9">
        <w:rPr>
          <w:i/>
          <w:iCs/>
        </w:rPr>
        <w:t xml:space="preserve"> </w:t>
      </w:r>
      <w:r>
        <w:t xml:space="preserve">Description      </w:t>
      </w:r>
    </w:p>
    <w:p w14:paraId="152EA9B2" w14:textId="77777777" w:rsidR="00BA0562" w:rsidRPr="0080332C" w:rsidRDefault="00BA0562" w:rsidP="006132A9">
      <w:pPr>
        <w:pStyle w:val="TerminalDisplay"/>
      </w:pPr>
      <w:r>
        <w:t>--------------------------------------------------------------------------------</w:t>
      </w:r>
      <w:r w:rsidRPr="006132A9">
        <w:rPr>
          <w:i/>
          <w:iCs/>
        </w:rPr>
        <w:t>----------------------------------------</w:t>
      </w:r>
    </w:p>
    <w:p w14:paraId="3A30BCD3" w14:textId="77777777" w:rsidR="00BA0562" w:rsidRPr="0080332C" w:rsidRDefault="00BA0562" w:rsidP="006132A9">
      <w:pPr>
        <w:pStyle w:val="TerminalDisplay"/>
      </w:pPr>
      <w:r>
        <w:t xml:space="preserve">1    enable  default       enable  </w:t>
      </w:r>
      <w:r w:rsidRPr="006132A9">
        <w:rPr>
          <w:i/>
          <w:iCs/>
        </w:rPr>
        <w:t xml:space="preserve"> </w:t>
      </w:r>
      <w:r>
        <w:t xml:space="preserve">disable    VLAN 0001                         </w:t>
      </w:r>
    </w:p>
    <w:p w14:paraId="7AC8B61A" w14:textId="77777777" w:rsidR="00BA0562" w:rsidRPr="0080332C" w:rsidRDefault="00BA0562" w:rsidP="006132A9">
      <w:pPr>
        <w:pStyle w:val="TerminalDisplay"/>
      </w:pPr>
      <w:r>
        <w:t xml:space="preserve">2    enable  default       enable  </w:t>
      </w:r>
      <w:r w:rsidRPr="006132A9">
        <w:rPr>
          <w:i/>
          <w:iCs/>
        </w:rPr>
        <w:t xml:space="preserve"> </w:t>
      </w:r>
      <w:r>
        <w:t xml:space="preserve">disable    VLAN 0002                         </w:t>
      </w:r>
    </w:p>
    <w:p w14:paraId="00FF0048" w14:textId="77777777" w:rsidR="00BA0562" w:rsidRPr="0080332C" w:rsidRDefault="00BA0562" w:rsidP="006132A9">
      <w:pPr>
        <w:pStyle w:val="TerminalDisplay"/>
      </w:pPr>
      <w:r>
        <w:t xml:space="preserve">3    enable  default       enable  </w:t>
      </w:r>
      <w:r w:rsidRPr="006132A9">
        <w:rPr>
          <w:i/>
          <w:iCs/>
        </w:rPr>
        <w:t xml:space="preserve"> </w:t>
      </w:r>
      <w:r>
        <w:t xml:space="preserve">disable    VLAN 0003                         </w:t>
      </w:r>
    </w:p>
    <w:p w14:paraId="51BA6EF2" w14:textId="77777777" w:rsidR="00BA0562" w:rsidRDefault="00BA0562" w:rsidP="006132A9">
      <w:pPr>
        <w:pStyle w:val="TerminalDisplay"/>
      </w:pPr>
      <w:r>
        <w:t xml:space="preserve">10   enable  default       enable  </w:t>
      </w:r>
      <w:r w:rsidRPr="006132A9">
        <w:rPr>
          <w:i/>
          <w:iCs/>
        </w:rPr>
        <w:t xml:space="preserve"> </w:t>
      </w:r>
      <w:r>
        <w:t>disable    VLAN 0010</w:t>
      </w:r>
    </w:p>
    <w:p w14:paraId="783F1ADF" w14:textId="77777777" w:rsidR="00BA0562" w:rsidRDefault="00BA0562" w:rsidP="00FE2B14"/>
    <w:p w14:paraId="27F6C3F7" w14:textId="77777777" w:rsidR="00BA0562" w:rsidRDefault="00BA0562" w:rsidP="006132A9">
      <w:pPr>
        <w:pStyle w:val="TerminalDisplay"/>
      </w:pPr>
      <w:r>
        <w:t xml:space="preserve">[S2]display vlan </w:t>
      </w:r>
    </w:p>
    <w:p w14:paraId="40C8A463" w14:textId="77777777" w:rsidR="00BA0562" w:rsidRDefault="00BA0562" w:rsidP="006132A9">
      <w:pPr>
        <w:pStyle w:val="TerminalDisplay"/>
      </w:pPr>
      <w:r>
        <w:t>The total number of vlans is : 4</w:t>
      </w:r>
    </w:p>
    <w:p w14:paraId="6C5732A5" w14:textId="77777777" w:rsidR="00BA0562" w:rsidRDefault="00BA0562" w:rsidP="006132A9">
      <w:pPr>
        <w:pStyle w:val="TerminalDisplay"/>
      </w:pPr>
      <w:r>
        <w:t>------------------------------------------------------------------------------------------------------------------------</w:t>
      </w:r>
    </w:p>
    <w:p w14:paraId="683EC51F" w14:textId="77777777" w:rsidR="00BA0562" w:rsidRDefault="00BA0562" w:rsidP="006132A9">
      <w:pPr>
        <w:pStyle w:val="TerminalDisplay"/>
      </w:pPr>
      <w:r>
        <w:t>U: Up;         D: Down;         TG: Tagged;         UT: Untagged;</w:t>
      </w:r>
    </w:p>
    <w:p w14:paraId="4B1D26BB" w14:textId="77777777" w:rsidR="00BA0562" w:rsidRDefault="00BA0562" w:rsidP="006132A9">
      <w:pPr>
        <w:pStyle w:val="TerminalDisplay"/>
      </w:pPr>
      <w:r>
        <w:t>MP: Vlan-mapping;               ST: Vlan-stacking;</w:t>
      </w:r>
    </w:p>
    <w:p w14:paraId="3863A010" w14:textId="77777777" w:rsidR="00BA0562" w:rsidRDefault="00BA0562" w:rsidP="006132A9">
      <w:pPr>
        <w:pStyle w:val="TerminalDisplay"/>
      </w:pPr>
      <w:r>
        <w:t>#: ProtocolTransparent-vlan;     *: Management-vlan;</w:t>
      </w:r>
    </w:p>
    <w:p w14:paraId="61004E44" w14:textId="77777777" w:rsidR="00BA0562" w:rsidRDefault="00BA0562" w:rsidP="006132A9">
      <w:pPr>
        <w:pStyle w:val="TerminalDisplay"/>
      </w:pPr>
      <w:r>
        <w:t>------------------------------------------------------------------------------------------------------------------------</w:t>
      </w:r>
    </w:p>
    <w:p w14:paraId="63C77957" w14:textId="77777777" w:rsidR="00BA0562" w:rsidRDefault="00BA0562" w:rsidP="006132A9">
      <w:pPr>
        <w:pStyle w:val="TerminalDisplay"/>
      </w:pPr>
    </w:p>
    <w:p w14:paraId="7686FB5C" w14:textId="77777777" w:rsidR="00BA0562" w:rsidRDefault="00BA0562" w:rsidP="006132A9">
      <w:pPr>
        <w:pStyle w:val="TerminalDisplay"/>
      </w:pPr>
      <w:r>
        <w:t xml:space="preserve">VID  Type    Ports                                                          </w:t>
      </w:r>
    </w:p>
    <w:p w14:paraId="3365E2D2" w14:textId="77777777" w:rsidR="00BA0562" w:rsidRDefault="00BA0562" w:rsidP="006132A9">
      <w:pPr>
        <w:pStyle w:val="TerminalDisplay"/>
      </w:pPr>
      <w:r>
        <w:t>------------------------------------------------------------------------------------------------------------------------</w:t>
      </w:r>
    </w:p>
    <w:p w14:paraId="66BB696E" w14:textId="6B824B7D" w:rsidR="00BA0562" w:rsidRDefault="00BA0562" w:rsidP="006132A9">
      <w:pPr>
        <w:pStyle w:val="TerminalDisplay"/>
      </w:pPr>
      <w:r>
        <w:t xml:space="preserve">1    common  </w:t>
      </w:r>
      <w:r w:rsidR="00333340">
        <w:tab/>
      </w:r>
      <w:r w:rsidR="00333340">
        <w:tab/>
      </w:r>
      <w:r>
        <w:t xml:space="preserve">UT: GE0/0/1(U)      </w:t>
      </w:r>
      <w:r w:rsidR="00333340">
        <w:tab/>
      </w:r>
      <w:r>
        <w:t xml:space="preserve">GE0/0/2(D)      GE0/0/3(D)      GE0/0/4(D)      </w:t>
      </w:r>
    </w:p>
    <w:p w14:paraId="3EC88451" w14:textId="0096F958" w:rsidR="00BA0562" w:rsidRDefault="00BA0562" w:rsidP="006132A9">
      <w:pPr>
        <w:pStyle w:val="TerminalDisplay"/>
      </w:pPr>
      <w:r>
        <w:t xml:space="preserve">                  </w:t>
      </w:r>
      <w:r w:rsidR="00333340">
        <w:tab/>
      </w:r>
      <w:r>
        <w:t xml:space="preserve">GE0/0/5(D)      </w:t>
      </w:r>
      <w:r w:rsidR="00333340">
        <w:tab/>
      </w:r>
      <w:r>
        <w:t xml:space="preserve">GE0/0/6(D)      GE0/0/7(D)      GE0/0/8(D)      </w:t>
      </w:r>
    </w:p>
    <w:p w14:paraId="2D88EBB9" w14:textId="3AE84D0E" w:rsidR="00BA0562" w:rsidRDefault="00BA0562" w:rsidP="006132A9">
      <w:pPr>
        <w:pStyle w:val="TerminalDisplay"/>
      </w:pPr>
      <w:r>
        <w:t xml:space="preserve">                  </w:t>
      </w:r>
      <w:r w:rsidR="00333340">
        <w:tab/>
      </w:r>
      <w:r>
        <w:t xml:space="preserve">GE0/0/9(D)      </w:t>
      </w:r>
      <w:r w:rsidR="00333340">
        <w:tab/>
      </w:r>
      <w:r>
        <w:t xml:space="preserve">GE0/0/11(D)     GE0/0/12(D)     GE0/0/13(D)     </w:t>
      </w:r>
    </w:p>
    <w:p w14:paraId="78C7D8F1" w14:textId="7CE0F2BE" w:rsidR="00BA0562" w:rsidRDefault="00BA0562" w:rsidP="006132A9">
      <w:pPr>
        <w:pStyle w:val="TerminalDisplay"/>
      </w:pPr>
      <w:r>
        <w:t xml:space="preserve">                  </w:t>
      </w:r>
      <w:r w:rsidR="00333340">
        <w:tab/>
      </w:r>
      <w:r>
        <w:t xml:space="preserve">GE0/0/15(D)     </w:t>
      </w:r>
      <w:r w:rsidR="00333340">
        <w:tab/>
      </w:r>
      <w:r>
        <w:t xml:space="preserve">GE0/0/16(D)     GE0/0/17(D)     GE0/0/18(D)     </w:t>
      </w:r>
    </w:p>
    <w:p w14:paraId="25DA935B" w14:textId="5CCD5477" w:rsidR="00BA0562" w:rsidRDefault="00BA0562" w:rsidP="006132A9">
      <w:pPr>
        <w:pStyle w:val="TerminalDisplay"/>
      </w:pPr>
      <w:r>
        <w:t xml:space="preserve">                  </w:t>
      </w:r>
      <w:r w:rsidR="00333340">
        <w:tab/>
      </w:r>
      <w:r>
        <w:t xml:space="preserve">GE0/0/19(D)     </w:t>
      </w:r>
      <w:r w:rsidR="00333340">
        <w:tab/>
      </w:r>
      <w:r>
        <w:t xml:space="preserve">GE0/0/20(D)     GE0/0/21(D)     GE0/0/22(D)     </w:t>
      </w:r>
    </w:p>
    <w:p w14:paraId="4D53E2FF" w14:textId="4C2E335E" w:rsidR="00BA0562" w:rsidRDefault="00BA0562" w:rsidP="006132A9">
      <w:pPr>
        <w:pStyle w:val="TerminalDisplay"/>
      </w:pPr>
      <w:r>
        <w:t xml:space="preserve">                  </w:t>
      </w:r>
      <w:r w:rsidR="00333340">
        <w:tab/>
      </w:r>
      <w:r>
        <w:t xml:space="preserve">GE0/0/23(D)     </w:t>
      </w:r>
      <w:r w:rsidR="00333340">
        <w:tab/>
      </w:r>
      <w:r>
        <w:t xml:space="preserve">GE0/0/24(D)                                     </w:t>
      </w:r>
    </w:p>
    <w:p w14:paraId="263841C8" w14:textId="29B1E2AA" w:rsidR="00BA0562" w:rsidRDefault="00BA0562" w:rsidP="006132A9">
      <w:pPr>
        <w:pStyle w:val="TerminalDisplay"/>
      </w:pPr>
      <w:r>
        <w:t xml:space="preserve">2    common  </w:t>
      </w:r>
      <w:r w:rsidR="00333340">
        <w:tab/>
      </w:r>
      <w:r w:rsidR="00333340">
        <w:tab/>
      </w:r>
      <w:r>
        <w:t xml:space="preserve">TG: GE0/0/10(U)                                                     </w:t>
      </w:r>
    </w:p>
    <w:p w14:paraId="574053C5" w14:textId="51F2B149" w:rsidR="00BA0562" w:rsidRDefault="00BA0562" w:rsidP="006132A9">
      <w:pPr>
        <w:pStyle w:val="TerminalDisplay"/>
      </w:pPr>
      <w:r>
        <w:t xml:space="preserve">3    common  </w:t>
      </w:r>
      <w:r w:rsidR="00333340">
        <w:tab/>
      </w:r>
      <w:r w:rsidR="00333340">
        <w:tab/>
      </w:r>
      <w:r>
        <w:t xml:space="preserve">UT: GE0/0/14(U)                                                     </w:t>
      </w:r>
    </w:p>
    <w:p w14:paraId="59DA9CA8" w14:textId="1008BE2C" w:rsidR="00BA0562" w:rsidRDefault="00BA0562" w:rsidP="006132A9">
      <w:pPr>
        <w:pStyle w:val="TerminalDisplay"/>
      </w:pPr>
      <w:r>
        <w:t xml:space="preserve">              </w:t>
      </w:r>
      <w:r w:rsidR="00333340">
        <w:tab/>
      </w:r>
      <w:r w:rsidR="00333340">
        <w:tab/>
      </w:r>
      <w:r>
        <w:t xml:space="preserve">TG: GE0/0/10(U)                                                     </w:t>
      </w:r>
    </w:p>
    <w:p w14:paraId="32B8CF0B" w14:textId="23758AB2" w:rsidR="00BA0562" w:rsidRDefault="00BA0562" w:rsidP="006132A9">
      <w:pPr>
        <w:pStyle w:val="TerminalDisplay"/>
      </w:pPr>
      <w:r>
        <w:t xml:space="preserve">10   common  </w:t>
      </w:r>
      <w:r w:rsidR="00333340">
        <w:tab/>
      </w:r>
      <w:r w:rsidR="00333340">
        <w:tab/>
      </w:r>
      <w:r>
        <w:t xml:space="preserve">UT: GE0/0/1(U)      </w:t>
      </w:r>
      <w:r w:rsidR="00333340">
        <w:tab/>
      </w:r>
      <w:r>
        <w:t xml:space="preserve">GE0/0/2(D)      GE0/0/3(D)                      </w:t>
      </w:r>
    </w:p>
    <w:p w14:paraId="76EBB60E" w14:textId="48EF7EDE" w:rsidR="00BA0562" w:rsidRDefault="00BA0562" w:rsidP="006132A9">
      <w:pPr>
        <w:pStyle w:val="TerminalDisplay"/>
      </w:pPr>
      <w:r>
        <w:lastRenderedPageBreak/>
        <w:t xml:space="preserve">              </w:t>
      </w:r>
      <w:r w:rsidR="00333340">
        <w:tab/>
      </w:r>
      <w:r w:rsidR="00333340">
        <w:tab/>
      </w:r>
      <w:r>
        <w:t xml:space="preserve">TG: GE0/0/10(U)                                                     </w:t>
      </w:r>
    </w:p>
    <w:p w14:paraId="4BB427DA" w14:textId="77777777" w:rsidR="00BA0562" w:rsidRDefault="00BA0562" w:rsidP="006132A9">
      <w:pPr>
        <w:pStyle w:val="TerminalDisplay"/>
      </w:pPr>
    </w:p>
    <w:p w14:paraId="5969BE45" w14:textId="77777777" w:rsidR="00BA0562" w:rsidRDefault="00BA0562" w:rsidP="006132A9">
      <w:pPr>
        <w:pStyle w:val="TerminalDisplay"/>
      </w:pPr>
      <w:r>
        <w:t xml:space="preserve">VID  Status  Property      MAC-LRN Statistics  Description      </w:t>
      </w:r>
    </w:p>
    <w:p w14:paraId="48B5425F" w14:textId="77777777" w:rsidR="00BA0562" w:rsidRDefault="00BA0562" w:rsidP="006132A9">
      <w:pPr>
        <w:pStyle w:val="TerminalDisplay"/>
      </w:pPr>
      <w:r>
        <w:t>--------------------------------------------------------------------------------------------------------------------------</w:t>
      </w:r>
    </w:p>
    <w:p w14:paraId="6CC0002A" w14:textId="77777777" w:rsidR="00BA0562" w:rsidRDefault="00BA0562" w:rsidP="006132A9">
      <w:pPr>
        <w:pStyle w:val="TerminalDisplay"/>
      </w:pPr>
      <w:r>
        <w:t xml:space="preserve">1    enable  default       enable   disable    VLAN 0001                         </w:t>
      </w:r>
    </w:p>
    <w:p w14:paraId="1CD33A4E" w14:textId="77777777" w:rsidR="00BA0562" w:rsidRDefault="00BA0562" w:rsidP="006132A9">
      <w:pPr>
        <w:pStyle w:val="TerminalDisplay"/>
      </w:pPr>
      <w:r>
        <w:t xml:space="preserve">2    enable  default       enable   disable    VLAN 0002                         </w:t>
      </w:r>
    </w:p>
    <w:p w14:paraId="6E707D4D" w14:textId="77777777" w:rsidR="00BA0562" w:rsidRDefault="00BA0562" w:rsidP="006132A9">
      <w:pPr>
        <w:pStyle w:val="TerminalDisplay"/>
      </w:pPr>
      <w:r>
        <w:t xml:space="preserve">3    enable  default       enable   disable    VLAN 0003                         </w:t>
      </w:r>
    </w:p>
    <w:p w14:paraId="6C83F14D" w14:textId="77777777" w:rsidR="00BA0562" w:rsidRDefault="00BA0562" w:rsidP="006132A9">
      <w:pPr>
        <w:pStyle w:val="TerminalDisplay"/>
      </w:pPr>
      <w:r>
        <w:t>10   enable  default       enable   disable    VLAN 0010</w:t>
      </w:r>
    </w:p>
    <w:p w14:paraId="1CCCFA68" w14:textId="77777777" w:rsidR="00BA0562" w:rsidRDefault="00BA0562" w:rsidP="00621C09">
      <w:r>
        <w:t># Display the MAC address-based VLAN configuration on the switch.</w:t>
      </w:r>
    </w:p>
    <w:p w14:paraId="7EAF1CC1" w14:textId="77777777" w:rsidR="00BA0562" w:rsidRDefault="00BA0562" w:rsidP="006132A9">
      <w:pPr>
        <w:pStyle w:val="TerminalDisplay"/>
      </w:pPr>
      <w:r>
        <w:t>[S2]display mac-vlan vlan 10</w:t>
      </w:r>
    </w:p>
    <w:p w14:paraId="1EEF0210" w14:textId="77777777" w:rsidR="00BA0562" w:rsidRDefault="00BA0562" w:rsidP="006132A9">
      <w:pPr>
        <w:pStyle w:val="TerminalDisplay"/>
      </w:pPr>
      <w:r>
        <w:t>---------------------------------------------------------------------------------</w:t>
      </w:r>
    </w:p>
    <w:p w14:paraId="522EF3A8" w14:textId="1E5B9BDF" w:rsidR="00BA0562" w:rsidRDefault="00BA0562" w:rsidP="006132A9">
      <w:pPr>
        <w:pStyle w:val="TerminalDisplay"/>
      </w:pPr>
      <w:r>
        <w:t xml:space="preserve">MAC Address     MASK            </w:t>
      </w:r>
      <w:r w:rsidR="00333340">
        <w:tab/>
      </w:r>
      <w:r>
        <w:t xml:space="preserve">VLAN    Priority   </w:t>
      </w:r>
    </w:p>
    <w:p w14:paraId="6E4657AF" w14:textId="77777777" w:rsidR="00BA0562" w:rsidRDefault="00BA0562" w:rsidP="006132A9">
      <w:pPr>
        <w:pStyle w:val="TerminalDisplay"/>
      </w:pPr>
      <w:r>
        <w:t>---------------------------------------------------------------------------------</w:t>
      </w:r>
    </w:p>
    <w:p w14:paraId="1B9EC4BF" w14:textId="68018BC3" w:rsidR="00BA0562" w:rsidRDefault="00BA0562" w:rsidP="006132A9">
      <w:pPr>
        <w:pStyle w:val="TerminalDisplay"/>
      </w:pPr>
      <w:r>
        <w:t xml:space="preserve">00e0-fc1c-47a7   ffff-ffff-ffff   </w:t>
      </w:r>
      <w:r w:rsidR="00333340">
        <w:tab/>
      </w:r>
      <w:r w:rsidR="00333340">
        <w:tab/>
      </w:r>
      <w:r>
        <w:t xml:space="preserve">10       0          </w:t>
      </w:r>
    </w:p>
    <w:p w14:paraId="34EE83B7" w14:textId="77777777" w:rsidR="00BA0562" w:rsidRDefault="00BA0562" w:rsidP="006132A9">
      <w:pPr>
        <w:pStyle w:val="TerminalDisplay"/>
      </w:pPr>
    </w:p>
    <w:p w14:paraId="3D3FE364" w14:textId="77777777" w:rsidR="00BA0562" w:rsidRDefault="00BA0562" w:rsidP="006132A9">
      <w:pPr>
        <w:pStyle w:val="TerminalDisplay"/>
      </w:pPr>
      <w:r>
        <w:t>Total MAC VLAN address count: 1</w:t>
      </w:r>
    </w:p>
    <w:p w14:paraId="570339FC" w14:textId="77777777" w:rsidR="00FE2B14" w:rsidRDefault="00FE2B14" w:rsidP="00FE2B14">
      <w:r>
        <w:t xml:space="preserve">The </w:t>
      </w:r>
      <w:r w:rsidRPr="0000387B">
        <w:rPr>
          <w:b/>
          <w:bCs/>
        </w:rPr>
        <w:t>display mac-vlan</w:t>
      </w:r>
      <w:r>
        <w:t xml:space="preserve"> command displays the configuration of MAC address-based VLAN assignment.</w:t>
      </w:r>
    </w:p>
    <w:p w14:paraId="31D45D67" w14:textId="77777777" w:rsidR="00BA0562" w:rsidRDefault="00BA0562" w:rsidP="00621C09">
      <w:pPr>
        <w:pStyle w:val="3"/>
      </w:pPr>
      <w:bookmarkStart w:id="66" w:name="_Toc38986955"/>
      <w:r>
        <w:t>Verification</w:t>
      </w:r>
      <w:bookmarkEnd w:id="66"/>
      <w:r>
        <w:t xml:space="preserve"> </w:t>
      </w:r>
    </w:p>
    <w:p w14:paraId="3B0FFEA0" w14:textId="77777777" w:rsidR="00BA0562" w:rsidRDefault="00BA0562" w:rsidP="00621C09">
      <w:r>
        <w:t>Test the device connectivity and verify the VLAN configuration.</w:t>
      </w:r>
    </w:p>
    <w:p w14:paraId="6FA82187" w14:textId="77777777" w:rsidR="00BA0562" w:rsidRPr="00CD3427" w:rsidRDefault="00BA0562" w:rsidP="002075CB">
      <w:pPr>
        <w:pStyle w:val="ItemStep"/>
        <w:outlineLvl w:val="9"/>
      </w:pPr>
      <w:r>
        <w:t>Ping S4 from S3 and ensure that the ping operation is successful.</w:t>
      </w:r>
    </w:p>
    <w:p w14:paraId="201B3D58" w14:textId="77777777" w:rsidR="00BA0562" w:rsidRPr="00CD3427" w:rsidRDefault="00BA0562" w:rsidP="002075CB">
      <w:pPr>
        <w:pStyle w:val="ItemStep"/>
        <w:outlineLvl w:val="9"/>
      </w:pPr>
      <w:r>
        <w:t>Ping other devices from R1 and ensure that the ping operation fails.</w:t>
      </w:r>
    </w:p>
    <w:p w14:paraId="500D11D7" w14:textId="77777777" w:rsidR="00BA0562" w:rsidRPr="00CD3427" w:rsidRDefault="00BA0562" w:rsidP="002075CB">
      <w:pPr>
        <w:pStyle w:val="ItemStep"/>
        <w:outlineLvl w:val="9"/>
      </w:pPr>
      <w:r>
        <w:t>Ping R1 from R3, capture packets on the link between S1 and S2, and ensure that the ping operation fails but data frames with VLAN 10 tag can be captured.</w:t>
      </w:r>
    </w:p>
    <w:p w14:paraId="207239C7" w14:textId="77777777" w:rsidR="00BA0562" w:rsidRPr="007A7268" w:rsidRDefault="00BA0562" w:rsidP="002075CB">
      <w:pPr>
        <w:pStyle w:val="ItemStep"/>
        <w:outlineLvl w:val="9"/>
      </w:pPr>
      <w:r>
        <w:t xml:space="preserve">Run the </w:t>
      </w:r>
      <w:r w:rsidRPr="0000387B">
        <w:rPr>
          <w:b/>
          <w:bCs/>
        </w:rPr>
        <w:t>display mac-address verbose</w:t>
      </w:r>
      <w:r>
        <w:t xml:space="preserve"> command on S1 and S2 to check the MAC address tables on the switches. </w:t>
      </w:r>
    </w:p>
    <w:p w14:paraId="591F4482" w14:textId="77777777" w:rsidR="00BA0562" w:rsidRDefault="00BA0562" w:rsidP="00621C09">
      <w:pPr>
        <w:pStyle w:val="3"/>
      </w:pPr>
      <w:bookmarkStart w:id="67" w:name="_Toc38986956"/>
      <w:r>
        <w:t>Configuration Reference</w:t>
      </w:r>
      <w:bookmarkEnd w:id="67"/>
    </w:p>
    <w:p w14:paraId="1F94186E" w14:textId="77777777" w:rsidR="00BA0562" w:rsidRDefault="00BA0562" w:rsidP="00621C09">
      <w:r>
        <w:t>Configuration on S1</w:t>
      </w:r>
    </w:p>
    <w:p w14:paraId="0F79E857" w14:textId="77777777" w:rsidR="00BA0562" w:rsidRDefault="00BA0562" w:rsidP="006132A9">
      <w:pPr>
        <w:pStyle w:val="TerminalDisplay"/>
      </w:pPr>
      <w:r>
        <w:t>#</w:t>
      </w:r>
    </w:p>
    <w:p w14:paraId="52D303CE" w14:textId="77777777" w:rsidR="00BA0562" w:rsidRDefault="00BA0562" w:rsidP="006132A9">
      <w:pPr>
        <w:pStyle w:val="TerminalDisplay"/>
      </w:pPr>
      <w:r>
        <w:t>sysname S1</w:t>
      </w:r>
    </w:p>
    <w:p w14:paraId="0445EA81" w14:textId="77777777" w:rsidR="00BA0562" w:rsidRDefault="00BA0562" w:rsidP="006132A9">
      <w:pPr>
        <w:pStyle w:val="TerminalDisplay"/>
      </w:pPr>
      <w:r>
        <w:t>#</w:t>
      </w:r>
    </w:p>
    <w:p w14:paraId="09420339" w14:textId="77777777" w:rsidR="00BA0562" w:rsidRDefault="00BA0562" w:rsidP="006132A9">
      <w:pPr>
        <w:pStyle w:val="TerminalDisplay"/>
      </w:pPr>
      <w:r>
        <w:t>vlan batch 2 to 3 10</w:t>
      </w:r>
    </w:p>
    <w:p w14:paraId="44826990" w14:textId="77777777" w:rsidR="00BA0562" w:rsidRDefault="00BA0562" w:rsidP="006132A9">
      <w:pPr>
        <w:pStyle w:val="TerminalDisplay"/>
      </w:pPr>
      <w:r>
        <w:t xml:space="preserve">#                                    </w:t>
      </w:r>
    </w:p>
    <w:p w14:paraId="5A189A91" w14:textId="77777777" w:rsidR="00BA0562" w:rsidRDefault="00BA0562" w:rsidP="006132A9">
      <w:pPr>
        <w:pStyle w:val="TerminalDisplay"/>
      </w:pPr>
      <w:r>
        <w:t>interface GigabitEthernet0/0/1</w:t>
      </w:r>
    </w:p>
    <w:p w14:paraId="7CEEA408" w14:textId="77777777" w:rsidR="00BA0562" w:rsidRDefault="00BA0562" w:rsidP="006132A9">
      <w:pPr>
        <w:pStyle w:val="TerminalDisplay"/>
      </w:pPr>
      <w:r>
        <w:t xml:space="preserve"> port link-type access</w:t>
      </w:r>
    </w:p>
    <w:p w14:paraId="6A17D4AB" w14:textId="77777777" w:rsidR="00BA0562" w:rsidRDefault="00BA0562" w:rsidP="006132A9">
      <w:pPr>
        <w:pStyle w:val="TerminalDisplay"/>
      </w:pPr>
      <w:r>
        <w:t xml:space="preserve"> port default vlan 2</w:t>
      </w:r>
    </w:p>
    <w:p w14:paraId="2F469770" w14:textId="77777777" w:rsidR="00BA0562" w:rsidRDefault="00BA0562" w:rsidP="006132A9">
      <w:pPr>
        <w:pStyle w:val="TerminalDisplay"/>
      </w:pPr>
      <w:r>
        <w:t>#</w:t>
      </w:r>
    </w:p>
    <w:p w14:paraId="422C6C12" w14:textId="77777777" w:rsidR="00BA0562" w:rsidRDefault="00BA0562" w:rsidP="006132A9">
      <w:pPr>
        <w:pStyle w:val="TerminalDisplay"/>
      </w:pPr>
      <w:r>
        <w:t>interface GigabitEthernet0/0/10</w:t>
      </w:r>
    </w:p>
    <w:p w14:paraId="3D3AB3D9" w14:textId="77777777" w:rsidR="00BA0562" w:rsidRDefault="00BA0562" w:rsidP="006132A9">
      <w:pPr>
        <w:pStyle w:val="TerminalDisplay"/>
      </w:pPr>
      <w:r>
        <w:t xml:space="preserve"> port link-type trunk</w:t>
      </w:r>
    </w:p>
    <w:p w14:paraId="10126659" w14:textId="77777777" w:rsidR="00BA0562" w:rsidRDefault="00BA0562" w:rsidP="006132A9">
      <w:pPr>
        <w:pStyle w:val="TerminalDisplay"/>
      </w:pPr>
      <w:r>
        <w:t xml:space="preserve"> undo port trunk allow-pass vlan 1</w:t>
      </w:r>
    </w:p>
    <w:p w14:paraId="2CED27FE" w14:textId="77777777" w:rsidR="00BA0562" w:rsidRDefault="00BA0562" w:rsidP="006132A9">
      <w:pPr>
        <w:pStyle w:val="TerminalDisplay"/>
      </w:pPr>
      <w:r>
        <w:t xml:space="preserve"> port trunk allow-pass vlan 2 to 3 10     </w:t>
      </w:r>
    </w:p>
    <w:p w14:paraId="212415F0" w14:textId="77777777" w:rsidR="00BA0562" w:rsidRDefault="00BA0562" w:rsidP="006132A9">
      <w:pPr>
        <w:pStyle w:val="TerminalDisplay"/>
      </w:pPr>
      <w:r>
        <w:t>#</w:t>
      </w:r>
    </w:p>
    <w:p w14:paraId="006A69CA" w14:textId="77777777" w:rsidR="00BA0562" w:rsidRDefault="00BA0562" w:rsidP="006132A9">
      <w:pPr>
        <w:pStyle w:val="TerminalDisplay"/>
      </w:pPr>
      <w:r>
        <w:t>interface GigabitEthernet0/0/11</w:t>
      </w:r>
    </w:p>
    <w:p w14:paraId="0D691672" w14:textId="77777777" w:rsidR="00BA0562" w:rsidRDefault="00BA0562" w:rsidP="006132A9">
      <w:pPr>
        <w:pStyle w:val="TerminalDisplay"/>
      </w:pPr>
      <w:r>
        <w:lastRenderedPageBreak/>
        <w:t xml:space="preserve"> shutdown</w:t>
      </w:r>
    </w:p>
    <w:p w14:paraId="138EBF67" w14:textId="77777777" w:rsidR="00BA0562" w:rsidRDefault="00BA0562" w:rsidP="006132A9">
      <w:pPr>
        <w:pStyle w:val="TerminalDisplay"/>
      </w:pPr>
      <w:r>
        <w:t>#</w:t>
      </w:r>
    </w:p>
    <w:p w14:paraId="665182EF" w14:textId="77777777" w:rsidR="00BA0562" w:rsidRDefault="00BA0562" w:rsidP="006132A9">
      <w:pPr>
        <w:pStyle w:val="TerminalDisplay"/>
      </w:pPr>
      <w:r>
        <w:t>interface GigabitEthernet0/0/12</w:t>
      </w:r>
    </w:p>
    <w:p w14:paraId="6018E8F8" w14:textId="77777777" w:rsidR="00BA0562" w:rsidRDefault="00BA0562" w:rsidP="006132A9">
      <w:pPr>
        <w:pStyle w:val="TerminalDisplay"/>
      </w:pPr>
      <w:r>
        <w:t xml:space="preserve"> shutdown</w:t>
      </w:r>
    </w:p>
    <w:p w14:paraId="36AE6808" w14:textId="77777777" w:rsidR="00BA0562" w:rsidRDefault="00BA0562" w:rsidP="006132A9">
      <w:pPr>
        <w:pStyle w:val="TerminalDisplay"/>
      </w:pPr>
      <w:r>
        <w:t>#</w:t>
      </w:r>
    </w:p>
    <w:p w14:paraId="5BD9D0FF" w14:textId="77777777" w:rsidR="00BA0562" w:rsidRDefault="00BA0562" w:rsidP="006132A9">
      <w:pPr>
        <w:pStyle w:val="TerminalDisplay"/>
      </w:pPr>
      <w:r>
        <w:t>interface GigabitEthernet0/0/13</w:t>
      </w:r>
    </w:p>
    <w:p w14:paraId="4E33BB86" w14:textId="77777777" w:rsidR="00BA0562" w:rsidRDefault="00BA0562" w:rsidP="006132A9">
      <w:pPr>
        <w:pStyle w:val="TerminalDisplay"/>
      </w:pPr>
      <w:r>
        <w:t xml:space="preserve"> port link-type access</w:t>
      </w:r>
    </w:p>
    <w:p w14:paraId="31ADEB4F" w14:textId="77777777" w:rsidR="00BA0562" w:rsidRDefault="00BA0562" w:rsidP="006132A9">
      <w:pPr>
        <w:pStyle w:val="TerminalDisplay"/>
      </w:pPr>
      <w:r>
        <w:t xml:space="preserve"> port default vlan 3</w:t>
      </w:r>
    </w:p>
    <w:p w14:paraId="7828F130" w14:textId="77777777" w:rsidR="00BA0562" w:rsidRDefault="00BA0562" w:rsidP="006132A9">
      <w:pPr>
        <w:pStyle w:val="TerminalDisplay"/>
      </w:pPr>
      <w:r>
        <w:t>#</w:t>
      </w:r>
    </w:p>
    <w:p w14:paraId="55B9C72E" w14:textId="77777777" w:rsidR="00BA0562" w:rsidRDefault="00BA0562" w:rsidP="006132A9">
      <w:pPr>
        <w:pStyle w:val="TerminalDisplay"/>
      </w:pPr>
      <w:r>
        <w:t>return</w:t>
      </w:r>
    </w:p>
    <w:p w14:paraId="531B1C95" w14:textId="77777777" w:rsidR="00BA0562" w:rsidRDefault="00BA0562" w:rsidP="00621C09">
      <w:r>
        <w:t>Configuration on S2</w:t>
      </w:r>
    </w:p>
    <w:p w14:paraId="5224570C" w14:textId="77777777" w:rsidR="00BA0562" w:rsidRDefault="00BA0562" w:rsidP="006132A9">
      <w:pPr>
        <w:pStyle w:val="TerminalDisplay"/>
      </w:pPr>
      <w:r>
        <w:t>#</w:t>
      </w:r>
    </w:p>
    <w:p w14:paraId="572C35CF" w14:textId="77777777" w:rsidR="00BA0562" w:rsidRDefault="00BA0562" w:rsidP="006132A9">
      <w:pPr>
        <w:pStyle w:val="TerminalDisplay"/>
      </w:pPr>
      <w:r>
        <w:t>sysname S2</w:t>
      </w:r>
    </w:p>
    <w:p w14:paraId="561926DB" w14:textId="77777777" w:rsidR="00BA0562" w:rsidRDefault="00BA0562" w:rsidP="006132A9">
      <w:pPr>
        <w:pStyle w:val="TerminalDisplay"/>
      </w:pPr>
      <w:r>
        <w:t>#</w:t>
      </w:r>
    </w:p>
    <w:p w14:paraId="1DF4858A" w14:textId="77777777" w:rsidR="00BA0562" w:rsidRDefault="00BA0562" w:rsidP="006132A9">
      <w:pPr>
        <w:pStyle w:val="TerminalDisplay"/>
      </w:pPr>
      <w:r>
        <w:t>vlan batch 2 to 3 10</w:t>
      </w:r>
    </w:p>
    <w:p w14:paraId="48B3BAC7" w14:textId="77777777" w:rsidR="00BA0562" w:rsidRDefault="00BA0562" w:rsidP="006132A9">
      <w:pPr>
        <w:pStyle w:val="TerminalDisplay"/>
      </w:pPr>
      <w:r>
        <w:t xml:space="preserve">#                                       </w:t>
      </w:r>
    </w:p>
    <w:p w14:paraId="32112E40" w14:textId="77777777" w:rsidR="00BA0562" w:rsidRDefault="00BA0562" w:rsidP="006132A9">
      <w:pPr>
        <w:pStyle w:val="TerminalDisplay"/>
      </w:pPr>
      <w:r>
        <w:t>vlan 10</w:t>
      </w:r>
    </w:p>
    <w:p w14:paraId="58280B70" w14:textId="77777777" w:rsidR="00BA0562" w:rsidRDefault="00BA0562" w:rsidP="006132A9">
      <w:pPr>
        <w:pStyle w:val="TerminalDisplay"/>
      </w:pPr>
      <w:r>
        <w:t xml:space="preserve"> mac-vlan mac-address a008-6fe1-0c46 priority 0</w:t>
      </w:r>
    </w:p>
    <w:p w14:paraId="134BBEC0" w14:textId="77777777" w:rsidR="00BA0562" w:rsidRDefault="00BA0562" w:rsidP="006132A9">
      <w:pPr>
        <w:pStyle w:val="TerminalDisplay"/>
      </w:pPr>
      <w:r>
        <w:t>#</w:t>
      </w:r>
    </w:p>
    <w:p w14:paraId="5BE19747" w14:textId="77777777" w:rsidR="00BA0562" w:rsidRDefault="00BA0562" w:rsidP="006132A9">
      <w:pPr>
        <w:pStyle w:val="TerminalDisplay"/>
      </w:pPr>
      <w:r>
        <w:t>interface GigabitEthernet0/0/1</w:t>
      </w:r>
    </w:p>
    <w:p w14:paraId="78755C3A" w14:textId="77777777" w:rsidR="00BA0562" w:rsidRDefault="00BA0562" w:rsidP="006132A9">
      <w:pPr>
        <w:pStyle w:val="TerminalDisplay"/>
      </w:pPr>
      <w:r>
        <w:t xml:space="preserve"> port link-type hybrid</w:t>
      </w:r>
    </w:p>
    <w:p w14:paraId="49600A51" w14:textId="77777777" w:rsidR="00BA0562" w:rsidRDefault="00BA0562" w:rsidP="006132A9">
      <w:pPr>
        <w:pStyle w:val="TerminalDisplay"/>
      </w:pPr>
      <w:r>
        <w:t xml:space="preserve"> port hybrid untagged vlan 10</w:t>
      </w:r>
    </w:p>
    <w:p w14:paraId="047898FA" w14:textId="77777777" w:rsidR="00BA0562" w:rsidRDefault="00BA0562" w:rsidP="006132A9">
      <w:pPr>
        <w:pStyle w:val="TerminalDisplay"/>
      </w:pPr>
      <w:r>
        <w:t xml:space="preserve"> mac-vlan enable</w:t>
      </w:r>
    </w:p>
    <w:p w14:paraId="2191503E" w14:textId="77777777" w:rsidR="00BA0562" w:rsidRDefault="00BA0562" w:rsidP="006132A9">
      <w:pPr>
        <w:pStyle w:val="TerminalDisplay"/>
      </w:pPr>
      <w:r>
        <w:t>#</w:t>
      </w:r>
    </w:p>
    <w:p w14:paraId="5EC00E72" w14:textId="77777777" w:rsidR="00BA0562" w:rsidRDefault="00BA0562" w:rsidP="006132A9">
      <w:pPr>
        <w:pStyle w:val="TerminalDisplay"/>
      </w:pPr>
      <w:r>
        <w:t>interface GigabitEthernet0/0/2</w:t>
      </w:r>
    </w:p>
    <w:p w14:paraId="08F726E6" w14:textId="77777777" w:rsidR="00BA0562" w:rsidRDefault="00BA0562" w:rsidP="006132A9">
      <w:pPr>
        <w:pStyle w:val="TerminalDisplay"/>
      </w:pPr>
      <w:r>
        <w:t xml:space="preserve"> port link-type hybrid</w:t>
      </w:r>
    </w:p>
    <w:p w14:paraId="0C9C0639" w14:textId="77777777" w:rsidR="00BA0562" w:rsidRDefault="00BA0562" w:rsidP="006132A9">
      <w:pPr>
        <w:pStyle w:val="TerminalDisplay"/>
      </w:pPr>
      <w:r>
        <w:t xml:space="preserve"> port hybrid untagged vlan 10</w:t>
      </w:r>
    </w:p>
    <w:p w14:paraId="58A762D1" w14:textId="77777777" w:rsidR="00BA0562" w:rsidRDefault="00BA0562" w:rsidP="006132A9">
      <w:pPr>
        <w:pStyle w:val="TerminalDisplay"/>
      </w:pPr>
      <w:r>
        <w:t xml:space="preserve"> mac-vlan enable</w:t>
      </w:r>
    </w:p>
    <w:p w14:paraId="2886C8EA" w14:textId="77777777" w:rsidR="00BA0562" w:rsidRDefault="00BA0562" w:rsidP="006132A9">
      <w:pPr>
        <w:pStyle w:val="TerminalDisplay"/>
      </w:pPr>
      <w:r>
        <w:t>#</w:t>
      </w:r>
    </w:p>
    <w:p w14:paraId="55D67C71" w14:textId="77777777" w:rsidR="00BA0562" w:rsidRDefault="00BA0562" w:rsidP="006132A9">
      <w:pPr>
        <w:pStyle w:val="TerminalDisplay"/>
      </w:pPr>
      <w:r>
        <w:t>interface GigabitEthernet0/0/3</w:t>
      </w:r>
    </w:p>
    <w:p w14:paraId="2070E72D" w14:textId="77777777" w:rsidR="00BA0562" w:rsidRDefault="00BA0562" w:rsidP="006132A9">
      <w:pPr>
        <w:pStyle w:val="TerminalDisplay"/>
      </w:pPr>
      <w:r>
        <w:t xml:space="preserve"> port link-type hybrid</w:t>
      </w:r>
    </w:p>
    <w:p w14:paraId="266160F2" w14:textId="77777777" w:rsidR="00BA0562" w:rsidRDefault="00BA0562" w:rsidP="006132A9">
      <w:pPr>
        <w:pStyle w:val="TerminalDisplay"/>
      </w:pPr>
      <w:r>
        <w:t xml:space="preserve"> port hybrid untagged vlan 10</w:t>
      </w:r>
    </w:p>
    <w:p w14:paraId="00D0F537" w14:textId="77777777" w:rsidR="00BA0562" w:rsidRDefault="00BA0562" w:rsidP="006132A9">
      <w:pPr>
        <w:pStyle w:val="TerminalDisplay"/>
      </w:pPr>
      <w:r>
        <w:t xml:space="preserve"> mac-vlan enable</w:t>
      </w:r>
    </w:p>
    <w:p w14:paraId="6B5BF587" w14:textId="77777777" w:rsidR="00BA0562" w:rsidRDefault="00BA0562" w:rsidP="006132A9">
      <w:pPr>
        <w:pStyle w:val="TerminalDisplay"/>
      </w:pPr>
      <w:r>
        <w:t>#</w:t>
      </w:r>
    </w:p>
    <w:p w14:paraId="41E71EE0" w14:textId="77777777" w:rsidR="00BA0562" w:rsidRDefault="00BA0562" w:rsidP="006132A9">
      <w:pPr>
        <w:pStyle w:val="TerminalDisplay"/>
      </w:pPr>
      <w:r>
        <w:t>interface GigabitEthernet0/0/10</w:t>
      </w:r>
    </w:p>
    <w:p w14:paraId="5A984CDE" w14:textId="77777777" w:rsidR="00BA0562" w:rsidRDefault="00BA0562" w:rsidP="006132A9">
      <w:pPr>
        <w:pStyle w:val="TerminalDisplay"/>
      </w:pPr>
      <w:r>
        <w:t xml:space="preserve"> port link-type trunk</w:t>
      </w:r>
    </w:p>
    <w:p w14:paraId="1FC9C428" w14:textId="77777777" w:rsidR="00BA0562" w:rsidRDefault="00BA0562" w:rsidP="006132A9">
      <w:pPr>
        <w:pStyle w:val="TerminalDisplay"/>
      </w:pPr>
      <w:r>
        <w:t xml:space="preserve"> undo port trunk allow-pass vlan 1</w:t>
      </w:r>
    </w:p>
    <w:p w14:paraId="1A76EE67" w14:textId="77777777" w:rsidR="00BA0562" w:rsidRDefault="00BA0562" w:rsidP="006132A9">
      <w:pPr>
        <w:pStyle w:val="TerminalDisplay"/>
      </w:pPr>
      <w:r>
        <w:t xml:space="preserve"> port trunk allow-pass vlan 2 to 3 10</w:t>
      </w:r>
    </w:p>
    <w:p w14:paraId="5FA49DEA" w14:textId="77777777" w:rsidR="00BA0562" w:rsidRDefault="00BA0562" w:rsidP="006132A9">
      <w:pPr>
        <w:pStyle w:val="TerminalDisplay"/>
      </w:pPr>
      <w:r>
        <w:t>#</w:t>
      </w:r>
    </w:p>
    <w:p w14:paraId="494AF233" w14:textId="77777777" w:rsidR="00BA0562" w:rsidRDefault="00BA0562" w:rsidP="006132A9">
      <w:pPr>
        <w:pStyle w:val="TerminalDisplay"/>
      </w:pPr>
      <w:r>
        <w:t>interface GigabitEthernet0/0/11</w:t>
      </w:r>
    </w:p>
    <w:p w14:paraId="5B3A6059" w14:textId="77777777" w:rsidR="00BA0562" w:rsidRDefault="00BA0562" w:rsidP="006132A9">
      <w:pPr>
        <w:pStyle w:val="TerminalDisplay"/>
      </w:pPr>
      <w:r>
        <w:t xml:space="preserve"> shutdown</w:t>
      </w:r>
    </w:p>
    <w:p w14:paraId="698F1DA8" w14:textId="77777777" w:rsidR="00BA0562" w:rsidRDefault="00BA0562" w:rsidP="006132A9">
      <w:pPr>
        <w:pStyle w:val="TerminalDisplay"/>
      </w:pPr>
      <w:r>
        <w:t>#</w:t>
      </w:r>
    </w:p>
    <w:p w14:paraId="3271A261" w14:textId="77777777" w:rsidR="00BA0562" w:rsidRDefault="00BA0562" w:rsidP="006132A9">
      <w:pPr>
        <w:pStyle w:val="TerminalDisplay"/>
      </w:pPr>
      <w:r>
        <w:t>interface GigabitEthernet0/0/12</w:t>
      </w:r>
    </w:p>
    <w:p w14:paraId="4C6F2FBD" w14:textId="77777777" w:rsidR="00BA0562" w:rsidRDefault="00BA0562" w:rsidP="006132A9">
      <w:pPr>
        <w:pStyle w:val="TerminalDisplay"/>
      </w:pPr>
      <w:r>
        <w:t xml:space="preserve"> shutdown</w:t>
      </w:r>
    </w:p>
    <w:p w14:paraId="608750F5" w14:textId="77777777" w:rsidR="00BA0562" w:rsidRDefault="00BA0562" w:rsidP="006132A9">
      <w:pPr>
        <w:pStyle w:val="TerminalDisplay"/>
      </w:pPr>
      <w:r>
        <w:t>#</w:t>
      </w:r>
    </w:p>
    <w:p w14:paraId="4239A50A" w14:textId="77777777" w:rsidR="00BA0562" w:rsidRDefault="00BA0562" w:rsidP="006132A9">
      <w:pPr>
        <w:pStyle w:val="TerminalDisplay"/>
      </w:pPr>
      <w:r>
        <w:t>interface GigabitEthernet0/0/14</w:t>
      </w:r>
    </w:p>
    <w:p w14:paraId="387D48E6" w14:textId="77777777" w:rsidR="00BA0562" w:rsidRDefault="00BA0562" w:rsidP="006132A9">
      <w:pPr>
        <w:pStyle w:val="TerminalDisplay"/>
      </w:pPr>
      <w:r>
        <w:t xml:space="preserve"> port link-type access</w:t>
      </w:r>
    </w:p>
    <w:p w14:paraId="39627858" w14:textId="77777777" w:rsidR="00BA0562" w:rsidRDefault="00BA0562" w:rsidP="006132A9">
      <w:pPr>
        <w:pStyle w:val="TerminalDisplay"/>
      </w:pPr>
      <w:r>
        <w:t xml:space="preserve"> port default vlan 3</w:t>
      </w:r>
    </w:p>
    <w:p w14:paraId="11AFAB2D" w14:textId="77777777" w:rsidR="00BA0562" w:rsidRDefault="00BA0562" w:rsidP="006132A9">
      <w:pPr>
        <w:pStyle w:val="TerminalDisplay"/>
      </w:pPr>
      <w:r>
        <w:t>#</w:t>
      </w:r>
    </w:p>
    <w:p w14:paraId="1B46A3B5" w14:textId="77777777" w:rsidR="00BA0562" w:rsidRPr="008D47D1" w:rsidRDefault="00BA0562" w:rsidP="006132A9">
      <w:pPr>
        <w:pStyle w:val="TerminalDisplay"/>
      </w:pPr>
      <w:r>
        <w:t>return</w:t>
      </w:r>
    </w:p>
    <w:p w14:paraId="00031FBD" w14:textId="77777777" w:rsidR="00BA0562" w:rsidRPr="0000387B" w:rsidRDefault="00BA0562" w:rsidP="00621C09">
      <w:pPr>
        <w:pStyle w:val="3"/>
      </w:pPr>
      <w:bookmarkStart w:id="68" w:name="_Toc38986957"/>
      <w:r>
        <w:lastRenderedPageBreak/>
        <w:t>Quiz</w:t>
      </w:r>
      <w:bookmarkEnd w:id="68"/>
    </w:p>
    <w:p w14:paraId="12E545FE" w14:textId="77777777" w:rsidR="00621C09" w:rsidRDefault="00BA0562" w:rsidP="002075CB">
      <w:pPr>
        <w:pStyle w:val="ItemStep"/>
        <w:outlineLvl w:val="9"/>
      </w:pPr>
      <w:r>
        <w:t>As shown in the following figure, to ensure the information security of a special service, only some special PCs can access the network through VLAN 10. How can this requirement be implemented on S1?</w:t>
      </w:r>
    </w:p>
    <w:p w14:paraId="00BADAD3" w14:textId="58FF4AD3" w:rsidR="00FB59F1" w:rsidRDefault="00A5717F" w:rsidP="00FE2B14">
      <w:pPr>
        <w:jc w:val="center"/>
      </w:pPr>
      <w:r w:rsidRPr="00FE2B14">
        <w:rPr>
          <w:noProof/>
        </w:rPr>
        <w:drawing>
          <wp:inline distT="0" distB="0" distL="0" distR="0" wp14:anchorId="09D8FC43" wp14:editId="64525C79">
            <wp:extent cx="2077720" cy="3701415"/>
            <wp:effectExtent l="0" t="0" r="0" b="0"/>
            <wp:docPr id="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077720" cy="3701415"/>
                    </a:xfrm>
                    <a:prstGeom prst="rect">
                      <a:avLst/>
                    </a:prstGeom>
                    <a:noFill/>
                    <a:ln>
                      <a:noFill/>
                    </a:ln>
                  </pic:spPr>
                </pic:pic>
              </a:graphicData>
            </a:graphic>
          </wp:inline>
        </w:drawing>
      </w:r>
    </w:p>
    <w:p w14:paraId="54E65F23" w14:textId="77777777" w:rsidR="00FB59F1" w:rsidRDefault="00FB59F1">
      <w:pPr>
        <w:topLinePunct w:val="0"/>
        <w:adjustRightInd/>
        <w:snapToGrid/>
        <w:spacing w:before="0" w:after="0" w:line="240" w:lineRule="auto"/>
        <w:ind w:left="0"/>
      </w:pPr>
      <w:r>
        <w:br w:type="page"/>
      </w:r>
    </w:p>
    <w:p w14:paraId="1B697EC6" w14:textId="77777777" w:rsidR="00BA0562" w:rsidRDefault="00BA0562" w:rsidP="00621C09">
      <w:pPr>
        <w:pStyle w:val="2"/>
        <w:rPr>
          <w:lang w:eastAsia="zh-CN"/>
        </w:rPr>
      </w:pPr>
      <w:bookmarkStart w:id="69" w:name="_Toc35261162"/>
      <w:bookmarkStart w:id="70" w:name="_Toc38986958"/>
      <w:r>
        <w:lastRenderedPageBreak/>
        <w:t>Lab 2: Spanning Tree</w:t>
      </w:r>
      <w:bookmarkEnd w:id="69"/>
      <w:bookmarkEnd w:id="70"/>
    </w:p>
    <w:p w14:paraId="393130E9" w14:textId="77777777" w:rsidR="00BA0562" w:rsidRDefault="00BA0562" w:rsidP="00621C09">
      <w:pPr>
        <w:pStyle w:val="3"/>
      </w:pPr>
      <w:bookmarkStart w:id="71" w:name="_Toc38986959"/>
      <w:r>
        <w:t>Introduction</w:t>
      </w:r>
      <w:bookmarkEnd w:id="71"/>
    </w:p>
    <w:p w14:paraId="2F2E201B" w14:textId="77777777" w:rsidR="00BA0562" w:rsidRDefault="00BA0562" w:rsidP="00621C09">
      <w:pPr>
        <w:pStyle w:val="40"/>
        <w:rPr>
          <w:rFonts w:hint="default"/>
        </w:rPr>
      </w:pPr>
      <w:bookmarkStart w:id="72" w:name="_Toc38986960"/>
      <w:r>
        <w:t>About This Lab</w:t>
      </w:r>
      <w:bookmarkEnd w:id="72"/>
    </w:p>
    <w:p w14:paraId="17926DE6" w14:textId="77777777" w:rsidR="00BA0562" w:rsidRDefault="00BA0562" w:rsidP="00621C09">
      <w:r>
        <w:t>On a switched Ethernet network, redundant links are used to implement link backup and enhance network availability. However, redundant links may produce loops, leading to broadcast storms and an unstable MAC address table, deteriorating or even interrupting communications. To prevent loops, IEEE introduced the Spanning Tree Protocol (STP).</w:t>
      </w:r>
    </w:p>
    <w:p w14:paraId="678ECBF9" w14:textId="77777777" w:rsidR="00BA0562" w:rsidRDefault="00BA0562" w:rsidP="00621C09">
      <w:r>
        <w:t>STP defined in IEEE 802.1D has evolved to the Rapid Spanning Tree Protocol (RSTP) defined in IEEE 802.1W, and the Multiple Spanning Tree Protocol (MSTP) defined in IEEE 802.1S.</w:t>
      </w:r>
    </w:p>
    <w:p w14:paraId="6C33EADE" w14:textId="77777777" w:rsidR="00BA0562" w:rsidRPr="00815B1B" w:rsidRDefault="00BA0562" w:rsidP="00621C09">
      <w:r>
        <w:t xml:space="preserve">In this lab activity, you will learn the basic STP configuration and understand its principles and some features of RSTP. </w:t>
      </w:r>
    </w:p>
    <w:p w14:paraId="1EC63791" w14:textId="77777777" w:rsidR="00BA0562" w:rsidRDefault="00BA0562" w:rsidP="00621C09">
      <w:pPr>
        <w:pStyle w:val="40"/>
        <w:rPr>
          <w:rFonts w:hint="default"/>
        </w:rPr>
      </w:pPr>
      <w:bookmarkStart w:id="73" w:name="_Toc38986961"/>
      <w:r>
        <w:t>Objectives</w:t>
      </w:r>
      <w:bookmarkEnd w:id="73"/>
    </w:p>
    <w:p w14:paraId="354E8553" w14:textId="77777777" w:rsidR="00BA0562" w:rsidRPr="0000387B" w:rsidRDefault="00BA0562" w:rsidP="00621C09">
      <w:r>
        <w:t>Upon completion of this task, you will be able to:</w:t>
      </w:r>
    </w:p>
    <w:p w14:paraId="205D9E37" w14:textId="77777777" w:rsidR="00BA0562" w:rsidRDefault="00BA0562" w:rsidP="00621C09">
      <w:pPr>
        <w:pStyle w:val="ItemList"/>
      </w:pPr>
      <w:r>
        <w:t>Learn how to enable and disable STP/RSTP</w:t>
      </w:r>
    </w:p>
    <w:p w14:paraId="428B6E62" w14:textId="77777777" w:rsidR="00BA0562" w:rsidRDefault="00BA0562" w:rsidP="00621C09">
      <w:pPr>
        <w:pStyle w:val="ItemList"/>
      </w:pPr>
      <w:r>
        <w:t>Learn how to change the STP mode of a switch</w:t>
      </w:r>
    </w:p>
    <w:p w14:paraId="7A168D99" w14:textId="77777777" w:rsidR="00BA0562" w:rsidRDefault="00BA0562" w:rsidP="00621C09">
      <w:pPr>
        <w:pStyle w:val="ItemList"/>
      </w:pPr>
      <w:r>
        <w:t>Learn how to change bridge priorities to control the root bridge election</w:t>
      </w:r>
    </w:p>
    <w:p w14:paraId="4E432B48" w14:textId="77777777" w:rsidR="00BA0562" w:rsidRDefault="00BA0562" w:rsidP="00621C09">
      <w:pPr>
        <w:pStyle w:val="ItemList"/>
      </w:pPr>
      <w:r>
        <w:t>Learn how to change port priorities to control the election of the root port and designated port</w:t>
      </w:r>
    </w:p>
    <w:p w14:paraId="01E03703" w14:textId="77777777" w:rsidR="00BA0562" w:rsidRDefault="00BA0562" w:rsidP="00621C09">
      <w:pPr>
        <w:pStyle w:val="ItemList"/>
      </w:pPr>
      <w:r>
        <w:t>Learn how to change port costs to control the election of the root port and designated port</w:t>
      </w:r>
    </w:p>
    <w:p w14:paraId="11AB1701" w14:textId="77777777" w:rsidR="00BA0562" w:rsidRDefault="00BA0562" w:rsidP="00621C09">
      <w:pPr>
        <w:pStyle w:val="ItemList"/>
      </w:pPr>
      <w:r>
        <w:t>Learn how to configure edge ports</w:t>
      </w:r>
    </w:p>
    <w:p w14:paraId="6B9E3B95" w14:textId="77777777" w:rsidR="00BA0562" w:rsidRDefault="00BA0562" w:rsidP="00621C09">
      <w:pPr>
        <w:pStyle w:val="ItemList"/>
      </w:pPr>
      <w:r>
        <w:t>Learn how to enable and disable RSTP</w:t>
      </w:r>
    </w:p>
    <w:p w14:paraId="3060B924" w14:textId="77777777" w:rsidR="00BA0562" w:rsidRDefault="00BA0562" w:rsidP="00621C09">
      <w:pPr>
        <w:pStyle w:val="40"/>
        <w:rPr>
          <w:rFonts w:hint="default"/>
        </w:rPr>
      </w:pPr>
      <w:bookmarkStart w:id="74" w:name="_Toc38986962"/>
      <w:r>
        <w:t>Networking Topology</w:t>
      </w:r>
      <w:bookmarkEnd w:id="74"/>
    </w:p>
    <w:p w14:paraId="09AB7738" w14:textId="77777777" w:rsidR="00BA0562" w:rsidRDefault="00BA0562" w:rsidP="00621C09">
      <w:r>
        <w:t xml:space="preserve">A company need to deploy redundant links on its Layer 2 switched network to improve network availability. In the </w:t>
      </w:r>
      <w:r w:rsidR="006F492A">
        <w:t>meantime</w:t>
      </w:r>
      <w:r>
        <w:t>, the company also needs to deploy STP to prevent redundant links from forming loops and causing broadcast storms and MAC address flapping.</w:t>
      </w:r>
    </w:p>
    <w:p w14:paraId="12094A5B" w14:textId="77777777" w:rsidR="00BA0562" w:rsidRPr="00CA717E" w:rsidRDefault="00BA0562" w:rsidP="002075CB">
      <w:pPr>
        <w:pStyle w:val="FigureDescription"/>
        <w:outlineLvl w:val="9"/>
      </w:pPr>
      <w:r>
        <w:lastRenderedPageBreak/>
        <w:t>Lab topology for configuring STP</w:t>
      </w:r>
    </w:p>
    <w:p w14:paraId="09764294" w14:textId="77777777" w:rsidR="00BA0562" w:rsidRDefault="00A5717F" w:rsidP="009B783C">
      <w:pPr>
        <w:jc w:val="center"/>
        <w:rPr>
          <w:noProof/>
          <w:lang w:bidi="ne-NP"/>
        </w:rPr>
      </w:pPr>
      <w:r w:rsidRPr="00A023CC">
        <w:rPr>
          <w:noProof/>
        </w:rPr>
        <w:drawing>
          <wp:inline distT="0" distB="0" distL="0" distR="0" wp14:anchorId="46B26865" wp14:editId="455BCDBF">
            <wp:extent cx="5039995" cy="2574925"/>
            <wp:effectExtent l="0" t="0" r="0" b="0"/>
            <wp:docPr id="1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039995" cy="2574925"/>
                    </a:xfrm>
                    <a:prstGeom prst="rect">
                      <a:avLst/>
                    </a:prstGeom>
                    <a:noFill/>
                    <a:ln>
                      <a:noFill/>
                    </a:ln>
                  </pic:spPr>
                </pic:pic>
              </a:graphicData>
            </a:graphic>
          </wp:inline>
        </w:drawing>
      </w:r>
    </w:p>
    <w:p w14:paraId="18E4E01D" w14:textId="77777777" w:rsidR="00BA0562" w:rsidRPr="005F7EB7" w:rsidRDefault="00BA0562" w:rsidP="00621C09"/>
    <w:p w14:paraId="1F7682CB" w14:textId="77777777" w:rsidR="00BA0562" w:rsidRDefault="00BA0562" w:rsidP="00621C09">
      <w:pPr>
        <w:pStyle w:val="3"/>
      </w:pPr>
      <w:bookmarkStart w:id="75" w:name="_Toc38986963"/>
      <w:r>
        <w:t>Lab Configuration</w:t>
      </w:r>
      <w:bookmarkEnd w:id="75"/>
    </w:p>
    <w:p w14:paraId="20845973" w14:textId="77777777" w:rsidR="00BA0562" w:rsidRDefault="00BA0562" w:rsidP="00621C09">
      <w:pPr>
        <w:pStyle w:val="40"/>
        <w:rPr>
          <w:rFonts w:hint="default"/>
        </w:rPr>
      </w:pPr>
      <w:bookmarkStart w:id="76" w:name="_Toc38986964"/>
      <w:r>
        <w:t>Configuration Roadmap</w:t>
      </w:r>
      <w:bookmarkEnd w:id="76"/>
    </w:p>
    <w:p w14:paraId="106850FE" w14:textId="77777777" w:rsidR="00BA0562" w:rsidRDefault="00BA0562" w:rsidP="002075CB">
      <w:pPr>
        <w:pStyle w:val="ItemStep"/>
        <w:outlineLvl w:val="9"/>
      </w:pPr>
      <w:r>
        <w:t>Enable STP.</w:t>
      </w:r>
    </w:p>
    <w:p w14:paraId="0CF7ED4E" w14:textId="77777777" w:rsidR="00BA0562" w:rsidRDefault="00BA0562" w:rsidP="002075CB">
      <w:pPr>
        <w:pStyle w:val="ItemStep"/>
        <w:outlineLvl w:val="9"/>
      </w:pPr>
      <w:r>
        <w:t>Change bridge priorities to control the root bridge election.</w:t>
      </w:r>
    </w:p>
    <w:p w14:paraId="1E577253" w14:textId="77777777" w:rsidR="00BA0562" w:rsidRDefault="00BA0562" w:rsidP="002075CB">
      <w:pPr>
        <w:pStyle w:val="ItemStep"/>
        <w:outlineLvl w:val="9"/>
      </w:pPr>
      <w:r>
        <w:t>Modify port parameters to determine the port role.</w:t>
      </w:r>
    </w:p>
    <w:p w14:paraId="1BC99B58" w14:textId="77777777" w:rsidR="00BA0562" w:rsidRDefault="00BA0562" w:rsidP="002075CB">
      <w:pPr>
        <w:pStyle w:val="ItemStep"/>
        <w:outlineLvl w:val="9"/>
      </w:pPr>
      <w:r>
        <w:t>Change the protocol to RSTP.</w:t>
      </w:r>
    </w:p>
    <w:p w14:paraId="2059337F" w14:textId="77777777" w:rsidR="00BA0562" w:rsidRPr="00AB2962" w:rsidRDefault="00BA0562" w:rsidP="002075CB">
      <w:pPr>
        <w:pStyle w:val="ItemStep"/>
        <w:outlineLvl w:val="9"/>
      </w:pPr>
      <w:r>
        <w:t>Configure edge ports.</w:t>
      </w:r>
    </w:p>
    <w:p w14:paraId="19194F47" w14:textId="77777777" w:rsidR="00BA0562" w:rsidRDefault="00BA0562" w:rsidP="00621C09">
      <w:pPr>
        <w:pStyle w:val="40"/>
        <w:rPr>
          <w:rFonts w:hint="default"/>
        </w:rPr>
      </w:pPr>
      <w:bookmarkStart w:id="77" w:name="_Toc38986965"/>
      <w:r>
        <w:t>Configuration Procedure</w:t>
      </w:r>
      <w:bookmarkEnd w:id="77"/>
    </w:p>
    <w:p w14:paraId="7B031CD9" w14:textId="04AE72A4" w:rsidR="00BA0562" w:rsidRDefault="00BA0562" w:rsidP="002075CB">
      <w:pPr>
        <w:pStyle w:val="Step"/>
        <w:outlineLvl w:val="9"/>
      </w:pPr>
      <w:r>
        <w:t xml:space="preserve"># Shut down unnecessary ports. This step applies only to the environment described in </w:t>
      </w:r>
      <w:r w:rsidRPr="0000387B">
        <w:rPr>
          <w:i/>
          <w:iCs/>
        </w:rPr>
        <w:t xml:space="preserve">HCIA-Datacom </w:t>
      </w:r>
      <w:r w:rsidR="002A777F">
        <w:rPr>
          <w:i/>
          <w:iCs/>
        </w:rPr>
        <w:t>Lab Construction Guide</w:t>
      </w:r>
      <w:r w:rsidRPr="0000387B">
        <w:rPr>
          <w:i/>
          <w:iCs/>
        </w:rPr>
        <w:t xml:space="preserve"> V1.0</w:t>
      </w:r>
      <w:r>
        <w:t>.</w:t>
      </w:r>
    </w:p>
    <w:p w14:paraId="4176AAAA" w14:textId="77777777" w:rsidR="00BA0562" w:rsidRDefault="00BA0562" w:rsidP="00621C09">
      <w:r>
        <w:t># Shut down GigabitEthernet0/0/12 between S1 and S2.</w:t>
      </w:r>
    </w:p>
    <w:p w14:paraId="007E2317" w14:textId="77777777" w:rsidR="00BA0562" w:rsidRDefault="00BA0562" w:rsidP="006132A9">
      <w:pPr>
        <w:pStyle w:val="TerminalDisplay"/>
      </w:pPr>
      <w:r>
        <w:t>[S1]interface GigabitEthernet 0/0/12</w:t>
      </w:r>
    </w:p>
    <w:p w14:paraId="0214C8FB" w14:textId="77777777" w:rsidR="00BA0562" w:rsidRDefault="00BA0562" w:rsidP="006132A9">
      <w:pPr>
        <w:pStyle w:val="TerminalDisplay"/>
      </w:pPr>
      <w:r>
        <w:t>[S1-GigabitEthernet0/0/12]shutdown</w:t>
      </w:r>
    </w:p>
    <w:p w14:paraId="726EEB52" w14:textId="77777777" w:rsidR="00BA0562" w:rsidRDefault="00BA0562" w:rsidP="009B783C"/>
    <w:p w14:paraId="24469F96" w14:textId="77777777" w:rsidR="00BA0562" w:rsidRDefault="00BA0562" w:rsidP="006132A9">
      <w:pPr>
        <w:pStyle w:val="TerminalDisplay"/>
      </w:pPr>
      <w:r>
        <w:t>[S2]interface GigabitEthernet 0/0/12</w:t>
      </w:r>
    </w:p>
    <w:p w14:paraId="44651349" w14:textId="77777777" w:rsidR="00BA0562" w:rsidRDefault="00BA0562" w:rsidP="006132A9">
      <w:pPr>
        <w:pStyle w:val="TerminalDisplay"/>
      </w:pPr>
      <w:r>
        <w:t>[S2-GigabitEthernet0/0/12]shutdown</w:t>
      </w:r>
    </w:p>
    <w:p w14:paraId="74A1B088" w14:textId="77777777" w:rsidR="00BA0562" w:rsidRDefault="00BA0562" w:rsidP="002075CB">
      <w:pPr>
        <w:pStyle w:val="Step"/>
        <w:outlineLvl w:val="9"/>
      </w:pPr>
      <w:r>
        <w:t>Enable STP.</w:t>
      </w:r>
    </w:p>
    <w:p w14:paraId="79FE4983" w14:textId="77777777" w:rsidR="00BA0562" w:rsidRDefault="00BA0562" w:rsidP="00621C09">
      <w:r>
        <w:t># Enable STP globally.</w:t>
      </w:r>
    </w:p>
    <w:p w14:paraId="2B572D63" w14:textId="77777777" w:rsidR="00BA0562" w:rsidRPr="00FF4720" w:rsidRDefault="00BA0562" w:rsidP="006132A9">
      <w:pPr>
        <w:pStyle w:val="TerminalDisplay"/>
      </w:pPr>
      <w:r>
        <w:t xml:space="preserve">&lt;S1&gt;system-view </w:t>
      </w:r>
    </w:p>
    <w:p w14:paraId="4A75001D" w14:textId="77777777" w:rsidR="00BA0562" w:rsidRPr="00FF4720" w:rsidRDefault="00BA0562" w:rsidP="006132A9">
      <w:pPr>
        <w:pStyle w:val="TerminalDisplay"/>
      </w:pPr>
      <w:r>
        <w:t>Enter system view, return user view with Ctrl+Z.</w:t>
      </w:r>
    </w:p>
    <w:p w14:paraId="05922783" w14:textId="77777777" w:rsidR="00BA0562" w:rsidRDefault="00BA0562" w:rsidP="006132A9">
      <w:pPr>
        <w:pStyle w:val="TerminalDisplay"/>
      </w:pPr>
      <w:r>
        <w:t>[S1]stp enable</w:t>
      </w:r>
    </w:p>
    <w:p w14:paraId="5302914C" w14:textId="77777777" w:rsidR="00BA0562" w:rsidRPr="00FF4720" w:rsidRDefault="00BA0562" w:rsidP="00621C09">
      <w:r>
        <w:lastRenderedPageBreak/>
        <w:t xml:space="preserve">The </w:t>
      </w:r>
      <w:r w:rsidRPr="0000387B">
        <w:rPr>
          <w:b/>
          <w:bCs/>
        </w:rPr>
        <w:t>stp enable</w:t>
      </w:r>
      <w:r>
        <w:t xml:space="preserve"> command enables STP, RSTP, or MSTP on a switching device or a port. By default, STP, RSTP, or MSTP is enabled on switches.</w:t>
      </w:r>
    </w:p>
    <w:p w14:paraId="248D001B" w14:textId="77777777" w:rsidR="00BA0562" w:rsidRDefault="00BA0562" w:rsidP="00621C09">
      <w:r>
        <w:t># Change the spanning tree mode to STP.</w:t>
      </w:r>
    </w:p>
    <w:p w14:paraId="5049CA13" w14:textId="77777777" w:rsidR="00BA0562" w:rsidRDefault="00BA0562" w:rsidP="006132A9">
      <w:pPr>
        <w:pStyle w:val="TerminalDisplay"/>
      </w:pPr>
      <w:r>
        <w:t xml:space="preserve">[S1]stp mode stp </w:t>
      </w:r>
    </w:p>
    <w:p w14:paraId="39DA1292" w14:textId="77777777" w:rsidR="00BA0562" w:rsidRDefault="00BA0562" w:rsidP="006132A9">
      <w:pPr>
        <w:pStyle w:val="TerminalDisplay"/>
      </w:pPr>
      <w:r>
        <w:t>Info: This operation may take a few seconds. Please wait for a moment...done.</w:t>
      </w:r>
    </w:p>
    <w:p w14:paraId="7E073271" w14:textId="77777777" w:rsidR="00BA0562" w:rsidRDefault="00BA0562" w:rsidP="00621C09">
      <w:r>
        <w:t xml:space="preserve">The </w:t>
      </w:r>
      <w:r w:rsidRPr="0000387B">
        <w:rPr>
          <w:b/>
          <w:bCs/>
        </w:rPr>
        <w:t>stp mode</w:t>
      </w:r>
      <w:r>
        <w:t>{</w:t>
      </w:r>
      <w:r w:rsidRPr="0000387B">
        <w:rPr>
          <w:b/>
          <w:bCs/>
        </w:rPr>
        <w:t xml:space="preserve">mstp </w:t>
      </w:r>
      <w:r>
        <w:t>|</w:t>
      </w:r>
      <w:r w:rsidRPr="0000387B">
        <w:rPr>
          <w:b/>
          <w:bCs/>
        </w:rPr>
        <w:t xml:space="preserve"> rstp</w:t>
      </w:r>
      <w:r>
        <w:t xml:space="preserve"> |</w:t>
      </w:r>
      <w:r w:rsidRPr="0000387B">
        <w:rPr>
          <w:b/>
          <w:bCs/>
        </w:rPr>
        <w:t xml:space="preserve"> stp</w:t>
      </w:r>
      <w:r>
        <w:t>} command sets the operation mode of the spanning tree protocol on a switching device. By default, the switching device operates in MSTP mode. The spanning tree mode of the current device has been changed to STP.</w:t>
      </w:r>
    </w:p>
    <w:p w14:paraId="75271D39" w14:textId="77777777" w:rsidR="00BA0562" w:rsidRDefault="00BA0562" w:rsidP="006132A9">
      <w:pPr>
        <w:pStyle w:val="TerminalDisplay"/>
      </w:pPr>
      <w:r>
        <w:t xml:space="preserve">[S2]stp mode stp </w:t>
      </w:r>
    </w:p>
    <w:p w14:paraId="7898FD6D" w14:textId="77777777" w:rsidR="00BA0562" w:rsidRDefault="00BA0562" w:rsidP="006132A9">
      <w:pPr>
        <w:pStyle w:val="TerminalDisplay"/>
      </w:pPr>
      <w:r>
        <w:t>Info: This operation may take a few seconds. Please wait for a moment...done.</w:t>
      </w:r>
    </w:p>
    <w:p w14:paraId="203F4A31" w14:textId="77777777" w:rsidR="00BA0562" w:rsidRDefault="00BA0562" w:rsidP="009B783C"/>
    <w:p w14:paraId="370DFC90" w14:textId="77777777" w:rsidR="00BA0562" w:rsidRDefault="00BA0562" w:rsidP="006132A9">
      <w:pPr>
        <w:pStyle w:val="TerminalDisplay"/>
      </w:pPr>
      <w:r>
        <w:t xml:space="preserve">[S3]stp mode stp </w:t>
      </w:r>
    </w:p>
    <w:p w14:paraId="2E9EF415" w14:textId="77777777" w:rsidR="00BA0562" w:rsidRDefault="00BA0562" w:rsidP="006132A9">
      <w:pPr>
        <w:pStyle w:val="TerminalDisplay"/>
      </w:pPr>
      <w:r>
        <w:t>Info: This operation may take a few seconds. Please wait for a moment...done.</w:t>
      </w:r>
    </w:p>
    <w:p w14:paraId="2306A651" w14:textId="77777777" w:rsidR="00BA0562" w:rsidRDefault="00BA0562" w:rsidP="009B783C"/>
    <w:p w14:paraId="51273F5A" w14:textId="77777777" w:rsidR="00BA0562" w:rsidRDefault="00BA0562" w:rsidP="006132A9">
      <w:pPr>
        <w:pStyle w:val="TerminalDisplay"/>
      </w:pPr>
      <w:r>
        <w:t xml:space="preserve">[S4]stp mode stp </w:t>
      </w:r>
    </w:p>
    <w:p w14:paraId="69B635F0" w14:textId="77777777" w:rsidR="00BA0562" w:rsidRPr="00FF4720" w:rsidRDefault="00BA0562" w:rsidP="006132A9">
      <w:pPr>
        <w:pStyle w:val="TerminalDisplay"/>
      </w:pPr>
      <w:r>
        <w:t>Info: This operation may take a few seconds. Please wait for a moment...done.</w:t>
      </w:r>
    </w:p>
    <w:p w14:paraId="0E4014A7" w14:textId="77777777" w:rsidR="00BA0562" w:rsidRDefault="00BA0562" w:rsidP="006132A9">
      <w:pPr>
        <w:pStyle w:val="TerminalDisplay"/>
      </w:pPr>
    </w:p>
    <w:p w14:paraId="4B6503B0" w14:textId="77777777" w:rsidR="00BA0562" w:rsidRDefault="00BA0562" w:rsidP="00621C09">
      <w:r>
        <w:t># Display the spanning tree status. S1 is used as an example.</w:t>
      </w:r>
    </w:p>
    <w:p w14:paraId="7D4B598A" w14:textId="77777777" w:rsidR="00BA0562" w:rsidRDefault="00BA0562" w:rsidP="006132A9">
      <w:pPr>
        <w:pStyle w:val="TerminalDisplay"/>
      </w:pPr>
      <w:r>
        <w:t xml:space="preserve">[S1]display stp </w:t>
      </w:r>
    </w:p>
    <w:p w14:paraId="4EB704D5" w14:textId="77777777" w:rsidR="00BA0562" w:rsidRDefault="00BA0562" w:rsidP="006132A9">
      <w:pPr>
        <w:pStyle w:val="TerminalDisplay"/>
      </w:pPr>
      <w:r>
        <w:t>-------[CIST Global Info][Mode STP]-------</w:t>
      </w:r>
    </w:p>
    <w:p w14:paraId="5E414967" w14:textId="56D9E166" w:rsidR="00BA0562" w:rsidRPr="006132A9" w:rsidRDefault="00BA0562" w:rsidP="006132A9">
      <w:pPr>
        <w:pStyle w:val="TerminalDisplay"/>
      </w:pPr>
      <w:r w:rsidRPr="006132A9">
        <w:rPr>
          <w:b/>
          <w:bCs/>
        </w:rPr>
        <w:t xml:space="preserve">CIST Bridge          </w:t>
      </w:r>
      <w:r w:rsidR="00333340">
        <w:rPr>
          <w:b/>
          <w:bCs/>
        </w:rPr>
        <w:tab/>
      </w:r>
      <w:r w:rsidRPr="006132A9">
        <w:rPr>
          <w:b/>
          <w:bCs/>
        </w:rPr>
        <w:t xml:space="preserve">:32768.4c1f-cc33-7359 </w:t>
      </w:r>
      <w:r>
        <w:t xml:space="preserve">                        </w:t>
      </w:r>
      <w:r w:rsidRPr="006132A9">
        <w:rPr>
          <w:i/>
          <w:iCs/>
        </w:rPr>
        <w:t>//Bridge ID of the device.</w:t>
      </w:r>
    </w:p>
    <w:p w14:paraId="09A9CF16" w14:textId="2165BB94" w:rsidR="00BA0562" w:rsidRDefault="00BA0562" w:rsidP="006132A9">
      <w:pPr>
        <w:pStyle w:val="TerminalDisplay"/>
      </w:pPr>
      <w:r>
        <w:t xml:space="preserve">Config Times         </w:t>
      </w:r>
      <w:r w:rsidR="00333340">
        <w:tab/>
      </w:r>
      <w:r>
        <w:t>:Hello 2s MaxAge 20s FwDly 15s MaxHop 20</w:t>
      </w:r>
    </w:p>
    <w:p w14:paraId="527A2A3A" w14:textId="158B7073" w:rsidR="00BA0562" w:rsidRDefault="00BA0562" w:rsidP="006132A9">
      <w:pPr>
        <w:pStyle w:val="TerminalDisplay"/>
      </w:pPr>
      <w:r>
        <w:t xml:space="preserve">Active Times         </w:t>
      </w:r>
      <w:r w:rsidR="00333340">
        <w:tab/>
      </w:r>
      <w:r>
        <w:t>:Hello 2s MaxAge 20s FwDly 15s MaxHop 20</w:t>
      </w:r>
    </w:p>
    <w:p w14:paraId="33B2C57E" w14:textId="072E47F7" w:rsidR="00BA0562" w:rsidRDefault="00333340" w:rsidP="006132A9">
      <w:pPr>
        <w:pStyle w:val="TerminalDisplay"/>
      </w:pPr>
      <w:r>
        <w:rPr>
          <w:b/>
          <w:bCs/>
        </w:rPr>
        <w:t xml:space="preserve">CIST Root/ERPC   </w:t>
      </w:r>
      <w:r w:rsidR="00BA0562" w:rsidRPr="006132A9">
        <w:rPr>
          <w:b/>
          <w:bCs/>
        </w:rPr>
        <w:t xml:space="preserve"> </w:t>
      </w:r>
      <w:r>
        <w:rPr>
          <w:b/>
          <w:bCs/>
        </w:rPr>
        <w:tab/>
      </w:r>
      <w:r w:rsidR="00BA0562" w:rsidRPr="006132A9">
        <w:rPr>
          <w:b/>
          <w:bCs/>
        </w:rPr>
        <w:t>:32768.4c1f-cc10-5913 / 20000</w:t>
      </w:r>
      <w:r w:rsidR="00BA0562">
        <w:t xml:space="preserve">           </w:t>
      </w:r>
      <w:r w:rsidR="00BA0562" w:rsidRPr="006132A9">
        <w:rPr>
          <w:i/>
          <w:iCs/>
        </w:rPr>
        <w:t>//ID and path cost of the current root bridge.</w:t>
      </w:r>
    </w:p>
    <w:p w14:paraId="6C4F451E" w14:textId="77777777" w:rsidR="00BA0562" w:rsidRDefault="00BA0562" w:rsidP="006132A9">
      <w:pPr>
        <w:pStyle w:val="TerminalDisplay"/>
      </w:pPr>
      <w:r>
        <w:t>CIST RegRoot/IRPC    :32768.4c1f-cc33-7359 / 0</w:t>
      </w:r>
    </w:p>
    <w:p w14:paraId="381B81A4" w14:textId="4390971D" w:rsidR="00BA0562" w:rsidRDefault="00BA0562" w:rsidP="006132A9">
      <w:pPr>
        <w:pStyle w:val="TerminalDisplay"/>
      </w:pPr>
      <w:r>
        <w:t xml:space="preserve">CIST RootPortId      </w:t>
      </w:r>
      <w:r w:rsidR="00333340">
        <w:tab/>
      </w:r>
      <w:r>
        <w:t>:128.14</w:t>
      </w:r>
    </w:p>
    <w:p w14:paraId="1249403B" w14:textId="5FB52671" w:rsidR="00BA0562" w:rsidRDefault="00333340" w:rsidP="006132A9">
      <w:pPr>
        <w:pStyle w:val="TerminalDisplay"/>
      </w:pPr>
      <w:r>
        <w:t xml:space="preserve">BPDU-Protection     </w:t>
      </w:r>
      <w:r>
        <w:tab/>
      </w:r>
      <w:r w:rsidR="00BA0562">
        <w:t>:Disabled</w:t>
      </w:r>
    </w:p>
    <w:p w14:paraId="1F31CE22" w14:textId="7281A59E" w:rsidR="00BA0562" w:rsidRDefault="00BA0562" w:rsidP="006132A9">
      <w:pPr>
        <w:pStyle w:val="TerminalDisplay"/>
      </w:pPr>
      <w:r>
        <w:t xml:space="preserve">TC or TCN received   </w:t>
      </w:r>
      <w:r w:rsidR="00333340">
        <w:tab/>
      </w:r>
      <w:r>
        <w:t>:47</w:t>
      </w:r>
    </w:p>
    <w:p w14:paraId="54BDB8C1" w14:textId="3B77804C" w:rsidR="00BA0562" w:rsidRDefault="00BA0562" w:rsidP="006132A9">
      <w:pPr>
        <w:pStyle w:val="TerminalDisplay"/>
      </w:pPr>
      <w:r>
        <w:t xml:space="preserve">TC count per hello   </w:t>
      </w:r>
      <w:r w:rsidR="00333340">
        <w:tab/>
      </w:r>
      <w:r>
        <w:t>:0</w:t>
      </w:r>
    </w:p>
    <w:p w14:paraId="0D65AC1E" w14:textId="0F96AA8F" w:rsidR="00BA0562" w:rsidRDefault="00333340" w:rsidP="006132A9">
      <w:pPr>
        <w:pStyle w:val="TerminalDisplay"/>
      </w:pPr>
      <w:r>
        <w:t xml:space="preserve">STP Converge Mode  </w:t>
      </w:r>
      <w:r>
        <w:tab/>
      </w:r>
      <w:r w:rsidR="00BA0562">
        <w:t xml:space="preserve">:Normal </w:t>
      </w:r>
    </w:p>
    <w:p w14:paraId="1088B2E0" w14:textId="2219F3C3" w:rsidR="00BA0562" w:rsidRDefault="00BA0562" w:rsidP="006132A9">
      <w:pPr>
        <w:pStyle w:val="TerminalDisplay"/>
      </w:pPr>
      <w:r>
        <w:t xml:space="preserve">Time since last TC   </w:t>
      </w:r>
      <w:r w:rsidR="00333340">
        <w:tab/>
      </w:r>
      <w:r>
        <w:t>:0 days 0h:0m:38s</w:t>
      </w:r>
    </w:p>
    <w:p w14:paraId="6742E2C9" w14:textId="6A32BE59" w:rsidR="00BA0562" w:rsidRDefault="00333340" w:rsidP="006132A9">
      <w:pPr>
        <w:pStyle w:val="TerminalDisplay"/>
      </w:pPr>
      <w:r>
        <w:t xml:space="preserve">Number of TC      </w:t>
      </w:r>
      <w:r w:rsidR="00BA0562">
        <w:t xml:space="preserve"> </w:t>
      </w:r>
      <w:r>
        <w:tab/>
      </w:r>
      <w:r w:rsidR="00BA0562">
        <w:t>:15</w:t>
      </w:r>
    </w:p>
    <w:p w14:paraId="0C0327B1" w14:textId="37BD5531" w:rsidR="00BA0562" w:rsidRDefault="00BA0562" w:rsidP="006132A9">
      <w:pPr>
        <w:pStyle w:val="TerminalDisplay"/>
      </w:pPr>
      <w:r>
        <w:t xml:space="preserve">Last TC occurred     </w:t>
      </w:r>
      <w:r w:rsidR="00333340">
        <w:tab/>
      </w:r>
      <w:r>
        <w:t>:GigabitEthernet0/0/14</w:t>
      </w:r>
    </w:p>
    <w:p w14:paraId="70166FA3" w14:textId="77777777" w:rsidR="00BA0562" w:rsidRPr="009B783C" w:rsidRDefault="00BA0562" w:rsidP="009B783C">
      <w:pPr>
        <w:pStyle w:val="TerminalDisplay"/>
        <w:shd w:val="clear" w:color="auto" w:fill="auto"/>
        <w:rPr>
          <w:i/>
          <w:iCs/>
        </w:rPr>
      </w:pPr>
      <w:r w:rsidRPr="009B783C">
        <w:rPr>
          <w:i/>
          <w:iCs/>
        </w:rPr>
        <w:t>The displayed information also includes port status information, which is not included in the preceding output.</w:t>
      </w:r>
    </w:p>
    <w:p w14:paraId="27C5C537" w14:textId="77777777" w:rsidR="00BA0562" w:rsidRDefault="00BA0562" w:rsidP="00621C09">
      <w:r>
        <w:t># Display the brief spanning tree information on each switch.</w:t>
      </w:r>
    </w:p>
    <w:p w14:paraId="692B9257" w14:textId="77777777" w:rsidR="00BA0562" w:rsidRDefault="00BA0562" w:rsidP="006132A9">
      <w:pPr>
        <w:pStyle w:val="TerminalDisplay"/>
      </w:pPr>
      <w:r>
        <w:t xml:space="preserve">[S1]display stp brief </w:t>
      </w:r>
    </w:p>
    <w:p w14:paraId="4799F8C2" w14:textId="0DC32D23" w:rsidR="00BA0562" w:rsidRDefault="00BA0562" w:rsidP="006132A9">
      <w:pPr>
        <w:pStyle w:val="TerminalDisplay"/>
      </w:pPr>
      <w:r>
        <w:t xml:space="preserve"> MSTID  Port                    </w:t>
      </w:r>
      <w:r w:rsidR="00333340">
        <w:tab/>
      </w:r>
      <w:r>
        <w:t xml:space="preserve">Role    </w:t>
      </w:r>
      <w:r w:rsidR="00333340">
        <w:tab/>
      </w:r>
      <w:r>
        <w:t xml:space="preserve">STP State           </w:t>
      </w:r>
      <w:r w:rsidR="00333340">
        <w:tab/>
      </w:r>
      <w:r>
        <w:t>Protection</w:t>
      </w:r>
    </w:p>
    <w:p w14:paraId="78E90C8E" w14:textId="68AC0F3A" w:rsidR="00BA0562" w:rsidRDefault="00BA0562" w:rsidP="006132A9">
      <w:pPr>
        <w:pStyle w:val="TerminalDisplay"/>
      </w:pPr>
      <w:r>
        <w:t xml:space="preserve">   0    GigabitEthernet0/0/10       DESI   </w:t>
      </w:r>
      <w:r w:rsidR="00333340">
        <w:tab/>
      </w:r>
      <w:r>
        <w:t xml:space="preserve">FORWARDING      </w:t>
      </w:r>
      <w:r w:rsidR="00333340">
        <w:tab/>
      </w:r>
      <w:r>
        <w:t>NONE</w:t>
      </w:r>
    </w:p>
    <w:p w14:paraId="1F939AE0" w14:textId="67F62310" w:rsidR="00BA0562" w:rsidRDefault="00BA0562" w:rsidP="006132A9">
      <w:pPr>
        <w:pStyle w:val="TerminalDisplay"/>
      </w:pPr>
      <w:r>
        <w:t xml:space="preserve">   0    GigabitEthernet0/0/11       DESI   </w:t>
      </w:r>
      <w:r w:rsidR="00333340">
        <w:tab/>
      </w:r>
      <w:r>
        <w:t xml:space="preserve">FORWARDING      </w:t>
      </w:r>
      <w:r w:rsidR="00333340">
        <w:tab/>
      </w:r>
      <w:r>
        <w:t>NONE</w:t>
      </w:r>
    </w:p>
    <w:p w14:paraId="7CA93D71" w14:textId="5C2A907E" w:rsidR="00BA0562" w:rsidRDefault="00BA0562" w:rsidP="006132A9">
      <w:pPr>
        <w:pStyle w:val="TerminalDisplay"/>
      </w:pPr>
      <w:r>
        <w:t xml:space="preserve">   0    GigabitEthernet0/0/13       DESI   </w:t>
      </w:r>
      <w:r w:rsidR="00333340">
        <w:tab/>
      </w:r>
      <w:r>
        <w:t xml:space="preserve">FORWARDING      </w:t>
      </w:r>
      <w:r w:rsidR="00333340">
        <w:tab/>
      </w:r>
      <w:r>
        <w:t>NONE</w:t>
      </w:r>
    </w:p>
    <w:p w14:paraId="03A70F7E" w14:textId="2BD10BEC" w:rsidR="00BA0562" w:rsidRDefault="00BA0562" w:rsidP="006132A9">
      <w:pPr>
        <w:pStyle w:val="TerminalDisplay"/>
      </w:pPr>
      <w:r>
        <w:t xml:space="preserve">   0    GigabitEthernet0/0/14       ROOT  </w:t>
      </w:r>
      <w:r w:rsidR="00333340">
        <w:tab/>
      </w:r>
      <w:r>
        <w:t xml:space="preserve">FORWARDING       </w:t>
      </w:r>
      <w:r w:rsidR="00333340">
        <w:tab/>
      </w:r>
      <w:r>
        <w:t>NONE</w:t>
      </w:r>
    </w:p>
    <w:p w14:paraId="3B09F691" w14:textId="77777777" w:rsidR="00BA0562" w:rsidRDefault="00BA0562" w:rsidP="009B783C"/>
    <w:p w14:paraId="0844EF72" w14:textId="77777777" w:rsidR="00BA0562" w:rsidRDefault="00BA0562" w:rsidP="006132A9">
      <w:pPr>
        <w:pStyle w:val="TerminalDisplay"/>
      </w:pPr>
      <w:r>
        <w:lastRenderedPageBreak/>
        <w:t xml:space="preserve">[S2]display stp brief </w:t>
      </w:r>
    </w:p>
    <w:p w14:paraId="57A2A8ED" w14:textId="6D6130D4" w:rsidR="00BA0562" w:rsidRDefault="00BA0562" w:rsidP="006132A9">
      <w:pPr>
        <w:pStyle w:val="TerminalDisplay"/>
      </w:pPr>
      <w:r>
        <w:t xml:space="preserve"> MSTID  Port                    </w:t>
      </w:r>
      <w:r w:rsidR="00333340">
        <w:tab/>
      </w:r>
      <w:r>
        <w:t xml:space="preserve">Role    </w:t>
      </w:r>
      <w:r w:rsidR="00333340">
        <w:tab/>
      </w:r>
      <w:r>
        <w:t xml:space="preserve">STP State          </w:t>
      </w:r>
      <w:r w:rsidR="00333340">
        <w:tab/>
      </w:r>
      <w:r>
        <w:t>Protection</w:t>
      </w:r>
    </w:p>
    <w:p w14:paraId="16377500" w14:textId="2DF00E4B" w:rsidR="00BA0562" w:rsidRDefault="00BA0562" w:rsidP="006132A9">
      <w:pPr>
        <w:pStyle w:val="TerminalDisplay"/>
      </w:pPr>
      <w:r>
        <w:t xml:space="preserve">   0    GigabitEthernet0/0/10       </w:t>
      </w:r>
      <w:r w:rsidR="00333340">
        <w:tab/>
      </w:r>
      <w:r>
        <w:t xml:space="preserve">ALTE  </w:t>
      </w:r>
      <w:r w:rsidR="00333340">
        <w:tab/>
      </w:r>
      <w:r>
        <w:t xml:space="preserve">DISCARDING       </w:t>
      </w:r>
      <w:r w:rsidR="00333340">
        <w:tab/>
      </w:r>
      <w:r>
        <w:t>NONE</w:t>
      </w:r>
    </w:p>
    <w:p w14:paraId="68903FDD" w14:textId="44B9FB72" w:rsidR="00BA0562" w:rsidRDefault="00BA0562" w:rsidP="006132A9">
      <w:pPr>
        <w:pStyle w:val="TerminalDisplay"/>
      </w:pPr>
      <w:r>
        <w:t xml:space="preserve">   0    GigabitEthernet0/0/11       </w:t>
      </w:r>
      <w:r w:rsidR="00333340">
        <w:tab/>
      </w:r>
      <w:r>
        <w:t xml:space="preserve">ALTE  </w:t>
      </w:r>
      <w:r w:rsidR="00333340">
        <w:tab/>
      </w:r>
      <w:r>
        <w:t xml:space="preserve">DISCARDING       </w:t>
      </w:r>
      <w:r w:rsidR="00333340">
        <w:tab/>
      </w:r>
      <w:r>
        <w:t>NONE</w:t>
      </w:r>
    </w:p>
    <w:p w14:paraId="00EEEA57" w14:textId="59E51741" w:rsidR="00BA0562" w:rsidRDefault="00BA0562" w:rsidP="006132A9">
      <w:pPr>
        <w:pStyle w:val="TerminalDisplay"/>
      </w:pPr>
      <w:r>
        <w:t xml:space="preserve">   0    GigabitEthernet0/0/13       </w:t>
      </w:r>
      <w:r w:rsidR="00333340">
        <w:tab/>
      </w:r>
      <w:r>
        <w:t xml:space="preserve">DESI   </w:t>
      </w:r>
      <w:r w:rsidR="00333340">
        <w:tab/>
      </w:r>
      <w:r>
        <w:t xml:space="preserve">FORWARDING     </w:t>
      </w:r>
      <w:r w:rsidR="00333340">
        <w:tab/>
      </w:r>
      <w:r>
        <w:t>NONE</w:t>
      </w:r>
    </w:p>
    <w:p w14:paraId="68A0B20B" w14:textId="4BFE3E85" w:rsidR="00BA0562" w:rsidRDefault="00BA0562" w:rsidP="006132A9">
      <w:pPr>
        <w:pStyle w:val="TerminalDisplay"/>
      </w:pPr>
      <w:r>
        <w:t xml:space="preserve">   0    GigabitEthernet0/0/14       </w:t>
      </w:r>
      <w:r w:rsidR="00333340">
        <w:tab/>
      </w:r>
      <w:r>
        <w:t xml:space="preserve">ROOT  </w:t>
      </w:r>
      <w:r w:rsidR="00333340">
        <w:tab/>
      </w:r>
      <w:r>
        <w:t xml:space="preserve">FORWARDING     </w:t>
      </w:r>
      <w:r w:rsidR="00333340">
        <w:tab/>
      </w:r>
      <w:r>
        <w:t>NONE</w:t>
      </w:r>
    </w:p>
    <w:p w14:paraId="77DB30CD" w14:textId="77777777" w:rsidR="00BA0562" w:rsidRDefault="00BA0562" w:rsidP="009B783C"/>
    <w:p w14:paraId="2EEC27DA" w14:textId="77777777" w:rsidR="00BA0562" w:rsidRDefault="00BA0562" w:rsidP="006132A9">
      <w:pPr>
        <w:pStyle w:val="TerminalDisplay"/>
      </w:pPr>
      <w:r>
        <w:t xml:space="preserve">[S3]display stp brief </w:t>
      </w:r>
    </w:p>
    <w:p w14:paraId="34C1A7F1" w14:textId="48A7539A" w:rsidR="00BA0562" w:rsidRDefault="00BA0562" w:rsidP="006132A9">
      <w:pPr>
        <w:pStyle w:val="TerminalDisplay"/>
      </w:pPr>
      <w:r>
        <w:t xml:space="preserve"> MSTID  Port                    </w:t>
      </w:r>
      <w:r w:rsidR="00333340">
        <w:tab/>
      </w:r>
      <w:r>
        <w:t xml:space="preserve">Role    </w:t>
      </w:r>
      <w:r w:rsidR="00333340">
        <w:tab/>
      </w:r>
      <w:r>
        <w:t xml:space="preserve">STP State           </w:t>
      </w:r>
      <w:r w:rsidR="00333340">
        <w:tab/>
      </w:r>
      <w:r>
        <w:t>Protection</w:t>
      </w:r>
    </w:p>
    <w:p w14:paraId="0454A8EA" w14:textId="4D0B617A" w:rsidR="00BA0562" w:rsidRDefault="00BA0562" w:rsidP="006132A9">
      <w:pPr>
        <w:pStyle w:val="TerminalDisplay"/>
      </w:pPr>
      <w:r>
        <w:t xml:space="preserve">   0    GigabitEthernet0/0/1        </w:t>
      </w:r>
      <w:r w:rsidR="00333340">
        <w:tab/>
      </w:r>
      <w:r>
        <w:t xml:space="preserve">ALTE  </w:t>
      </w:r>
      <w:r w:rsidR="00333340">
        <w:tab/>
      </w:r>
      <w:r>
        <w:t xml:space="preserve">DISCARDING       </w:t>
      </w:r>
      <w:r w:rsidR="00333340">
        <w:tab/>
      </w:r>
      <w:r>
        <w:t>NONE</w:t>
      </w:r>
    </w:p>
    <w:p w14:paraId="3EE0BCC0" w14:textId="151E78C2" w:rsidR="00BA0562" w:rsidRDefault="00BA0562" w:rsidP="006132A9">
      <w:pPr>
        <w:pStyle w:val="TerminalDisplay"/>
      </w:pPr>
      <w:r>
        <w:t xml:space="preserve">   0    GigabitEthernet0/0/2        </w:t>
      </w:r>
      <w:r w:rsidR="00333340">
        <w:tab/>
      </w:r>
      <w:r>
        <w:t xml:space="preserve">ALTE  </w:t>
      </w:r>
      <w:r w:rsidR="00333340">
        <w:tab/>
      </w:r>
      <w:r>
        <w:t xml:space="preserve">DISCARDING       </w:t>
      </w:r>
      <w:r w:rsidR="00333340">
        <w:tab/>
      </w:r>
      <w:r>
        <w:t>NONE</w:t>
      </w:r>
    </w:p>
    <w:p w14:paraId="4EB5DDE0" w14:textId="70B65830" w:rsidR="00BA0562" w:rsidRDefault="00BA0562" w:rsidP="006132A9">
      <w:pPr>
        <w:pStyle w:val="TerminalDisplay"/>
      </w:pPr>
      <w:r>
        <w:t xml:space="preserve">   0    GigabitEthernet0/0/3        </w:t>
      </w:r>
      <w:r w:rsidR="00333340">
        <w:tab/>
      </w:r>
      <w:r>
        <w:t xml:space="preserve">ROOT  </w:t>
      </w:r>
      <w:r w:rsidR="00333340">
        <w:tab/>
      </w:r>
      <w:r>
        <w:t xml:space="preserve">FORWARDING     </w:t>
      </w:r>
      <w:r w:rsidR="00333340">
        <w:tab/>
      </w:r>
      <w:r>
        <w:t>NONE</w:t>
      </w:r>
    </w:p>
    <w:p w14:paraId="320DC932" w14:textId="77777777" w:rsidR="00BA0562" w:rsidRDefault="00BA0562" w:rsidP="009B783C"/>
    <w:p w14:paraId="55EC4F71" w14:textId="77777777" w:rsidR="00BA0562" w:rsidRDefault="00BA0562" w:rsidP="006132A9">
      <w:pPr>
        <w:pStyle w:val="TerminalDisplay"/>
      </w:pPr>
      <w:r>
        <w:t xml:space="preserve">[S4]display stp brief </w:t>
      </w:r>
    </w:p>
    <w:p w14:paraId="65B07871" w14:textId="1B011122" w:rsidR="00BA0562" w:rsidRDefault="00BA0562" w:rsidP="006132A9">
      <w:pPr>
        <w:pStyle w:val="TerminalDisplay"/>
      </w:pPr>
      <w:r>
        <w:t xml:space="preserve"> MSTID  Port                    </w:t>
      </w:r>
      <w:r w:rsidR="00333340">
        <w:tab/>
      </w:r>
      <w:r w:rsidR="00040CAB">
        <w:t xml:space="preserve">Role   STP State     </w:t>
      </w:r>
      <w:r w:rsidR="00040CAB">
        <w:tab/>
      </w:r>
      <w:r w:rsidR="00040CAB">
        <w:tab/>
      </w:r>
      <w:r>
        <w:t>Protection</w:t>
      </w:r>
    </w:p>
    <w:p w14:paraId="3E097173" w14:textId="12FB1155" w:rsidR="00BA0562" w:rsidRDefault="00BA0562" w:rsidP="006132A9">
      <w:pPr>
        <w:pStyle w:val="TerminalDisplay"/>
      </w:pPr>
      <w:r>
        <w:t xml:space="preserve">   0    GigabitEthernet0/0/1        </w:t>
      </w:r>
      <w:r w:rsidR="00333340">
        <w:tab/>
      </w:r>
      <w:r>
        <w:t xml:space="preserve">DESI  FORWARDING      </w:t>
      </w:r>
      <w:r w:rsidR="00040CAB">
        <w:tab/>
      </w:r>
      <w:r>
        <w:t>NONE</w:t>
      </w:r>
    </w:p>
    <w:p w14:paraId="0B521FEC" w14:textId="44D4A466" w:rsidR="00BA0562" w:rsidRDefault="00BA0562" w:rsidP="006132A9">
      <w:pPr>
        <w:pStyle w:val="TerminalDisplay"/>
      </w:pPr>
      <w:r>
        <w:t xml:space="preserve">   0    GigabitEthernet0/0/2        </w:t>
      </w:r>
      <w:r w:rsidR="00333340">
        <w:tab/>
      </w:r>
      <w:r>
        <w:t xml:space="preserve">DESI  FORWARDING      </w:t>
      </w:r>
      <w:r w:rsidR="00040CAB">
        <w:tab/>
      </w:r>
      <w:r>
        <w:t>NONE</w:t>
      </w:r>
    </w:p>
    <w:p w14:paraId="689F5DB9" w14:textId="2CB3B193" w:rsidR="00BA0562" w:rsidRPr="000A1877" w:rsidRDefault="00BA0562" w:rsidP="006132A9">
      <w:pPr>
        <w:pStyle w:val="TerminalDisplay"/>
      </w:pPr>
      <w:r>
        <w:t xml:space="preserve">   0    GigabitEthernet0/0/3        </w:t>
      </w:r>
      <w:r w:rsidR="00333340">
        <w:tab/>
      </w:r>
      <w:r>
        <w:t xml:space="preserve">DESI  FORWARDING      </w:t>
      </w:r>
      <w:r w:rsidR="00040CAB">
        <w:tab/>
      </w:r>
      <w:r>
        <w:t>NONE</w:t>
      </w:r>
    </w:p>
    <w:p w14:paraId="44DB7CDD" w14:textId="77777777" w:rsidR="00BA0562" w:rsidRDefault="00BA0562" w:rsidP="00621C09">
      <w:r>
        <w:t># Based on the root bridge ID and port information on each switch, the current topology is as follows:</w:t>
      </w:r>
    </w:p>
    <w:p w14:paraId="33521163" w14:textId="77777777" w:rsidR="00BA0562" w:rsidRDefault="00A5717F" w:rsidP="009B783C">
      <w:pPr>
        <w:jc w:val="center"/>
        <w:rPr>
          <w:noProof/>
          <w:lang w:bidi="ne-NP"/>
        </w:rPr>
      </w:pPr>
      <w:r w:rsidRPr="00A023CC">
        <w:rPr>
          <w:noProof/>
        </w:rPr>
        <w:drawing>
          <wp:inline distT="0" distB="0" distL="0" distR="0" wp14:anchorId="6DF0F72B" wp14:editId="50472435">
            <wp:extent cx="5025390" cy="3013710"/>
            <wp:effectExtent l="0" t="0" r="0" b="0"/>
            <wp:docPr id="14"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025390" cy="3013710"/>
                    </a:xfrm>
                    <a:prstGeom prst="rect">
                      <a:avLst/>
                    </a:prstGeom>
                    <a:noFill/>
                    <a:ln>
                      <a:noFill/>
                    </a:ln>
                  </pic:spPr>
                </pic:pic>
              </a:graphicData>
            </a:graphic>
          </wp:inline>
        </w:drawing>
      </w:r>
    </w:p>
    <w:p w14:paraId="6E71DA67" w14:textId="77777777" w:rsidR="00621C09" w:rsidRDefault="00621C09" w:rsidP="00621C09"/>
    <w:p w14:paraId="20D4A0A6" w14:textId="77777777" w:rsidR="00BA0562" w:rsidRDefault="00BA0562" w:rsidP="00621C09">
      <w:r>
        <w:t>The dotted line indicates that the link does not forward service data.</w:t>
      </w:r>
    </w:p>
    <w:p w14:paraId="1823C444" w14:textId="77777777" w:rsidR="00621C09" w:rsidRPr="003A4726" w:rsidRDefault="00A5717F" w:rsidP="00621C09">
      <w:pPr>
        <w:pStyle w:val="NotesHeading"/>
      </w:pPr>
      <w:r w:rsidRPr="00A023CC">
        <w:drawing>
          <wp:inline distT="0" distB="0" distL="0" distR="0" wp14:anchorId="5444DB32" wp14:editId="7099F41D">
            <wp:extent cx="753745" cy="270510"/>
            <wp:effectExtent l="0" t="0" r="0" b="0"/>
            <wp:docPr id="15"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53745" cy="270510"/>
                    </a:xfrm>
                    <a:prstGeom prst="rect">
                      <a:avLst/>
                    </a:prstGeom>
                    <a:noFill/>
                    <a:ln>
                      <a:noFill/>
                    </a:ln>
                  </pic:spPr>
                </pic:pic>
              </a:graphicData>
            </a:graphic>
          </wp:inline>
        </w:drawing>
      </w:r>
    </w:p>
    <w:p w14:paraId="2F2D34E1" w14:textId="77777777" w:rsidR="00BA0562" w:rsidRPr="00BF771F" w:rsidRDefault="00BA0562" w:rsidP="00621C09">
      <w:pPr>
        <w:pStyle w:val="NotesText"/>
      </w:pPr>
      <w:r>
        <w:t>This topology is for reference only and may not be the same as the actual spanning tree topology in the lab environment.</w:t>
      </w:r>
    </w:p>
    <w:p w14:paraId="74525CD9" w14:textId="77777777" w:rsidR="00BA0562" w:rsidRDefault="00BA0562" w:rsidP="002075CB">
      <w:pPr>
        <w:pStyle w:val="Step"/>
        <w:outlineLvl w:val="9"/>
      </w:pPr>
      <w:r>
        <w:t>Modify device parameters to make S1 the root bridge and S2 the secondary root bridge.</w:t>
      </w:r>
    </w:p>
    <w:p w14:paraId="16C0EB1E" w14:textId="77777777" w:rsidR="00BA0562" w:rsidRDefault="00BA0562" w:rsidP="00621C09">
      <w:r>
        <w:lastRenderedPageBreak/>
        <w:t># Change the bridge priorities of S1 and S2.</w:t>
      </w:r>
    </w:p>
    <w:p w14:paraId="0208A22A" w14:textId="77777777" w:rsidR="00BA0562" w:rsidRDefault="00BA0562" w:rsidP="006132A9">
      <w:pPr>
        <w:pStyle w:val="TerminalDisplay"/>
      </w:pPr>
      <w:r>
        <w:t xml:space="preserve">[S1]stp root primary </w:t>
      </w:r>
    </w:p>
    <w:p w14:paraId="2041C495" w14:textId="77777777" w:rsidR="00BA0562" w:rsidRDefault="00BA0562" w:rsidP="00621C09">
      <w:r>
        <w:t xml:space="preserve">Owning to the importance of the root bridge, the switch with high performance and network hierarchy is generally chosen as a root bridge. The priority of such a device, however, may be not that high. Therefore, setting a high priority for the switch is necessary so that the switch can be elected as the root bridge. The </w:t>
      </w:r>
      <w:r w:rsidRPr="0000387B">
        <w:rPr>
          <w:b/>
          <w:bCs/>
        </w:rPr>
        <w:t>stp root</w:t>
      </w:r>
      <w:r>
        <w:t xml:space="preserve"> command configures the switch as a root bridge or secondary root bridge of a spanning tree.</w:t>
      </w:r>
    </w:p>
    <w:p w14:paraId="161F38C3" w14:textId="77777777" w:rsidR="00BA0562" w:rsidRDefault="00BA0562" w:rsidP="00621C09">
      <w:pPr>
        <w:pStyle w:val="ItemList"/>
      </w:pPr>
      <w:r>
        <w:t xml:space="preserve">The </w:t>
      </w:r>
      <w:r>
        <w:rPr>
          <w:b/>
        </w:rPr>
        <w:t>stp root primary</w:t>
      </w:r>
      <w:r>
        <w:t xml:space="preserve"> command specifies a switch as the root switching device. In this case, the priority value of the switch is 0 in the spanning tree and the priority cannot be changed.</w:t>
      </w:r>
    </w:p>
    <w:p w14:paraId="46D156E6" w14:textId="77777777" w:rsidR="00BA0562" w:rsidRDefault="00BA0562" w:rsidP="00621C09">
      <w:pPr>
        <w:pStyle w:val="ItemList"/>
      </w:pPr>
      <w:r>
        <w:t xml:space="preserve">The </w:t>
      </w:r>
      <w:r>
        <w:rPr>
          <w:b/>
        </w:rPr>
        <w:t>stp root secondary</w:t>
      </w:r>
      <w:r>
        <w:t xml:space="preserve"> command specifies a switch as the secondary root bridge. In this case, the priority value of the switch is 4096 and the priority cannot be changed.</w:t>
      </w:r>
    </w:p>
    <w:p w14:paraId="67FF8906" w14:textId="77777777" w:rsidR="00BA0562" w:rsidRDefault="00BA0562" w:rsidP="006132A9">
      <w:pPr>
        <w:pStyle w:val="TerminalDisplay"/>
      </w:pPr>
      <w:r>
        <w:t>[S2]stp root secondary</w:t>
      </w:r>
    </w:p>
    <w:p w14:paraId="5138925B" w14:textId="77777777" w:rsidR="00BA0562" w:rsidRDefault="00BA0562" w:rsidP="00621C09">
      <w:r>
        <w:t># Display the STP status on S1.</w:t>
      </w:r>
    </w:p>
    <w:p w14:paraId="02538B79" w14:textId="77777777" w:rsidR="00BA0562" w:rsidRDefault="00BA0562" w:rsidP="006132A9">
      <w:pPr>
        <w:pStyle w:val="TerminalDisplay"/>
      </w:pPr>
      <w:r>
        <w:t xml:space="preserve">[S1]display stp </w:t>
      </w:r>
    </w:p>
    <w:p w14:paraId="5A1A4F56" w14:textId="77777777" w:rsidR="00BA0562" w:rsidRDefault="00BA0562" w:rsidP="006132A9">
      <w:pPr>
        <w:pStyle w:val="TerminalDisplay"/>
      </w:pPr>
      <w:r>
        <w:t>-------[CIST Global Info][Mode STP]-------</w:t>
      </w:r>
    </w:p>
    <w:p w14:paraId="3E6280CB" w14:textId="43B2F4B2" w:rsidR="00BA0562" w:rsidRPr="00976B7C" w:rsidRDefault="00BA0562" w:rsidP="006132A9">
      <w:pPr>
        <w:pStyle w:val="TerminalDisplay"/>
      </w:pPr>
      <w:r w:rsidRPr="006132A9">
        <w:rPr>
          <w:b/>
          <w:bCs/>
        </w:rPr>
        <w:t xml:space="preserve">CIST Bridge          </w:t>
      </w:r>
      <w:r w:rsidR="00040CAB">
        <w:rPr>
          <w:b/>
          <w:bCs/>
        </w:rPr>
        <w:tab/>
      </w:r>
      <w:r w:rsidR="00040CAB">
        <w:rPr>
          <w:b/>
          <w:bCs/>
        </w:rPr>
        <w:tab/>
      </w:r>
      <w:r w:rsidRPr="006132A9">
        <w:rPr>
          <w:b/>
          <w:bCs/>
        </w:rPr>
        <w:t>:0    .4c1f-cc33-7359</w:t>
      </w:r>
      <w:r>
        <w:t xml:space="preserve">         </w:t>
      </w:r>
      <w:r w:rsidR="009B783C">
        <w:rPr>
          <w:i/>
          <w:iCs/>
        </w:rPr>
        <w:t xml:space="preserve">   </w:t>
      </w:r>
      <w:r w:rsidR="009B783C">
        <w:rPr>
          <w:i/>
          <w:iCs/>
        </w:rPr>
        <w:tab/>
      </w:r>
      <w:r w:rsidRPr="006132A9">
        <w:rPr>
          <w:i/>
          <w:iCs/>
        </w:rPr>
        <w:t>//Bridge ID of the device.</w:t>
      </w:r>
    </w:p>
    <w:p w14:paraId="63F3C176" w14:textId="2FC3BE7B" w:rsidR="00BA0562" w:rsidRPr="00976B7C" w:rsidRDefault="00BA0562" w:rsidP="006132A9">
      <w:pPr>
        <w:pStyle w:val="TerminalDisplay"/>
      </w:pPr>
      <w:r>
        <w:t xml:space="preserve">Config Times         </w:t>
      </w:r>
      <w:r w:rsidR="00040CAB">
        <w:tab/>
      </w:r>
      <w:r w:rsidR="00040CAB">
        <w:tab/>
      </w:r>
      <w:r>
        <w:t>:Hello 2s MaxAge 20s FwDly 15s MaxHop 20</w:t>
      </w:r>
    </w:p>
    <w:p w14:paraId="1951C448" w14:textId="036F50D9" w:rsidR="00BA0562" w:rsidRPr="00976B7C" w:rsidRDefault="00BA0562" w:rsidP="006132A9">
      <w:pPr>
        <w:pStyle w:val="TerminalDisplay"/>
      </w:pPr>
      <w:r>
        <w:t xml:space="preserve">Active Times         </w:t>
      </w:r>
      <w:r w:rsidR="00040CAB">
        <w:tab/>
      </w:r>
      <w:r w:rsidR="00040CAB">
        <w:tab/>
      </w:r>
      <w:r>
        <w:t>:Hello 2s MaxAge 20s FwDly 15s MaxHop 20</w:t>
      </w:r>
    </w:p>
    <w:p w14:paraId="70E3ADA8" w14:textId="4B9233DA" w:rsidR="00BA0562" w:rsidRPr="006132A9" w:rsidRDefault="0064088A" w:rsidP="006132A9">
      <w:pPr>
        <w:pStyle w:val="TerminalDisplay"/>
      </w:pPr>
      <w:r>
        <w:rPr>
          <w:b/>
          <w:bCs/>
        </w:rPr>
        <w:t xml:space="preserve">CIST Root/ERPC     </w:t>
      </w:r>
      <w:r w:rsidR="00BA0562" w:rsidRPr="006132A9">
        <w:rPr>
          <w:b/>
          <w:bCs/>
        </w:rPr>
        <w:t xml:space="preserve"> </w:t>
      </w:r>
      <w:r w:rsidR="00040CAB">
        <w:rPr>
          <w:b/>
          <w:bCs/>
        </w:rPr>
        <w:tab/>
      </w:r>
      <w:r w:rsidR="00BA0562" w:rsidRPr="006132A9">
        <w:rPr>
          <w:b/>
          <w:bCs/>
        </w:rPr>
        <w:t>:0    .4c1f-cc33-7359 / 0</w:t>
      </w:r>
      <w:r w:rsidR="009B783C">
        <w:t xml:space="preserve">         </w:t>
      </w:r>
      <w:r w:rsidR="009B783C">
        <w:tab/>
      </w:r>
      <w:r w:rsidR="00BA0562" w:rsidRPr="006132A9">
        <w:rPr>
          <w:i/>
          <w:iCs/>
        </w:rPr>
        <w:t>//ID and path cost of the current root bridge</w:t>
      </w:r>
    </w:p>
    <w:p w14:paraId="698A0C60" w14:textId="5A781388" w:rsidR="00BA0562" w:rsidRDefault="00BA0562" w:rsidP="006132A9">
      <w:pPr>
        <w:pStyle w:val="TerminalDisplay"/>
      </w:pPr>
      <w:r>
        <w:t xml:space="preserve">CIST RegRoot/IRPC    </w:t>
      </w:r>
      <w:r w:rsidR="00040CAB">
        <w:tab/>
      </w:r>
      <w:r>
        <w:t>:0    .4c1f-cc33-7359 / 0</w:t>
      </w:r>
    </w:p>
    <w:p w14:paraId="7009B2F0" w14:textId="1A58C486" w:rsidR="00BA0562" w:rsidRDefault="00BA0562" w:rsidP="006132A9">
      <w:pPr>
        <w:pStyle w:val="TerminalDisplay"/>
      </w:pPr>
      <w:r>
        <w:t xml:space="preserve">CIST RootPortId     </w:t>
      </w:r>
      <w:r w:rsidR="0064088A">
        <w:t xml:space="preserve"> </w:t>
      </w:r>
      <w:r>
        <w:t xml:space="preserve"> </w:t>
      </w:r>
      <w:r w:rsidR="00040CAB">
        <w:tab/>
      </w:r>
      <w:r>
        <w:t>:0.0</w:t>
      </w:r>
    </w:p>
    <w:p w14:paraId="3F2288E3" w14:textId="5E270788" w:rsidR="00BA0562" w:rsidRDefault="00BA0562" w:rsidP="006132A9">
      <w:pPr>
        <w:pStyle w:val="TerminalDisplay"/>
      </w:pPr>
      <w:r>
        <w:t xml:space="preserve">BPDU-Protection      </w:t>
      </w:r>
      <w:r w:rsidR="00040CAB">
        <w:tab/>
      </w:r>
      <w:r>
        <w:t>:Disabled</w:t>
      </w:r>
    </w:p>
    <w:p w14:paraId="2AEA554B" w14:textId="2D2777AE" w:rsidR="00BA0562" w:rsidRDefault="00BA0562" w:rsidP="006132A9">
      <w:pPr>
        <w:pStyle w:val="TerminalDisplay"/>
      </w:pPr>
      <w:r>
        <w:t xml:space="preserve">CIST Root Type    </w:t>
      </w:r>
      <w:r w:rsidR="0064088A">
        <w:t xml:space="preserve"> </w:t>
      </w:r>
      <w:r>
        <w:t xml:space="preserve">   </w:t>
      </w:r>
      <w:r w:rsidR="00040CAB">
        <w:tab/>
      </w:r>
      <w:r>
        <w:t>:Primary root</w:t>
      </w:r>
    </w:p>
    <w:p w14:paraId="7AD6D624" w14:textId="7549D96F" w:rsidR="00BA0562" w:rsidRDefault="00BA0562" w:rsidP="006132A9">
      <w:pPr>
        <w:pStyle w:val="TerminalDisplay"/>
      </w:pPr>
      <w:r>
        <w:t xml:space="preserve">TC or TCN received </w:t>
      </w:r>
      <w:r w:rsidR="0064088A">
        <w:t xml:space="preserve"> </w:t>
      </w:r>
      <w:r>
        <w:t xml:space="preserve"> </w:t>
      </w:r>
      <w:r w:rsidR="0064088A">
        <w:t xml:space="preserve"> </w:t>
      </w:r>
      <w:r>
        <w:t xml:space="preserve"> </w:t>
      </w:r>
      <w:r w:rsidR="00040CAB">
        <w:tab/>
      </w:r>
      <w:r>
        <w:t>:84</w:t>
      </w:r>
    </w:p>
    <w:p w14:paraId="1EE21040" w14:textId="04B02A0D" w:rsidR="00BA0562" w:rsidRDefault="00BA0562" w:rsidP="006132A9">
      <w:pPr>
        <w:pStyle w:val="TerminalDisplay"/>
      </w:pPr>
      <w:r>
        <w:t xml:space="preserve">TC count per hello  </w:t>
      </w:r>
      <w:r w:rsidR="0064088A">
        <w:t xml:space="preserve">   </w:t>
      </w:r>
      <w:r>
        <w:t xml:space="preserve"> </w:t>
      </w:r>
      <w:r w:rsidR="00040CAB">
        <w:tab/>
      </w:r>
      <w:r>
        <w:t>:0</w:t>
      </w:r>
    </w:p>
    <w:p w14:paraId="619633C0" w14:textId="43622A81" w:rsidR="00BA0562" w:rsidRDefault="00BA0562" w:rsidP="006132A9">
      <w:pPr>
        <w:pStyle w:val="TerminalDisplay"/>
      </w:pPr>
      <w:r>
        <w:t xml:space="preserve">STP Converge Mode    </w:t>
      </w:r>
      <w:r w:rsidR="00040CAB">
        <w:tab/>
      </w:r>
      <w:r>
        <w:t xml:space="preserve">:Normal </w:t>
      </w:r>
    </w:p>
    <w:p w14:paraId="5A4C380C" w14:textId="28056889" w:rsidR="00BA0562" w:rsidRDefault="00BA0562" w:rsidP="006132A9">
      <w:pPr>
        <w:pStyle w:val="TerminalDisplay"/>
      </w:pPr>
      <w:r>
        <w:t xml:space="preserve">Time since last TC  </w:t>
      </w:r>
      <w:r w:rsidR="0064088A">
        <w:t xml:space="preserve">   </w:t>
      </w:r>
      <w:r>
        <w:t xml:space="preserve"> </w:t>
      </w:r>
      <w:r w:rsidR="00040CAB">
        <w:tab/>
      </w:r>
      <w:r>
        <w:t>:0 days 0h:1m:44s</w:t>
      </w:r>
    </w:p>
    <w:p w14:paraId="390F0265" w14:textId="72882928" w:rsidR="00BA0562" w:rsidRDefault="00BA0562" w:rsidP="006132A9">
      <w:pPr>
        <w:pStyle w:val="TerminalDisplay"/>
      </w:pPr>
      <w:r>
        <w:t xml:space="preserve">Number of TC         </w:t>
      </w:r>
      <w:r w:rsidR="00040CAB">
        <w:tab/>
      </w:r>
      <w:r>
        <w:t>:21</w:t>
      </w:r>
    </w:p>
    <w:p w14:paraId="0FDBB4F6" w14:textId="6C9FD81E" w:rsidR="00BA0562" w:rsidRDefault="00BA0562" w:rsidP="006132A9">
      <w:pPr>
        <w:pStyle w:val="TerminalDisplay"/>
      </w:pPr>
      <w:r>
        <w:t xml:space="preserve">Last TC occurred   </w:t>
      </w:r>
      <w:r w:rsidR="0064088A">
        <w:t xml:space="preserve">  </w:t>
      </w:r>
      <w:r>
        <w:t xml:space="preserve">  </w:t>
      </w:r>
      <w:r w:rsidR="00040CAB">
        <w:tab/>
      </w:r>
      <w:r>
        <w:t>:GigabitEthernet0/0/10</w:t>
      </w:r>
    </w:p>
    <w:p w14:paraId="7AB9F3CA" w14:textId="77777777" w:rsidR="00BA0562" w:rsidRPr="009B783C" w:rsidRDefault="00BA0562" w:rsidP="009B783C">
      <w:pPr>
        <w:pStyle w:val="TerminalDisplay"/>
        <w:shd w:val="clear" w:color="auto" w:fill="auto"/>
        <w:rPr>
          <w:i/>
          <w:iCs/>
        </w:rPr>
      </w:pPr>
      <w:r w:rsidRPr="009B783C">
        <w:rPr>
          <w:i/>
          <w:iCs/>
        </w:rPr>
        <w:t>In this case, the bridge ID of S1 is the same as the root bridge ID, and the root path cost is 0, indicating that S1 is the root bridge of the current network.</w:t>
      </w:r>
    </w:p>
    <w:p w14:paraId="4ACA95F3" w14:textId="77777777" w:rsidR="00BA0562" w:rsidRDefault="00BA0562" w:rsidP="00621C09">
      <w:r>
        <w:t># Display the brief STP status information on all devices.</w:t>
      </w:r>
    </w:p>
    <w:p w14:paraId="58E777FF" w14:textId="77777777" w:rsidR="00BA0562" w:rsidRDefault="00BA0562" w:rsidP="006132A9">
      <w:pPr>
        <w:pStyle w:val="TerminalDisplay"/>
      </w:pPr>
      <w:r>
        <w:t xml:space="preserve">[S1]display stp brief </w:t>
      </w:r>
    </w:p>
    <w:p w14:paraId="42F360FB" w14:textId="1D7588F9" w:rsidR="00BA0562" w:rsidRDefault="00BA0562" w:rsidP="006132A9">
      <w:pPr>
        <w:pStyle w:val="TerminalDisplay"/>
      </w:pPr>
      <w:r>
        <w:t xml:space="preserve"> MSTID  Port                    </w:t>
      </w:r>
      <w:r w:rsidR="00040CAB">
        <w:tab/>
      </w:r>
      <w:r>
        <w:t xml:space="preserve">Role    </w:t>
      </w:r>
      <w:r w:rsidR="00040CAB">
        <w:tab/>
      </w:r>
      <w:r>
        <w:t>STP State          Protection</w:t>
      </w:r>
    </w:p>
    <w:p w14:paraId="0DDC53E1" w14:textId="2EC258D1" w:rsidR="00BA0562" w:rsidRDefault="00BA0562" w:rsidP="006132A9">
      <w:pPr>
        <w:pStyle w:val="TerminalDisplay"/>
      </w:pPr>
      <w:r>
        <w:t xml:space="preserve">   0    GigabitEthernet0/0/10       </w:t>
      </w:r>
      <w:r w:rsidR="00040CAB">
        <w:tab/>
      </w:r>
      <w:r>
        <w:t xml:space="preserve">DESI  </w:t>
      </w:r>
      <w:r w:rsidR="00040CAB">
        <w:tab/>
      </w:r>
      <w:r>
        <w:t>FORWARDING      NONE</w:t>
      </w:r>
    </w:p>
    <w:p w14:paraId="588A9848" w14:textId="70D6100E" w:rsidR="00BA0562" w:rsidRDefault="00BA0562" w:rsidP="006132A9">
      <w:pPr>
        <w:pStyle w:val="TerminalDisplay"/>
      </w:pPr>
      <w:r>
        <w:t xml:space="preserve">   0    GigabitEthernet0/0/11       </w:t>
      </w:r>
      <w:r w:rsidR="00040CAB">
        <w:tab/>
      </w:r>
      <w:r>
        <w:t xml:space="preserve">DESI  </w:t>
      </w:r>
      <w:r w:rsidR="00040CAB">
        <w:tab/>
      </w:r>
      <w:r>
        <w:t>FORWARDING      NONE</w:t>
      </w:r>
    </w:p>
    <w:p w14:paraId="5800EF2D" w14:textId="5F32E9E3" w:rsidR="00BA0562" w:rsidRDefault="00BA0562" w:rsidP="006132A9">
      <w:pPr>
        <w:pStyle w:val="TerminalDisplay"/>
      </w:pPr>
      <w:r>
        <w:t xml:space="preserve">   0    GigabitEthernet0/0/13       </w:t>
      </w:r>
      <w:r w:rsidR="00040CAB">
        <w:tab/>
      </w:r>
      <w:r>
        <w:t xml:space="preserve">DESI  </w:t>
      </w:r>
      <w:r w:rsidR="00040CAB">
        <w:tab/>
      </w:r>
      <w:r>
        <w:t>FORWARDING      NONE</w:t>
      </w:r>
    </w:p>
    <w:p w14:paraId="36E47634" w14:textId="3F438C98" w:rsidR="00BA0562" w:rsidRDefault="00BA0562" w:rsidP="006132A9">
      <w:pPr>
        <w:pStyle w:val="TerminalDisplay"/>
      </w:pPr>
      <w:r>
        <w:t xml:space="preserve">   0    GigabitEthernet0/0/14       </w:t>
      </w:r>
      <w:r w:rsidR="00040CAB">
        <w:tab/>
      </w:r>
      <w:r>
        <w:t xml:space="preserve">DESI  </w:t>
      </w:r>
      <w:r w:rsidR="00040CAB">
        <w:tab/>
      </w:r>
      <w:r>
        <w:t>FORWARDING      NONE</w:t>
      </w:r>
    </w:p>
    <w:p w14:paraId="75976F18" w14:textId="77777777" w:rsidR="00BA0562" w:rsidRDefault="00BA0562" w:rsidP="009B783C"/>
    <w:p w14:paraId="4D8DF37D" w14:textId="77777777" w:rsidR="00BA0562" w:rsidRDefault="00BA0562" w:rsidP="006132A9">
      <w:pPr>
        <w:pStyle w:val="TerminalDisplay"/>
      </w:pPr>
      <w:r>
        <w:t xml:space="preserve">[S2]display stp brief </w:t>
      </w:r>
    </w:p>
    <w:p w14:paraId="59C2E158" w14:textId="08F21254" w:rsidR="00BA0562" w:rsidRDefault="00BA0562" w:rsidP="006132A9">
      <w:pPr>
        <w:pStyle w:val="TerminalDisplay"/>
      </w:pPr>
      <w:r>
        <w:t xml:space="preserve"> MSTID  Port              </w:t>
      </w:r>
      <w:r w:rsidR="004D4383">
        <w:t xml:space="preserve"> </w:t>
      </w:r>
      <w:r>
        <w:t xml:space="preserve">  </w:t>
      </w:r>
      <w:r w:rsidR="004D4383">
        <w:t xml:space="preserve">    </w:t>
      </w:r>
      <w:r w:rsidR="00040CAB">
        <w:tab/>
      </w:r>
      <w:r w:rsidR="004D4383">
        <w:t xml:space="preserve">Role    </w:t>
      </w:r>
      <w:r w:rsidR="00040CAB">
        <w:tab/>
      </w:r>
      <w:r w:rsidR="004D4383">
        <w:t xml:space="preserve">STP State         </w:t>
      </w:r>
      <w:r w:rsidR="00040CAB">
        <w:tab/>
      </w:r>
      <w:r>
        <w:t>Protection</w:t>
      </w:r>
    </w:p>
    <w:p w14:paraId="244BCC21" w14:textId="49B5C8D4" w:rsidR="00BA0562" w:rsidRDefault="00BA0562" w:rsidP="006132A9">
      <w:pPr>
        <w:pStyle w:val="TerminalDisplay"/>
      </w:pPr>
      <w:r>
        <w:t xml:space="preserve">   0    GigabitEthernet0/0/10       </w:t>
      </w:r>
      <w:r w:rsidR="00040CAB">
        <w:tab/>
      </w:r>
      <w:r>
        <w:t xml:space="preserve">ROOT  </w:t>
      </w:r>
      <w:r w:rsidR="00040CAB">
        <w:tab/>
      </w:r>
      <w:r>
        <w:t xml:space="preserve">FORWARDING     </w:t>
      </w:r>
      <w:r w:rsidR="00040CAB">
        <w:tab/>
      </w:r>
      <w:r>
        <w:t>NONE</w:t>
      </w:r>
    </w:p>
    <w:p w14:paraId="0AE2DBB1" w14:textId="5DE63C37" w:rsidR="00BA0562" w:rsidRDefault="00BA0562" w:rsidP="006132A9">
      <w:pPr>
        <w:pStyle w:val="TerminalDisplay"/>
      </w:pPr>
      <w:r>
        <w:lastRenderedPageBreak/>
        <w:t xml:space="preserve">   0    GigabitEthernet0/0/11       </w:t>
      </w:r>
      <w:r w:rsidR="00040CAB">
        <w:tab/>
      </w:r>
      <w:r>
        <w:t xml:space="preserve">ALTE  </w:t>
      </w:r>
      <w:r w:rsidR="00040CAB">
        <w:tab/>
      </w:r>
      <w:r>
        <w:t xml:space="preserve">DISCARDING       </w:t>
      </w:r>
      <w:r w:rsidR="00040CAB">
        <w:tab/>
      </w:r>
      <w:r>
        <w:t>NONE</w:t>
      </w:r>
    </w:p>
    <w:p w14:paraId="3C12D6A4" w14:textId="64A0E398" w:rsidR="00BA0562" w:rsidRDefault="00BA0562" w:rsidP="006132A9">
      <w:pPr>
        <w:pStyle w:val="TerminalDisplay"/>
      </w:pPr>
      <w:r>
        <w:t xml:space="preserve">   0    GigabitEthernet0/0/13       </w:t>
      </w:r>
      <w:r w:rsidR="00040CAB">
        <w:tab/>
      </w:r>
      <w:r>
        <w:t xml:space="preserve">DESI  </w:t>
      </w:r>
      <w:r w:rsidR="00040CAB">
        <w:tab/>
      </w:r>
      <w:r>
        <w:t xml:space="preserve">FORWARDING      </w:t>
      </w:r>
      <w:r w:rsidR="00040CAB">
        <w:tab/>
      </w:r>
      <w:r>
        <w:t>NONE</w:t>
      </w:r>
    </w:p>
    <w:p w14:paraId="39C1140A" w14:textId="0B48215A" w:rsidR="00BA0562" w:rsidRDefault="00BA0562" w:rsidP="006132A9">
      <w:pPr>
        <w:pStyle w:val="TerminalDisplay"/>
      </w:pPr>
      <w:r>
        <w:t xml:space="preserve">   0    GigabitEthernet0/0/14       </w:t>
      </w:r>
      <w:r w:rsidR="00040CAB">
        <w:tab/>
      </w:r>
      <w:r>
        <w:t xml:space="preserve">DESI  </w:t>
      </w:r>
      <w:r w:rsidR="00040CAB">
        <w:tab/>
      </w:r>
      <w:r>
        <w:t xml:space="preserve">FORWARDING      </w:t>
      </w:r>
      <w:r w:rsidR="00040CAB">
        <w:tab/>
      </w:r>
      <w:r>
        <w:t>NONE</w:t>
      </w:r>
    </w:p>
    <w:p w14:paraId="3F2AA1E5" w14:textId="77777777" w:rsidR="00BA0562" w:rsidRDefault="00BA0562" w:rsidP="009B783C"/>
    <w:p w14:paraId="619194FF" w14:textId="77777777" w:rsidR="00BA0562" w:rsidRDefault="00BA0562" w:rsidP="006132A9">
      <w:pPr>
        <w:pStyle w:val="TerminalDisplay"/>
      </w:pPr>
      <w:r>
        <w:t xml:space="preserve">[S3]display stp brief </w:t>
      </w:r>
    </w:p>
    <w:p w14:paraId="290DED6E" w14:textId="2E10CF2A" w:rsidR="00BA0562" w:rsidRDefault="00BA0562" w:rsidP="006132A9">
      <w:pPr>
        <w:pStyle w:val="TerminalDisplay"/>
      </w:pPr>
      <w:r>
        <w:t xml:space="preserve"> MSTID  Port                  </w:t>
      </w:r>
      <w:r w:rsidR="004D4383">
        <w:t xml:space="preserve">   </w:t>
      </w:r>
      <w:r w:rsidR="00040CAB">
        <w:tab/>
      </w:r>
      <w:r w:rsidR="004D4383">
        <w:t xml:space="preserve">Role    </w:t>
      </w:r>
      <w:r w:rsidR="00040CAB">
        <w:tab/>
      </w:r>
      <w:r w:rsidR="004D4383">
        <w:t xml:space="preserve">STP State       </w:t>
      </w:r>
      <w:r>
        <w:t xml:space="preserve">  </w:t>
      </w:r>
      <w:r w:rsidR="00040CAB">
        <w:tab/>
      </w:r>
      <w:r>
        <w:t>Protection</w:t>
      </w:r>
    </w:p>
    <w:p w14:paraId="165A52EE" w14:textId="55E85A7F" w:rsidR="00BA0562" w:rsidRDefault="00BA0562" w:rsidP="006132A9">
      <w:pPr>
        <w:pStyle w:val="TerminalDisplay"/>
      </w:pPr>
      <w:r>
        <w:t xml:space="preserve">   0    GigabitEthernet0/0/1        </w:t>
      </w:r>
      <w:r w:rsidR="00040CAB">
        <w:tab/>
      </w:r>
      <w:r>
        <w:t xml:space="preserve">ROOT  </w:t>
      </w:r>
      <w:r w:rsidR="00040CAB">
        <w:tab/>
      </w:r>
      <w:r>
        <w:t xml:space="preserve">FORWARDING     </w:t>
      </w:r>
      <w:r w:rsidR="00040CAB">
        <w:tab/>
      </w:r>
      <w:r>
        <w:t>NONE</w:t>
      </w:r>
    </w:p>
    <w:p w14:paraId="222C3042" w14:textId="4DE49B9E" w:rsidR="00BA0562" w:rsidRDefault="00BA0562" w:rsidP="006132A9">
      <w:pPr>
        <w:pStyle w:val="TerminalDisplay"/>
      </w:pPr>
      <w:r>
        <w:t xml:space="preserve">   0    GigabitEthernet0/0/2        </w:t>
      </w:r>
      <w:r w:rsidR="00040CAB">
        <w:tab/>
      </w:r>
      <w:r>
        <w:t xml:space="preserve">ALTE  </w:t>
      </w:r>
      <w:r w:rsidR="00040CAB">
        <w:tab/>
      </w:r>
      <w:r>
        <w:t xml:space="preserve">DISCARDING       </w:t>
      </w:r>
      <w:r w:rsidR="00040CAB">
        <w:tab/>
      </w:r>
      <w:r>
        <w:t>NONE</w:t>
      </w:r>
    </w:p>
    <w:p w14:paraId="14440582" w14:textId="5632E24D" w:rsidR="00BA0562" w:rsidRDefault="00BA0562" w:rsidP="006132A9">
      <w:pPr>
        <w:pStyle w:val="TerminalDisplay"/>
      </w:pPr>
      <w:r>
        <w:t xml:space="preserve">   0    GigabitEthernet0/0/3        </w:t>
      </w:r>
      <w:r w:rsidR="00040CAB">
        <w:tab/>
      </w:r>
      <w:r>
        <w:t xml:space="preserve">ALTE  </w:t>
      </w:r>
      <w:r w:rsidR="00040CAB">
        <w:tab/>
      </w:r>
      <w:r>
        <w:t xml:space="preserve">DISCARDING       </w:t>
      </w:r>
      <w:r w:rsidR="00040CAB">
        <w:tab/>
      </w:r>
      <w:r>
        <w:t>NONE</w:t>
      </w:r>
    </w:p>
    <w:p w14:paraId="1094022E" w14:textId="77777777" w:rsidR="00BA0562" w:rsidRDefault="00BA0562" w:rsidP="009B783C"/>
    <w:p w14:paraId="192449CC" w14:textId="77777777" w:rsidR="00BA0562" w:rsidRDefault="00BA0562" w:rsidP="006132A9">
      <w:pPr>
        <w:pStyle w:val="TerminalDisplay"/>
      </w:pPr>
      <w:r>
        <w:t xml:space="preserve">[S4]display stp brief </w:t>
      </w:r>
    </w:p>
    <w:p w14:paraId="202FDB99" w14:textId="2595EE1C" w:rsidR="00BA0562" w:rsidRDefault="00BA0562" w:rsidP="006132A9">
      <w:pPr>
        <w:pStyle w:val="TerminalDisplay"/>
      </w:pPr>
      <w:r>
        <w:t xml:space="preserve"> MSTID  Port                 </w:t>
      </w:r>
      <w:r w:rsidR="004D4383">
        <w:t xml:space="preserve">    </w:t>
      </w:r>
      <w:r w:rsidR="00040CAB">
        <w:tab/>
      </w:r>
      <w:r w:rsidR="004D4383">
        <w:t xml:space="preserve">Role    </w:t>
      </w:r>
      <w:r w:rsidR="00040CAB">
        <w:tab/>
      </w:r>
      <w:r w:rsidR="004D4383">
        <w:t xml:space="preserve">STP State     </w:t>
      </w:r>
      <w:r>
        <w:t xml:space="preserve">    </w:t>
      </w:r>
      <w:r w:rsidR="00040CAB">
        <w:tab/>
      </w:r>
      <w:r>
        <w:t>Protection</w:t>
      </w:r>
    </w:p>
    <w:p w14:paraId="670830CE" w14:textId="03DC750D" w:rsidR="00BA0562" w:rsidRDefault="00BA0562" w:rsidP="006132A9">
      <w:pPr>
        <w:pStyle w:val="TerminalDisplay"/>
      </w:pPr>
      <w:r>
        <w:t xml:space="preserve">   0    GigabitEthernet0/0/1        </w:t>
      </w:r>
      <w:r w:rsidR="00040CAB">
        <w:tab/>
      </w:r>
      <w:r>
        <w:t xml:space="preserve">ROOT  </w:t>
      </w:r>
      <w:r w:rsidR="00040CAB">
        <w:tab/>
      </w:r>
      <w:r>
        <w:t xml:space="preserve">FORWARDING     </w:t>
      </w:r>
      <w:r w:rsidR="00040CAB">
        <w:tab/>
      </w:r>
      <w:r>
        <w:t>NONE</w:t>
      </w:r>
    </w:p>
    <w:p w14:paraId="40453FD4" w14:textId="3B833523" w:rsidR="00BA0562" w:rsidRDefault="00BA0562" w:rsidP="006132A9">
      <w:pPr>
        <w:pStyle w:val="TerminalDisplay"/>
      </w:pPr>
      <w:r>
        <w:t xml:space="preserve">   0    GigabitEthernet0/0/2        </w:t>
      </w:r>
      <w:r w:rsidR="00040CAB">
        <w:tab/>
      </w:r>
      <w:r>
        <w:t xml:space="preserve">ALTE  </w:t>
      </w:r>
      <w:r w:rsidR="00040CAB">
        <w:tab/>
      </w:r>
      <w:r>
        <w:t xml:space="preserve">DISCARDING       </w:t>
      </w:r>
      <w:r w:rsidR="00040CAB">
        <w:tab/>
      </w:r>
      <w:r>
        <w:t>NONE</w:t>
      </w:r>
    </w:p>
    <w:p w14:paraId="3BAE7E8F" w14:textId="339A4925" w:rsidR="00BA0562" w:rsidRPr="00AD1A67" w:rsidRDefault="00BA0562" w:rsidP="006132A9">
      <w:pPr>
        <w:pStyle w:val="TerminalDisplay"/>
      </w:pPr>
      <w:r>
        <w:t xml:space="preserve">   0    GigabitEthernet0/0/3        </w:t>
      </w:r>
      <w:r w:rsidR="00040CAB">
        <w:tab/>
      </w:r>
      <w:r>
        <w:t xml:space="preserve">DESI   </w:t>
      </w:r>
      <w:r w:rsidR="00040CAB">
        <w:tab/>
      </w:r>
      <w:r>
        <w:t xml:space="preserve">FORWARDING     </w:t>
      </w:r>
      <w:r w:rsidR="00040CAB">
        <w:tab/>
      </w:r>
      <w:r>
        <w:t>NONE</w:t>
      </w:r>
    </w:p>
    <w:p w14:paraId="303A05EC" w14:textId="77777777" w:rsidR="00BA0562" w:rsidRDefault="00BA0562" w:rsidP="00621C09">
      <w:r>
        <w:t># Based on the root bridge ID and port information on each switch, the current topology is as follows:</w:t>
      </w:r>
    </w:p>
    <w:p w14:paraId="3D01FDA2" w14:textId="77777777" w:rsidR="00BA0562" w:rsidRDefault="00A5717F" w:rsidP="009B783C">
      <w:pPr>
        <w:jc w:val="center"/>
      </w:pPr>
      <w:r w:rsidRPr="00A023CC">
        <w:rPr>
          <w:noProof/>
        </w:rPr>
        <w:drawing>
          <wp:inline distT="0" distB="0" distL="0" distR="0" wp14:anchorId="5D36EC67" wp14:editId="1F180C9A">
            <wp:extent cx="5033010" cy="2896870"/>
            <wp:effectExtent l="0" t="0" r="0" b="0"/>
            <wp:docPr id="16"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33010" cy="2896870"/>
                    </a:xfrm>
                    <a:prstGeom prst="rect">
                      <a:avLst/>
                    </a:prstGeom>
                    <a:noFill/>
                    <a:ln>
                      <a:noFill/>
                    </a:ln>
                  </pic:spPr>
                </pic:pic>
              </a:graphicData>
            </a:graphic>
          </wp:inline>
        </w:drawing>
      </w:r>
    </w:p>
    <w:p w14:paraId="106C13F6" w14:textId="77777777" w:rsidR="00BA0562" w:rsidRPr="00DC0757" w:rsidRDefault="00BA0562" w:rsidP="00621C09"/>
    <w:p w14:paraId="1D466B42" w14:textId="77777777" w:rsidR="00BA0562" w:rsidRDefault="00BA0562" w:rsidP="002075CB">
      <w:pPr>
        <w:pStyle w:val="Step"/>
        <w:outlineLvl w:val="9"/>
      </w:pPr>
      <w:r>
        <w:t>Modify device parameters to make GigabitEthernet0/0/2 of S4 the root port.</w:t>
      </w:r>
    </w:p>
    <w:p w14:paraId="318D80DE" w14:textId="77777777" w:rsidR="00BA0562" w:rsidRDefault="00BA0562" w:rsidP="00621C09">
      <w:r>
        <w:t># Display the STP information on S4.</w:t>
      </w:r>
    </w:p>
    <w:p w14:paraId="1C959FD7" w14:textId="77777777" w:rsidR="00BA0562" w:rsidRDefault="00BA0562" w:rsidP="006132A9">
      <w:pPr>
        <w:pStyle w:val="TerminalDisplay"/>
      </w:pPr>
      <w:r>
        <w:t xml:space="preserve">[S4]display stp </w:t>
      </w:r>
    </w:p>
    <w:p w14:paraId="3321B0C1" w14:textId="77777777" w:rsidR="00BA0562" w:rsidRDefault="00BA0562" w:rsidP="006132A9">
      <w:pPr>
        <w:pStyle w:val="TerminalDisplay"/>
      </w:pPr>
      <w:r>
        <w:t>-------[CIST Global Info][Mode STP]-------</w:t>
      </w:r>
    </w:p>
    <w:p w14:paraId="2E86B80D" w14:textId="3CB5EF9E" w:rsidR="00BA0562" w:rsidRDefault="00EC7E78" w:rsidP="006132A9">
      <w:pPr>
        <w:pStyle w:val="TerminalDisplay"/>
      </w:pPr>
      <w:r>
        <w:t xml:space="preserve">CIST Bridge       </w:t>
      </w:r>
      <w:r w:rsidR="00BA0562">
        <w:t xml:space="preserve">   </w:t>
      </w:r>
      <w:r w:rsidR="00040CAB">
        <w:tab/>
      </w:r>
      <w:r w:rsidR="00040CAB">
        <w:tab/>
      </w:r>
      <w:r w:rsidR="00BA0562">
        <w:t>:32768.4c1f-cc10-5913</w:t>
      </w:r>
    </w:p>
    <w:p w14:paraId="014F9FB2" w14:textId="08DB9AC6" w:rsidR="00BA0562" w:rsidRDefault="00BA0562" w:rsidP="006132A9">
      <w:pPr>
        <w:pStyle w:val="TerminalDisplay"/>
      </w:pPr>
      <w:r>
        <w:t>Co</w:t>
      </w:r>
      <w:r w:rsidR="00EC7E78">
        <w:t xml:space="preserve">nfig Times       </w:t>
      </w:r>
      <w:r>
        <w:t xml:space="preserve">  </w:t>
      </w:r>
      <w:r w:rsidR="00040CAB">
        <w:tab/>
      </w:r>
      <w:r w:rsidR="00040CAB">
        <w:tab/>
      </w:r>
      <w:r>
        <w:t>:Hello 2s MaxAge 20s FwDly 15s MaxHop 20</w:t>
      </w:r>
    </w:p>
    <w:p w14:paraId="66AE2263" w14:textId="02AEC55E" w:rsidR="00BA0562" w:rsidRDefault="00BA0562" w:rsidP="006132A9">
      <w:pPr>
        <w:pStyle w:val="TerminalDisplay"/>
      </w:pPr>
      <w:r>
        <w:t xml:space="preserve">Active Times        </w:t>
      </w:r>
      <w:r w:rsidR="00EC7E78">
        <w:t xml:space="preserve"> </w:t>
      </w:r>
      <w:r>
        <w:t xml:space="preserve"> </w:t>
      </w:r>
      <w:r w:rsidR="00040CAB">
        <w:tab/>
      </w:r>
      <w:r>
        <w:t>:Hello 2s MaxAge 20s FwDly 15s MaxHop 20</w:t>
      </w:r>
    </w:p>
    <w:p w14:paraId="416A2F0B" w14:textId="7A0DE8F4" w:rsidR="00BA0562" w:rsidRPr="006132A9" w:rsidRDefault="00BA0562" w:rsidP="006132A9">
      <w:pPr>
        <w:pStyle w:val="TerminalDisplay"/>
      </w:pPr>
      <w:r w:rsidRPr="006132A9">
        <w:t xml:space="preserve">CIST Root/ERPC       </w:t>
      </w:r>
      <w:r w:rsidR="00040CAB">
        <w:tab/>
      </w:r>
      <w:r w:rsidRPr="006132A9">
        <w:t>:0    .4c1f-cc33-7359 / 20000</w:t>
      </w:r>
    </w:p>
    <w:p w14:paraId="219BA0B3" w14:textId="78874FD0" w:rsidR="00BA0562" w:rsidRDefault="00BA0562" w:rsidP="006132A9">
      <w:pPr>
        <w:pStyle w:val="TerminalDisplay"/>
      </w:pPr>
      <w:r>
        <w:t xml:space="preserve">CIST RegRoot/IRPC    </w:t>
      </w:r>
      <w:r w:rsidR="00040CAB">
        <w:tab/>
      </w:r>
      <w:r>
        <w:t>:32768.4c1f-cc10-5913 / 0</w:t>
      </w:r>
    </w:p>
    <w:p w14:paraId="6A70B57D" w14:textId="13E94EF9" w:rsidR="00BA0562" w:rsidRDefault="00BA0562" w:rsidP="006132A9">
      <w:pPr>
        <w:pStyle w:val="TerminalDisplay"/>
      </w:pPr>
      <w:r>
        <w:t xml:space="preserve">CIST RootPortId    </w:t>
      </w:r>
      <w:r w:rsidR="007556FA">
        <w:t xml:space="preserve"> </w:t>
      </w:r>
      <w:r>
        <w:t xml:space="preserve">  </w:t>
      </w:r>
      <w:r w:rsidR="00040CAB">
        <w:tab/>
      </w:r>
      <w:r>
        <w:t>:128.1</w:t>
      </w:r>
    </w:p>
    <w:p w14:paraId="00EF5AAD" w14:textId="0ED81D50" w:rsidR="00BA0562" w:rsidRDefault="00BA0562" w:rsidP="006132A9">
      <w:pPr>
        <w:pStyle w:val="TerminalDisplay"/>
      </w:pPr>
      <w:r>
        <w:lastRenderedPageBreak/>
        <w:t xml:space="preserve">BPDU-Protection   </w:t>
      </w:r>
      <w:r w:rsidR="007556FA">
        <w:t xml:space="preserve"> </w:t>
      </w:r>
      <w:r>
        <w:t xml:space="preserve">  </w:t>
      </w:r>
      <w:r w:rsidR="00040CAB">
        <w:tab/>
      </w:r>
      <w:r>
        <w:t>:Disabled</w:t>
      </w:r>
    </w:p>
    <w:p w14:paraId="79763F4A" w14:textId="40F4EA95" w:rsidR="00BA0562" w:rsidRDefault="00BA0562" w:rsidP="006132A9">
      <w:pPr>
        <w:pStyle w:val="TerminalDisplay"/>
      </w:pPr>
      <w:r>
        <w:t xml:space="preserve">TC or TCN received  </w:t>
      </w:r>
      <w:r w:rsidR="007556FA">
        <w:t xml:space="preserve"> </w:t>
      </w:r>
      <w:r w:rsidR="00EC7E78">
        <w:t xml:space="preserve"> </w:t>
      </w:r>
      <w:r>
        <w:t xml:space="preserve"> </w:t>
      </w:r>
      <w:r w:rsidR="00040CAB">
        <w:tab/>
      </w:r>
      <w:r>
        <w:t>:93</w:t>
      </w:r>
    </w:p>
    <w:p w14:paraId="4866ECAD" w14:textId="2AB667E0" w:rsidR="00BA0562" w:rsidRDefault="00BA0562" w:rsidP="006132A9">
      <w:pPr>
        <w:pStyle w:val="TerminalDisplay"/>
      </w:pPr>
      <w:r>
        <w:t xml:space="preserve">TC count per hello  </w:t>
      </w:r>
      <w:r w:rsidR="007556FA">
        <w:t xml:space="preserve">   </w:t>
      </w:r>
      <w:r>
        <w:t xml:space="preserve"> </w:t>
      </w:r>
      <w:r w:rsidR="00040CAB">
        <w:tab/>
      </w:r>
      <w:r>
        <w:t>:0</w:t>
      </w:r>
    </w:p>
    <w:p w14:paraId="2F92725B" w14:textId="32BBD04C" w:rsidR="00BA0562" w:rsidRDefault="00BA0562" w:rsidP="006132A9">
      <w:pPr>
        <w:pStyle w:val="TerminalDisplay"/>
      </w:pPr>
      <w:r>
        <w:t xml:space="preserve">STP Converge Mode    </w:t>
      </w:r>
      <w:r w:rsidR="00040CAB">
        <w:tab/>
      </w:r>
      <w:r>
        <w:t xml:space="preserve">:Normal </w:t>
      </w:r>
    </w:p>
    <w:p w14:paraId="2039C7CE" w14:textId="6A32B7DE" w:rsidR="00BA0562" w:rsidRDefault="00BA0562" w:rsidP="006132A9">
      <w:pPr>
        <w:pStyle w:val="TerminalDisplay"/>
      </w:pPr>
      <w:r>
        <w:t xml:space="preserve">Time since last TC  </w:t>
      </w:r>
      <w:r w:rsidR="007556FA">
        <w:t xml:space="preserve">   </w:t>
      </w:r>
      <w:r>
        <w:t xml:space="preserve"> </w:t>
      </w:r>
      <w:r w:rsidR="00040CAB">
        <w:tab/>
      </w:r>
      <w:r>
        <w:t>:0 days 0h:9m:5s</w:t>
      </w:r>
    </w:p>
    <w:p w14:paraId="63B2ECE5" w14:textId="635C4FC1" w:rsidR="00BA0562" w:rsidRDefault="00BA0562" w:rsidP="006132A9">
      <w:pPr>
        <w:pStyle w:val="TerminalDisplay"/>
      </w:pPr>
      <w:r>
        <w:t xml:space="preserve">Number of TC         </w:t>
      </w:r>
      <w:r w:rsidR="00040CAB">
        <w:tab/>
      </w:r>
      <w:r>
        <w:t>:18</w:t>
      </w:r>
    </w:p>
    <w:p w14:paraId="6236FCD5" w14:textId="676C8563" w:rsidR="00BA0562" w:rsidRDefault="00BA0562" w:rsidP="006132A9">
      <w:pPr>
        <w:pStyle w:val="TerminalDisplay"/>
      </w:pPr>
      <w:r>
        <w:t xml:space="preserve">Last TC occurred  </w:t>
      </w:r>
      <w:r w:rsidR="007556FA">
        <w:t xml:space="preserve"> </w:t>
      </w:r>
      <w:r>
        <w:t xml:space="preserve">  </w:t>
      </w:r>
      <w:r w:rsidR="00E975C5">
        <w:t xml:space="preserve"> </w:t>
      </w:r>
      <w:r>
        <w:t xml:space="preserve"> </w:t>
      </w:r>
      <w:r w:rsidR="00040CAB">
        <w:tab/>
      </w:r>
      <w:r>
        <w:t>:GigabitEthernet0/0/1</w:t>
      </w:r>
    </w:p>
    <w:p w14:paraId="728E69F1" w14:textId="77777777" w:rsidR="00BA0562" w:rsidRPr="003844FB" w:rsidRDefault="00BA0562" w:rsidP="003844FB">
      <w:pPr>
        <w:pStyle w:val="TerminalDisplay"/>
        <w:shd w:val="clear" w:color="auto" w:fill="auto"/>
        <w:rPr>
          <w:i/>
          <w:iCs/>
        </w:rPr>
      </w:pPr>
      <w:r w:rsidRPr="003844FB">
        <w:rPr>
          <w:i/>
          <w:iCs/>
        </w:rPr>
        <w:t>The cost of the root path from S4 to S1 is 20000.</w:t>
      </w:r>
    </w:p>
    <w:p w14:paraId="5C833856" w14:textId="77777777" w:rsidR="00BA0562" w:rsidRDefault="00BA0562" w:rsidP="00621C09">
      <w:r>
        <w:t># Change the STP cost of GigabitEthernet 0/0/1 on S4 to 50000.</w:t>
      </w:r>
    </w:p>
    <w:p w14:paraId="311529C3" w14:textId="77777777" w:rsidR="00BA0562" w:rsidRDefault="00BA0562" w:rsidP="006132A9">
      <w:pPr>
        <w:pStyle w:val="TerminalDisplay"/>
      </w:pPr>
      <w:r>
        <w:t xml:space="preserve">[S4]interface GigabitEthernet 0/0/1 </w:t>
      </w:r>
    </w:p>
    <w:p w14:paraId="13EFF49C" w14:textId="77777777" w:rsidR="00BA0562" w:rsidRDefault="00BA0562" w:rsidP="006132A9">
      <w:pPr>
        <w:pStyle w:val="TerminalDisplay"/>
      </w:pPr>
      <w:r>
        <w:t>[S4-GigabitEthernet0/0/1]stp cost 50000</w:t>
      </w:r>
    </w:p>
    <w:p w14:paraId="7787C52F" w14:textId="77777777" w:rsidR="00BA0562" w:rsidRDefault="00BA0562" w:rsidP="00621C09">
      <w:r>
        <w:t># Display the brief STP status information.</w:t>
      </w:r>
    </w:p>
    <w:p w14:paraId="2EA484FA" w14:textId="77777777" w:rsidR="00BA0562" w:rsidRDefault="00BA0562" w:rsidP="006132A9">
      <w:pPr>
        <w:pStyle w:val="TerminalDisplay"/>
      </w:pPr>
      <w:r>
        <w:t xml:space="preserve">[S4]display stp brief </w:t>
      </w:r>
    </w:p>
    <w:p w14:paraId="788E29AF" w14:textId="5F9F56D5" w:rsidR="00BA0562" w:rsidRDefault="00BA0562" w:rsidP="006132A9">
      <w:pPr>
        <w:pStyle w:val="TerminalDisplay"/>
      </w:pPr>
      <w:r>
        <w:t xml:space="preserve"> MSTID  Port                    </w:t>
      </w:r>
      <w:r w:rsidR="004644BD">
        <w:t xml:space="preserve"> </w:t>
      </w:r>
      <w:r>
        <w:t xml:space="preserve"> </w:t>
      </w:r>
      <w:r w:rsidR="00117634">
        <w:tab/>
      </w:r>
      <w:r>
        <w:t xml:space="preserve">Role     </w:t>
      </w:r>
      <w:r w:rsidR="00117634">
        <w:tab/>
      </w:r>
      <w:r w:rsidR="004644BD">
        <w:t xml:space="preserve">STP State        </w:t>
      </w:r>
      <w:r>
        <w:t xml:space="preserve">  </w:t>
      </w:r>
      <w:r w:rsidR="00117634">
        <w:tab/>
      </w:r>
      <w:r>
        <w:t>Protection</w:t>
      </w:r>
    </w:p>
    <w:p w14:paraId="00E207A1" w14:textId="7ED30277" w:rsidR="00BA0562" w:rsidRDefault="00BA0562" w:rsidP="006132A9">
      <w:pPr>
        <w:pStyle w:val="TerminalDisplay"/>
      </w:pPr>
      <w:r>
        <w:t xml:space="preserve">   0    GigabitEthernet0/0/1         </w:t>
      </w:r>
      <w:r w:rsidR="00117634">
        <w:tab/>
      </w:r>
      <w:r>
        <w:t xml:space="preserve">ALTE   </w:t>
      </w:r>
      <w:r w:rsidR="00117634">
        <w:tab/>
      </w:r>
      <w:r>
        <w:t xml:space="preserve">DISCARDING        </w:t>
      </w:r>
      <w:r w:rsidR="00117634">
        <w:tab/>
      </w:r>
      <w:r>
        <w:t>NONE</w:t>
      </w:r>
    </w:p>
    <w:p w14:paraId="7A4B5213" w14:textId="00128E50" w:rsidR="00BA0562" w:rsidRPr="006132A9" w:rsidRDefault="00BA0562" w:rsidP="006132A9">
      <w:pPr>
        <w:pStyle w:val="TerminalDisplay"/>
      </w:pPr>
      <w:r w:rsidRPr="006132A9">
        <w:t xml:space="preserve">   0    GigabitEthernet0/0/2         </w:t>
      </w:r>
      <w:r w:rsidR="00117634">
        <w:tab/>
      </w:r>
      <w:r w:rsidRPr="006132A9">
        <w:t xml:space="preserve">ROOT   </w:t>
      </w:r>
      <w:r w:rsidR="00117634">
        <w:tab/>
      </w:r>
      <w:r w:rsidRPr="006132A9">
        <w:t xml:space="preserve">FORWARDING      </w:t>
      </w:r>
      <w:r w:rsidR="00117634">
        <w:tab/>
      </w:r>
      <w:r w:rsidRPr="006132A9">
        <w:t>NONE</w:t>
      </w:r>
    </w:p>
    <w:p w14:paraId="369891A6" w14:textId="62EA48EF" w:rsidR="00BA0562" w:rsidRDefault="00BA0562" w:rsidP="006132A9">
      <w:pPr>
        <w:pStyle w:val="TerminalDisplay"/>
      </w:pPr>
      <w:r>
        <w:t xml:space="preserve">   0    GigabitEthernet0/0/3         </w:t>
      </w:r>
      <w:r w:rsidR="00117634">
        <w:tab/>
      </w:r>
      <w:r>
        <w:t xml:space="preserve">ALTE   </w:t>
      </w:r>
      <w:r w:rsidR="00117634">
        <w:tab/>
      </w:r>
      <w:r>
        <w:t xml:space="preserve">DISCARDING        </w:t>
      </w:r>
      <w:r w:rsidR="00117634">
        <w:tab/>
      </w:r>
      <w:r>
        <w:t>NONE</w:t>
      </w:r>
    </w:p>
    <w:p w14:paraId="16185E28" w14:textId="77777777" w:rsidR="00BA0562" w:rsidRPr="003844FB" w:rsidRDefault="00BA0562" w:rsidP="003844FB">
      <w:pPr>
        <w:pStyle w:val="TerminalDisplay"/>
        <w:shd w:val="clear" w:color="auto" w:fill="auto"/>
        <w:rPr>
          <w:i/>
          <w:iCs/>
        </w:rPr>
      </w:pPr>
      <w:r w:rsidRPr="003844FB">
        <w:rPr>
          <w:i/>
          <w:iCs/>
        </w:rPr>
        <w:t>GigabitEthernet0/0/2 on S4 has become the root port.</w:t>
      </w:r>
    </w:p>
    <w:p w14:paraId="3FE0D7A2" w14:textId="77777777" w:rsidR="00BA0562" w:rsidRDefault="00BA0562" w:rsidP="00621C09">
      <w:r>
        <w:t># Display the current STP status information.</w:t>
      </w:r>
    </w:p>
    <w:p w14:paraId="2FBD370C" w14:textId="77777777" w:rsidR="00BA0562" w:rsidRDefault="00BA0562" w:rsidP="006132A9">
      <w:pPr>
        <w:pStyle w:val="TerminalDisplay"/>
      </w:pPr>
      <w:r>
        <w:t xml:space="preserve">[S4]display stp </w:t>
      </w:r>
    </w:p>
    <w:p w14:paraId="08F58EFF" w14:textId="77777777" w:rsidR="00BA0562" w:rsidRDefault="00BA0562" w:rsidP="006132A9">
      <w:pPr>
        <w:pStyle w:val="TerminalDisplay"/>
      </w:pPr>
      <w:r>
        <w:t>-------[CIST Global Info][Mode STP]-------</w:t>
      </w:r>
    </w:p>
    <w:p w14:paraId="4F7B72A0" w14:textId="101896B7" w:rsidR="00BA0562" w:rsidRDefault="00BA0562" w:rsidP="006132A9">
      <w:pPr>
        <w:pStyle w:val="TerminalDisplay"/>
      </w:pPr>
      <w:r>
        <w:t xml:space="preserve">CIST Bridge          </w:t>
      </w:r>
      <w:r w:rsidR="00117634">
        <w:tab/>
      </w:r>
      <w:r w:rsidR="00117634">
        <w:tab/>
      </w:r>
      <w:r>
        <w:t>:32768.4c1f-cc10-5913</w:t>
      </w:r>
    </w:p>
    <w:p w14:paraId="4DE9417C" w14:textId="20341FA5" w:rsidR="00BA0562" w:rsidRDefault="00BA0562" w:rsidP="006132A9">
      <w:pPr>
        <w:pStyle w:val="TerminalDisplay"/>
      </w:pPr>
      <w:r>
        <w:t xml:space="preserve">Config Times         </w:t>
      </w:r>
      <w:r w:rsidR="00117634">
        <w:tab/>
      </w:r>
      <w:r w:rsidR="00117634">
        <w:tab/>
      </w:r>
      <w:r>
        <w:t>:Hello 2s MaxAge 20s FwDly 15s MaxHop 20</w:t>
      </w:r>
    </w:p>
    <w:p w14:paraId="08821854" w14:textId="173CE6DC" w:rsidR="00BA0562" w:rsidRDefault="00BA0562" w:rsidP="006132A9">
      <w:pPr>
        <w:pStyle w:val="TerminalDisplay"/>
      </w:pPr>
      <w:r>
        <w:t xml:space="preserve">Active Times         </w:t>
      </w:r>
      <w:r w:rsidR="00117634">
        <w:tab/>
      </w:r>
      <w:r w:rsidR="00117634">
        <w:tab/>
      </w:r>
      <w:r>
        <w:t>:Hello 2s MaxAge 20s FwDly 15s MaxHop 20</w:t>
      </w:r>
    </w:p>
    <w:p w14:paraId="01EBFFAC" w14:textId="490E7B4C" w:rsidR="00BA0562" w:rsidRPr="006132A9" w:rsidRDefault="007C0A8A" w:rsidP="006132A9">
      <w:pPr>
        <w:pStyle w:val="TerminalDisplay"/>
      </w:pPr>
      <w:r>
        <w:rPr>
          <w:b/>
          <w:bCs/>
        </w:rPr>
        <w:t xml:space="preserve">CIST Root/ERPC    </w:t>
      </w:r>
      <w:r w:rsidR="00BA0562" w:rsidRPr="006132A9">
        <w:rPr>
          <w:b/>
          <w:bCs/>
        </w:rPr>
        <w:t xml:space="preserve">  </w:t>
      </w:r>
      <w:r w:rsidR="00117634">
        <w:rPr>
          <w:b/>
          <w:bCs/>
        </w:rPr>
        <w:tab/>
      </w:r>
      <w:r w:rsidR="00BA0562" w:rsidRPr="006132A9">
        <w:rPr>
          <w:b/>
          <w:bCs/>
        </w:rPr>
        <w:t>:0    .4c1f-cc33-7359 / 40000</w:t>
      </w:r>
      <w:r w:rsidR="00117634">
        <w:t xml:space="preserve">   </w:t>
      </w:r>
      <w:r w:rsidR="003844FB">
        <w:t xml:space="preserve"> </w:t>
      </w:r>
      <w:r w:rsidR="00BA0562" w:rsidRPr="006132A9">
        <w:rPr>
          <w:i/>
          <w:iCs/>
        </w:rPr>
        <w:t>//Root path cost = 20000 + 20000 = 40000</w:t>
      </w:r>
    </w:p>
    <w:p w14:paraId="55BC22F4" w14:textId="0AAEC70D" w:rsidR="00BA0562" w:rsidRDefault="00BA0562" w:rsidP="006132A9">
      <w:pPr>
        <w:pStyle w:val="TerminalDisplay"/>
      </w:pPr>
      <w:r>
        <w:t xml:space="preserve">CIST RegRoot/IRPC    </w:t>
      </w:r>
      <w:r w:rsidR="00117634">
        <w:tab/>
      </w:r>
      <w:r>
        <w:t>:32768.4c1f-cc10-5913 / 0</w:t>
      </w:r>
    </w:p>
    <w:p w14:paraId="2D95D0B2" w14:textId="35DD9B6F" w:rsidR="00BA0562" w:rsidRDefault="00BA0562" w:rsidP="006132A9">
      <w:pPr>
        <w:pStyle w:val="TerminalDisplay"/>
      </w:pPr>
      <w:r>
        <w:t xml:space="preserve">CIST RootPortId     </w:t>
      </w:r>
      <w:r w:rsidR="007C0A8A">
        <w:t xml:space="preserve"> </w:t>
      </w:r>
      <w:r>
        <w:t xml:space="preserve"> </w:t>
      </w:r>
      <w:r w:rsidR="00117634">
        <w:tab/>
      </w:r>
      <w:r>
        <w:t>:128.2</w:t>
      </w:r>
    </w:p>
    <w:p w14:paraId="67741647" w14:textId="11A0D19C" w:rsidR="00BA0562" w:rsidRDefault="00BA0562" w:rsidP="006132A9">
      <w:pPr>
        <w:pStyle w:val="TerminalDisplay"/>
      </w:pPr>
      <w:r>
        <w:t xml:space="preserve">BPDU-Protection      </w:t>
      </w:r>
      <w:r w:rsidR="00117634">
        <w:tab/>
      </w:r>
      <w:r>
        <w:t>:Disabled</w:t>
      </w:r>
    </w:p>
    <w:p w14:paraId="6B8784EC" w14:textId="619610CE" w:rsidR="00BA0562" w:rsidRDefault="00BA0562" w:rsidP="006132A9">
      <w:pPr>
        <w:pStyle w:val="TerminalDisplay"/>
      </w:pPr>
      <w:r>
        <w:t xml:space="preserve">TC or TCN received </w:t>
      </w:r>
      <w:r w:rsidR="007C0A8A">
        <w:t xml:space="preserve"> </w:t>
      </w:r>
      <w:r>
        <w:t xml:space="preserve"> </w:t>
      </w:r>
      <w:r w:rsidR="007C0A8A">
        <w:t xml:space="preserve"> </w:t>
      </w:r>
      <w:r>
        <w:t xml:space="preserve"> </w:t>
      </w:r>
      <w:r w:rsidR="00117634">
        <w:tab/>
      </w:r>
      <w:r>
        <w:t>:146</w:t>
      </w:r>
    </w:p>
    <w:p w14:paraId="4903377D" w14:textId="550FA572" w:rsidR="00BA0562" w:rsidRDefault="00BA0562" w:rsidP="006132A9">
      <w:pPr>
        <w:pStyle w:val="TerminalDisplay"/>
      </w:pPr>
      <w:r>
        <w:t xml:space="preserve">TC count per hello  </w:t>
      </w:r>
      <w:r w:rsidR="007C0A8A">
        <w:t xml:space="preserve">   </w:t>
      </w:r>
      <w:r>
        <w:t xml:space="preserve"> </w:t>
      </w:r>
      <w:r w:rsidR="00117634">
        <w:tab/>
      </w:r>
      <w:r>
        <w:t>:0</w:t>
      </w:r>
    </w:p>
    <w:p w14:paraId="1B7483AA" w14:textId="544AF4DC" w:rsidR="00BA0562" w:rsidRDefault="00BA0562" w:rsidP="006132A9">
      <w:pPr>
        <w:pStyle w:val="TerminalDisplay"/>
      </w:pPr>
      <w:r>
        <w:t xml:space="preserve">STP Converge Mode    </w:t>
      </w:r>
      <w:r w:rsidR="00117634">
        <w:tab/>
      </w:r>
      <w:r>
        <w:t xml:space="preserve">:Normal </w:t>
      </w:r>
    </w:p>
    <w:p w14:paraId="5FEBCEA6" w14:textId="5AA06BB8" w:rsidR="00BA0562" w:rsidRDefault="00BA0562" w:rsidP="006132A9">
      <w:pPr>
        <w:pStyle w:val="TerminalDisplay"/>
      </w:pPr>
      <w:r>
        <w:t>Time since last TC</w:t>
      </w:r>
      <w:r w:rsidR="007C0A8A">
        <w:t xml:space="preserve">  </w:t>
      </w:r>
      <w:r>
        <w:t xml:space="preserve"> </w:t>
      </w:r>
      <w:r w:rsidR="007C0A8A">
        <w:t xml:space="preserve"> </w:t>
      </w:r>
      <w:r>
        <w:t xml:space="preserve">  </w:t>
      </w:r>
      <w:r w:rsidR="00117634">
        <w:tab/>
      </w:r>
      <w:r>
        <w:t>:0 days 0h:2m:25s</w:t>
      </w:r>
    </w:p>
    <w:p w14:paraId="7463917D" w14:textId="57515CD7" w:rsidR="00BA0562" w:rsidRDefault="00BA0562" w:rsidP="006132A9">
      <w:pPr>
        <w:pStyle w:val="TerminalDisplay"/>
      </w:pPr>
      <w:r>
        <w:t xml:space="preserve">Number of TC         </w:t>
      </w:r>
      <w:r w:rsidR="00117634">
        <w:tab/>
      </w:r>
      <w:r>
        <w:t>:20</w:t>
      </w:r>
    </w:p>
    <w:p w14:paraId="2AD16AC9" w14:textId="67638CA1" w:rsidR="00BA0562" w:rsidRDefault="00BA0562" w:rsidP="003844FB">
      <w:pPr>
        <w:pStyle w:val="TerminalDisplay"/>
      </w:pPr>
      <w:r>
        <w:t xml:space="preserve">Last TC occurred   </w:t>
      </w:r>
      <w:r w:rsidR="007C0A8A">
        <w:t xml:space="preserve">  </w:t>
      </w:r>
      <w:r>
        <w:t xml:space="preserve">  </w:t>
      </w:r>
      <w:r w:rsidR="00117634">
        <w:tab/>
      </w:r>
      <w:r>
        <w:t>:GigabitEthernet0/0/2</w:t>
      </w:r>
    </w:p>
    <w:p w14:paraId="3EFA7CF5" w14:textId="77777777" w:rsidR="00BA0562" w:rsidRDefault="00BA0562" w:rsidP="00621C09">
      <w:r>
        <w:t># The current topology is as follows:</w:t>
      </w:r>
    </w:p>
    <w:p w14:paraId="2A9897F9" w14:textId="77777777" w:rsidR="00BA0562" w:rsidRDefault="00A5717F" w:rsidP="003844FB">
      <w:pPr>
        <w:jc w:val="center"/>
      </w:pPr>
      <w:r w:rsidRPr="00A023CC">
        <w:rPr>
          <w:noProof/>
        </w:rPr>
        <w:lastRenderedPageBreak/>
        <w:drawing>
          <wp:inline distT="0" distB="0" distL="0" distR="0" wp14:anchorId="78A839F9" wp14:editId="68C4F0FA">
            <wp:extent cx="5039995" cy="2896870"/>
            <wp:effectExtent l="0" t="0" r="0" b="0"/>
            <wp:docPr id="17"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39995" cy="2896870"/>
                    </a:xfrm>
                    <a:prstGeom prst="rect">
                      <a:avLst/>
                    </a:prstGeom>
                    <a:noFill/>
                    <a:ln>
                      <a:noFill/>
                    </a:ln>
                  </pic:spPr>
                </pic:pic>
              </a:graphicData>
            </a:graphic>
          </wp:inline>
        </w:drawing>
      </w:r>
    </w:p>
    <w:p w14:paraId="3B0B048C" w14:textId="77777777" w:rsidR="00BA0562" w:rsidRDefault="00BA0562" w:rsidP="00621C09"/>
    <w:p w14:paraId="30BA4793" w14:textId="77777777" w:rsidR="00BA0562" w:rsidRDefault="00BA0562" w:rsidP="002075CB">
      <w:pPr>
        <w:pStyle w:val="Step"/>
        <w:outlineLvl w:val="9"/>
      </w:pPr>
      <w:r>
        <w:t>Change the spanning tree mode to RSTP.</w:t>
      </w:r>
    </w:p>
    <w:p w14:paraId="7558AEA3" w14:textId="77777777" w:rsidR="00BA0562" w:rsidRDefault="00BA0562" w:rsidP="00621C09">
      <w:r>
        <w:t># Change the spanning tree mode on all devices.</w:t>
      </w:r>
    </w:p>
    <w:p w14:paraId="6630940E" w14:textId="77777777" w:rsidR="00BA0562" w:rsidRDefault="00BA0562" w:rsidP="006132A9">
      <w:pPr>
        <w:pStyle w:val="TerminalDisplay"/>
      </w:pPr>
      <w:r>
        <w:t xml:space="preserve">[S1]stp mode rstp </w:t>
      </w:r>
    </w:p>
    <w:p w14:paraId="70ACCC34" w14:textId="77777777" w:rsidR="00BA0562" w:rsidRDefault="00BA0562" w:rsidP="006132A9">
      <w:pPr>
        <w:pStyle w:val="TerminalDisplay"/>
      </w:pPr>
      <w:r>
        <w:t>Info: This operation may take a few seconds. Please wait for a moment...done.</w:t>
      </w:r>
    </w:p>
    <w:p w14:paraId="3022CF0B" w14:textId="77777777" w:rsidR="003844FB" w:rsidRDefault="003844FB" w:rsidP="003844FB"/>
    <w:p w14:paraId="426D9F0E" w14:textId="77777777" w:rsidR="00BA0562" w:rsidRDefault="00BA0562" w:rsidP="006132A9">
      <w:pPr>
        <w:pStyle w:val="TerminalDisplay"/>
      </w:pPr>
      <w:r>
        <w:t xml:space="preserve">[S2]stp mode rstp </w:t>
      </w:r>
    </w:p>
    <w:p w14:paraId="027BAF8F" w14:textId="77777777" w:rsidR="00BA0562" w:rsidRDefault="00BA0562" w:rsidP="006132A9">
      <w:pPr>
        <w:pStyle w:val="TerminalDisplay"/>
      </w:pPr>
      <w:r>
        <w:t>Info: This operation may take a few seconds. Please wait for a moment...done.</w:t>
      </w:r>
    </w:p>
    <w:p w14:paraId="5E0AC1C3" w14:textId="77777777" w:rsidR="003844FB" w:rsidRDefault="003844FB" w:rsidP="003844FB"/>
    <w:p w14:paraId="5DB83440" w14:textId="77777777" w:rsidR="00BA0562" w:rsidRDefault="00BA0562" w:rsidP="006132A9">
      <w:pPr>
        <w:pStyle w:val="TerminalDisplay"/>
      </w:pPr>
      <w:r>
        <w:t xml:space="preserve">[S3]stp mode rstp </w:t>
      </w:r>
    </w:p>
    <w:p w14:paraId="7EB966FE" w14:textId="77777777" w:rsidR="00BA0562" w:rsidRDefault="00BA0562" w:rsidP="006132A9">
      <w:pPr>
        <w:pStyle w:val="TerminalDisplay"/>
      </w:pPr>
      <w:r>
        <w:t>Info: This operation may take a few seconds. Please wait for a moment...done.</w:t>
      </w:r>
    </w:p>
    <w:p w14:paraId="29B1261F" w14:textId="77777777" w:rsidR="003844FB" w:rsidRDefault="003844FB" w:rsidP="003844FB"/>
    <w:p w14:paraId="0C1032E1" w14:textId="77777777" w:rsidR="00BA0562" w:rsidRDefault="00BA0562" w:rsidP="006132A9">
      <w:pPr>
        <w:pStyle w:val="TerminalDisplay"/>
      </w:pPr>
      <w:r>
        <w:t xml:space="preserve">[S4]stp mode rstp </w:t>
      </w:r>
    </w:p>
    <w:p w14:paraId="647C9D61" w14:textId="77777777" w:rsidR="00BA0562" w:rsidRDefault="00BA0562" w:rsidP="006132A9">
      <w:pPr>
        <w:pStyle w:val="TerminalDisplay"/>
      </w:pPr>
      <w:r>
        <w:t>Info: This operation may take a few seconds. Please wait for a moment...done.</w:t>
      </w:r>
    </w:p>
    <w:p w14:paraId="1BAE828F" w14:textId="77777777" w:rsidR="00BA0562" w:rsidRPr="00CA01B7" w:rsidRDefault="00BA0562" w:rsidP="00621C09">
      <w:r>
        <w:t># Display the spanning tree status. S1 is used as an example.</w:t>
      </w:r>
    </w:p>
    <w:p w14:paraId="10D36625" w14:textId="77777777" w:rsidR="00BA0562" w:rsidRDefault="00BA0562" w:rsidP="006132A9">
      <w:pPr>
        <w:pStyle w:val="TerminalDisplay"/>
      </w:pPr>
      <w:r>
        <w:t xml:space="preserve">[S1]display stp </w:t>
      </w:r>
    </w:p>
    <w:p w14:paraId="190243C7" w14:textId="77777777" w:rsidR="00BA0562" w:rsidRDefault="00BA0562" w:rsidP="006132A9">
      <w:pPr>
        <w:pStyle w:val="TerminalDisplay"/>
      </w:pPr>
      <w:r>
        <w:t>-------[CIST Global Info][</w:t>
      </w:r>
      <w:r w:rsidRPr="006132A9">
        <w:rPr>
          <w:b/>
          <w:bCs/>
        </w:rPr>
        <w:t>Mode RSTP]</w:t>
      </w:r>
      <w:r>
        <w:t>-------</w:t>
      </w:r>
    </w:p>
    <w:p w14:paraId="06EEF4D3" w14:textId="25E29AD2" w:rsidR="00BA0562" w:rsidRDefault="00BA0562" w:rsidP="006132A9">
      <w:pPr>
        <w:pStyle w:val="TerminalDisplay"/>
      </w:pPr>
      <w:r>
        <w:t xml:space="preserve">CIST Bridge          </w:t>
      </w:r>
      <w:r w:rsidR="00117634">
        <w:tab/>
      </w:r>
      <w:r w:rsidR="00117634">
        <w:tab/>
      </w:r>
      <w:r>
        <w:t>:0    .4c1f-cc33-7359</w:t>
      </w:r>
    </w:p>
    <w:p w14:paraId="1832F9BA" w14:textId="74873A8E" w:rsidR="00BA0562" w:rsidRDefault="00BA0562" w:rsidP="006132A9">
      <w:pPr>
        <w:pStyle w:val="TerminalDisplay"/>
      </w:pPr>
      <w:r>
        <w:t xml:space="preserve">Config Times     </w:t>
      </w:r>
      <w:r w:rsidR="003D33D7">
        <w:t xml:space="preserve"> </w:t>
      </w:r>
      <w:r>
        <w:t xml:space="preserve">   </w:t>
      </w:r>
      <w:r w:rsidR="00117634">
        <w:tab/>
      </w:r>
      <w:r w:rsidR="00117634">
        <w:tab/>
      </w:r>
      <w:r>
        <w:t>:Hello 2s MaxAge 20s FwDly 15s MaxHop 20</w:t>
      </w:r>
    </w:p>
    <w:p w14:paraId="76A31B73" w14:textId="67ACA11C" w:rsidR="00BA0562" w:rsidRDefault="003D33D7" w:rsidP="006132A9">
      <w:pPr>
        <w:pStyle w:val="TerminalDisplay"/>
      </w:pPr>
      <w:r>
        <w:t xml:space="preserve">Active Times        </w:t>
      </w:r>
      <w:r w:rsidR="00BA0562">
        <w:t xml:space="preserve"> </w:t>
      </w:r>
      <w:r w:rsidR="00117634">
        <w:tab/>
      </w:r>
      <w:r w:rsidR="00117634">
        <w:tab/>
      </w:r>
      <w:r w:rsidR="00BA0562">
        <w:t>:Hello 2s MaxAge 20s FwDly 15s MaxHop 20</w:t>
      </w:r>
    </w:p>
    <w:p w14:paraId="6A610489" w14:textId="4B9CE541" w:rsidR="00BA0562" w:rsidRDefault="00BA0562" w:rsidP="006132A9">
      <w:pPr>
        <w:pStyle w:val="TerminalDisplay"/>
      </w:pPr>
      <w:r>
        <w:t xml:space="preserve">CIST Root/ERPC       </w:t>
      </w:r>
      <w:r w:rsidR="00117634">
        <w:tab/>
      </w:r>
      <w:r>
        <w:t>:0    .4c1f-cc33-7359 / 0</w:t>
      </w:r>
    </w:p>
    <w:p w14:paraId="26F7DC0E" w14:textId="015A3094" w:rsidR="00BA0562" w:rsidRDefault="00BA0562" w:rsidP="006132A9">
      <w:pPr>
        <w:pStyle w:val="TerminalDisplay"/>
      </w:pPr>
      <w:r>
        <w:t xml:space="preserve">CIST RegRoot/IRPC    </w:t>
      </w:r>
      <w:r w:rsidR="00117634">
        <w:tab/>
      </w:r>
      <w:r>
        <w:t>:0    .4c1f-cc33-7359 / 0</w:t>
      </w:r>
    </w:p>
    <w:p w14:paraId="0DC1C83A" w14:textId="7C06506A" w:rsidR="00BA0562" w:rsidRDefault="00BA0562" w:rsidP="006132A9">
      <w:pPr>
        <w:pStyle w:val="TerminalDisplay"/>
      </w:pPr>
      <w:r>
        <w:t xml:space="preserve">CIST RootPortId    </w:t>
      </w:r>
      <w:r w:rsidR="003D33D7">
        <w:t xml:space="preserve"> </w:t>
      </w:r>
      <w:r>
        <w:t xml:space="preserve">  </w:t>
      </w:r>
      <w:r w:rsidR="00117634">
        <w:tab/>
      </w:r>
      <w:r>
        <w:t>:0.0</w:t>
      </w:r>
    </w:p>
    <w:p w14:paraId="5E2B02F4" w14:textId="1947EA9F" w:rsidR="00BA0562" w:rsidRDefault="00BA0562" w:rsidP="006132A9">
      <w:pPr>
        <w:pStyle w:val="TerminalDisplay"/>
      </w:pPr>
      <w:r>
        <w:t xml:space="preserve">BPDU-Protection      </w:t>
      </w:r>
      <w:r w:rsidR="00117634">
        <w:tab/>
      </w:r>
      <w:r>
        <w:t>:Disabled</w:t>
      </w:r>
    </w:p>
    <w:p w14:paraId="331D3916" w14:textId="77009B5E" w:rsidR="00BA0562" w:rsidRDefault="00BA0562" w:rsidP="006132A9">
      <w:pPr>
        <w:pStyle w:val="TerminalDisplay"/>
      </w:pPr>
      <w:r>
        <w:t xml:space="preserve">CIST Root Type     </w:t>
      </w:r>
      <w:r w:rsidR="003D33D7">
        <w:t xml:space="preserve"> </w:t>
      </w:r>
      <w:r>
        <w:t xml:space="preserve">  </w:t>
      </w:r>
      <w:r w:rsidR="00117634">
        <w:tab/>
      </w:r>
      <w:r>
        <w:t>:Primary root</w:t>
      </w:r>
    </w:p>
    <w:p w14:paraId="0323D0CB" w14:textId="6D555B88" w:rsidR="00BA0562" w:rsidRDefault="00BA0562" w:rsidP="006132A9">
      <w:pPr>
        <w:pStyle w:val="TerminalDisplay"/>
      </w:pPr>
      <w:r>
        <w:t xml:space="preserve">TC or TCN received  </w:t>
      </w:r>
      <w:r w:rsidR="003D33D7">
        <w:t xml:space="preserve">  </w:t>
      </w:r>
      <w:r>
        <w:t xml:space="preserve"> </w:t>
      </w:r>
      <w:r w:rsidR="00117634">
        <w:tab/>
      </w:r>
      <w:r>
        <w:t>:89</w:t>
      </w:r>
    </w:p>
    <w:p w14:paraId="100DC062" w14:textId="7EA5704E" w:rsidR="00BA0562" w:rsidRDefault="00BA0562" w:rsidP="006132A9">
      <w:pPr>
        <w:pStyle w:val="TerminalDisplay"/>
      </w:pPr>
      <w:r>
        <w:t xml:space="preserve">TC count per hello  </w:t>
      </w:r>
      <w:r w:rsidR="003D33D7">
        <w:t xml:space="preserve">   </w:t>
      </w:r>
      <w:r>
        <w:t xml:space="preserve"> </w:t>
      </w:r>
      <w:r w:rsidR="00117634">
        <w:tab/>
      </w:r>
      <w:r>
        <w:t>:0</w:t>
      </w:r>
    </w:p>
    <w:p w14:paraId="7A9A31C3" w14:textId="2BD262F0" w:rsidR="00BA0562" w:rsidRDefault="00BA0562" w:rsidP="006132A9">
      <w:pPr>
        <w:pStyle w:val="TerminalDisplay"/>
      </w:pPr>
      <w:r>
        <w:lastRenderedPageBreak/>
        <w:t xml:space="preserve">STP Converge Mode    </w:t>
      </w:r>
      <w:r w:rsidR="00117634">
        <w:tab/>
      </w:r>
      <w:r>
        <w:t xml:space="preserve">:Normal </w:t>
      </w:r>
    </w:p>
    <w:p w14:paraId="08740599" w14:textId="412A5BBE" w:rsidR="00BA0562" w:rsidRDefault="00BA0562" w:rsidP="006132A9">
      <w:pPr>
        <w:pStyle w:val="TerminalDisplay"/>
      </w:pPr>
      <w:r>
        <w:t xml:space="preserve">Time since last TC </w:t>
      </w:r>
      <w:r w:rsidR="003D33D7">
        <w:t xml:space="preserve">   </w:t>
      </w:r>
      <w:r>
        <w:t xml:space="preserve">  </w:t>
      </w:r>
      <w:r w:rsidR="00117634">
        <w:tab/>
      </w:r>
      <w:r>
        <w:t>:0 days 0h:0m:44s</w:t>
      </w:r>
    </w:p>
    <w:p w14:paraId="66076684" w14:textId="110E579A" w:rsidR="00BA0562" w:rsidRDefault="00BA0562" w:rsidP="006132A9">
      <w:pPr>
        <w:pStyle w:val="TerminalDisplay"/>
      </w:pPr>
      <w:r>
        <w:t xml:space="preserve">Number of TC         </w:t>
      </w:r>
      <w:r w:rsidR="00117634">
        <w:tab/>
      </w:r>
      <w:r>
        <w:t>:27</w:t>
      </w:r>
    </w:p>
    <w:p w14:paraId="44F4CF0A" w14:textId="6E435EAC" w:rsidR="00BA0562" w:rsidRPr="00CA01B7" w:rsidRDefault="00BA0562" w:rsidP="006132A9">
      <w:pPr>
        <w:pStyle w:val="TerminalDisplay"/>
      </w:pPr>
      <w:r>
        <w:t xml:space="preserve">Last TC occurred   </w:t>
      </w:r>
      <w:r w:rsidR="006F2845">
        <w:t xml:space="preserve">  </w:t>
      </w:r>
      <w:r>
        <w:t xml:space="preserve">  </w:t>
      </w:r>
      <w:r w:rsidR="00117634">
        <w:tab/>
      </w:r>
      <w:r>
        <w:t>:GigabitEthernet0/0/11</w:t>
      </w:r>
    </w:p>
    <w:p w14:paraId="7EB77A7C" w14:textId="77777777" w:rsidR="00BA0562" w:rsidRPr="003844FB" w:rsidRDefault="00BA0562" w:rsidP="003844FB">
      <w:pPr>
        <w:pStyle w:val="TerminalDisplay"/>
        <w:shd w:val="clear" w:color="auto" w:fill="auto"/>
        <w:rPr>
          <w:i/>
          <w:iCs/>
        </w:rPr>
      </w:pPr>
      <w:r w:rsidRPr="003844FB">
        <w:rPr>
          <w:i/>
          <w:iCs/>
        </w:rPr>
        <w:t>After the mode is changed, the topology of the spanning tree is not affected.</w:t>
      </w:r>
    </w:p>
    <w:p w14:paraId="5FE2EEAA" w14:textId="77777777" w:rsidR="00BA0562" w:rsidRDefault="00BA0562" w:rsidP="002075CB">
      <w:pPr>
        <w:pStyle w:val="Step"/>
        <w:outlineLvl w:val="9"/>
      </w:pPr>
      <w:r>
        <w:t>Configure edge ports.</w:t>
      </w:r>
    </w:p>
    <w:p w14:paraId="1FEAE745" w14:textId="77777777" w:rsidR="00BA0562" w:rsidRPr="00CA01B7" w:rsidRDefault="00BA0562" w:rsidP="00621C09">
      <w:r>
        <w:t># GigabitEthernet 0/0/10-0/0/24 of S3 are connected only to terminals and need to be configured as edge ports.</w:t>
      </w:r>
    </w:p>
    <w:p w14:paraId="11B7110B" w14:textId="77777777" w:rsidR="00BA0562" w:rsidRDefault="00BA0562" w:rsidP="006132A9">
      <w:pPr>
        <w:pStyle w:val="TerminalDisplay"/>
      </w:pPr>
      <w:r>
        <w:t>[S3]interface range GigabitEthernet 0/0/10 to GigabitEthernet 0/0/24</w:t>
      </w:r>
    </w:p>
    <w:p w14:paraId="371597B5" w14:textId="77777777" w:rsidR="00BA0562" w:rsidRDefault="00BA0562" w:rsidP="00621C09">
      <w:r>
        <w:t>A device provides multiple Ethernet ports, many of which have the same configuration. Configuring them one by one is tedious and error-prone. An easy way is to add such ports to a port group and configure the group. The system will automatically execute the commands on all ports in the group.</w:t>
      </w:r>
    </w:p>
    <w:p w14:paraId="5269C3E2" w14:textId="77777777" w:rsidR="00621C09" w:rsidRPr="003A4726" w:rsidRDefault="00A5717F" w:rsidP="00621C09">
      <w:pPr>
        <w:pStyle w:val="NotesHeading"/>
      </w:pPr>
      <w:r w:rsidRPr="00A023CC">
        <w:drawing>
          <wp:inline distT="0" distB="0" distL="0" distR="0" wp14:anchorId="665D99D5" wp14:editId="2FE3799D">
            <wp:extent cx="753745" cy="270510"/>
            <wp:effectExtent l="0" t="0" r="0" b="0"/>
            <wp:docPr id="18"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53745" cy="270510"/>
                    </a:xfrm>
                    <a:prstGeom prst="rect">
                      <a:avLst/>
                    </a:prstGeom>
                    <a:noFill/>
                    <a:ln>
                      <a:noFill/>
                    </a:ln>
                  </pic:spPr>
                </pic:pic>
              </a:graphicData>
            </a:graphic>
          </wp:inline>
        </w:drawing>
      </w:r>
    </w:p>
    <w:p w14:paraId="3E8C99BB" w14:textId="77777777" w:rsidR="00BA0562" w:rsidRDefault="00BA0562" w:rsidP="00621C09">
      <w:pPr>
        <w:pStyle w:val="NotesText"/>
      </w:pPr>
      <w:r>
        <w:t>This function may not be available on some products.</w:t>
      </w:r>
    </w:p>
    <w:p w14:paraId="32F2729A" w14:textId="77777777" w:rsidR="00BA0562" w:rsidRDefault="00BA0562" w:rsidP="006132A9">
      <w:pPr>
        <w:pStyle w:val="TerminalDisplay"/>
      </w:pPr>
      <w:r>
        <w:t>[S3-port-group]stp edged-port enable</w:t>
      </w:r>
    </w:p>
    <w:p w14:paraId="1A23455B" w14:textId="77777777" w:rsidR="00BA0562" w:rsidRDefault="00BA0562" w:rsidP="00621C09">
      <w:r>
        <w:t xml:space="preserve">The </w:t>
      </w:r>
      <w:r w:rsidRPr="0000387B">
        <w:rPr>
          <w:b/>
          <w:bCs/>
        </w:rPr>
        <w:t>stp edged-port enable</w:t>
      </w:r>
      <w:r>
        <w:t xml:space="preserve"> command sets the current port as an edge port. If a port of a switching device receives a BPDU after being configured as an edge port, the switching device will automatically set the port as a non-edge port and recalculate the spanning tree.</w:t>
      </w:r>
    </w:p>
    <w:p w14:paraId="56286B81" w14:textId="77777777" w:rsidR="00621C09" w:rsidRPr="0050286F" w:rsidRDefault="00621C09" w:rsidP="00621C09">
      <w:pPr>
        <w:pStyle w:val="End"/>
      </w:pPr>
      <w:r>
        <w:t>----End</w:t>
      </w:r>
    </w:p>
    <w:p w14:paraId="67B11D96" w14:textId="77777777" w:rsidR="00BA0562" w:rsidRDefault="00BA0562" w:rsidP="00621C09">
      <w:pPr>
        <w:pStyle w:val="3"/>
      </w:pPr>
      <w:bookmarkStart w:id="78" w:name="_Toc38986966"/>
      <w:r>
        <w:t>Verification</w:t>
      </w:r>
      <w:bookmarkEnd w:id="78"/>
    </w:p>
    <w:p w14:paraId="10C8E8A6" w14:textId="77777777" w:rsidR="00BA0562" w:rsidRDefault="00BA0562" w:rsidP="002075CB">
      <w:pPr>
        <w:pStyle w:val="ItemStep"/>
        <w:outlineLvl w:val="9"/>
      </w:pPr>
      <w:r>
        <w:t>Mark the root bridge and the role of each port in the lab environment based on the actual network convergence.</w:t>
      </w:r>
    </w:p>
    <w:p w14:paraId="0691E407" w14:textId="77777777" w:rsidR="00BA0562" w:rsidRDefault="00A5717F" w:rsidP="003844FB">
      <w:pPr>
        <w:pStyle w:val="ItemListText"/>
        <w:jc w:val="center"/>
        <w:rPr>
          <w:noProof/>
          <w:lang w:bidi="ne-NP"/>
        </w:rPr>
      </w:pPr>
      <w:r w:rsidRPr="00A023CC">
        <w:rPr>
          <w:noProof/>
        </w:rPr>
        <w:drawing>
          <wp:inline distT="0" distB="0" distL="0" distR="0" wp14:anchorId="44BD51D4" wp14:editId="2DF90B08">
            <wp:extent cx="4754880" cy="2428875"/>
            <wp:effectExtent l="0" t="0" r="0" b="0"/>
            <wp:docPr id="1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54880" cy="2428875"/>
                    </a:xfrm>
                    <a:prstGeom prst="rect">
                      <a:avLst/>
                    </a:prstGeom>
                    <a:noFill/>
                    <a:ln>
                      <a:noFill/>
                    </a:ln>
                  </pic:spPr>
                </pic:pic>
              </a:graphicData>
            </a:graphic>
          </wp:inline>
        </w:drawing>
      </w:r>
    </w:p>
    <w:p w14:paraId="25E58B1B" w14:textId="77777777" w:rsidR="00621C09" w:rsidRDefault="00621C09" w:rsidP="00621C09">
      <w:pPr>
        <w:pStyle w:val="ItemListText"/>
      </w:pPr>
    </w:p>
    <w:p w14:paraId="721644E0" w14:textId="77777777" w:rsidR="00BA0562" w:rsidRPr="00CD3427" w:rsidRDefault="00BA0562" w:rsidP="002075CB">
      <w:pPr>
        <w:pStyle w:val="ItemStep"/>
        <w:outlineLvl w:val="9"/>
      </w:pPr>
      <w:r>
        <w:t>Disable any port on any switch and check whether the traffic can reach all other switches through the backup links.</w:t>
      </w:r>
    </w:p>
    <w:p w14:paraId="5B5D3CCF" w14:textId="77777777" w:rsidR="00BA0562" w:rsidRDefault="00BA0562" w:rsidP="00621C09">
      <w:pPr>
        <w:pStyle w:val="3"/>
      </w:pPr>
      <w:bookmarkStart w:id="79" w:name="_Toc38986967"/>
      <w:r>
        <w:lastRenderedPageBreak/>
        <w:t>Configuration Reference</w:t>
      </w:r>
      <w:bookmarkEnd w:id="79"/>
    </w:p>
    <w:p w14:paraId="22F2BFB8" w14:textId="77777777" w:rsidR="00BA0562" w:rsidRDefault="00BA0562" w:rsidP="00621C09">
      <w:r>
        <w:t>Configuration on S1</w:t>
      </w:r>
    </w:p>
    <w:p w14:paraId="55B1CC9C" w14:textId="77777777" w:rsidR="00BA0562" w:rsidRDefault="00BA0562" w:rsidP="006132A9">
      <w:pPr>
        <w:pStyle w:val="TerminalDisplay"/>
      </w:pPr>
      <w:r>
        <w:t>#</w:t>
      </w:r>
    </w:p>
    <w:p w14:paraId="2103638D" w14:textId="77777777" w:rsidR="00BA0562" w:rsidRDefault="00BA0562" w:rsidP="006132A9">
      <w:pPr>
        <w:pStyle w:val="TerminalDisplay"/>
      </w:pPr>
      <w:r>
        <w:t>sysname S1</w:t>
      </w:r>
    </w:p>
    <w:p w14:paraId="1A0EDAC3" w14:textId="77777777" w:rsidR="00BA0562" w:rsidRDefault="00BA0562" w:rsidP="006132A9">
      <w:pPr>
        <w:pStyle w:val="TerminalDisplay"/>
      </w:pPr>
      <w:r>
        <w:t>#</w:t>
      </w:r>
    </w:p>
    <w:p w14:paraId="46EB29B4" w14:textId="77777777" w:rsidR="00BA0562" w:rsidRDefault="00BA0562" w:rsidP="006132A9">
      <w:pPr>
        <w:pStyle w:val="TerminalDisplay"/>
      </w:pPr>
      <w:r>
        <w:t>stp mode rstp</w:t>
      </w:r>
    </w:p>
    <w:p w14:paraId="46ABC771" w14:textId="77777777" w:rsidR="00BA0562" w:rsidRDefault="00BA0562" w:rsidP="006132A9">
      <w:pPr>
        <w:pStyle w:val="TerminalDisplay"/>
      </w:pPr>
      <w:r>
        <w:t>stp instance 0 root primary</w:t>
      </w:r>
    </w:p>
    <w:p w14:paraId="470F06DA" w14:textId="77777777" w:rsidR="00BA0562" w:rsidRDefault="00BA0562" w:rsidP="006132A9">
      <w:pPr>
        <w:pStyle w:val="TerminalDisplay"/>
      </w:pPr>
      <w:r>
        <w:t>#</w:t>
      </w:r>
    </w:p>
    <w:p w14:paraId="2686BA01" w14:textId="77777777" w:rsidR="00BA0562" w:rsidRDefault="00BA0562" w:rsidP="006132A9">
      <w:pPr>
        <w:pStyle w:val="TerminalDisplay"/>
      </w:pPr>
      <w:r>
        <w:t xml:space="preserve">interface GigabitEthernet0/0/12           </w:t>
      </w:r>
    </w:p>
    <w:p w14:paraId="199A85EB" w14:textId="77777777" w:rsidR="00BA0562" w:rsidRDefault="00BA0562" w:rsidP="006132A9">
      <w:pPr>
        <w:pStyle w:val="TerminalDisplay"/>
      </w:pPr>
      <w:r>
        <w:t xml:space="preserve"> shutdown</w:t>
      </w:r>
    </w:p>
    <w:p w14:paraId="58103BC5" w14:textId="77777777" w:rsidR="00BA0562" w:rsidRDefault="00BA0562" w:rsidP="006132A9">
      <w:pPr>
        <w:pStyle w:val="TerminalDisplay"/>
      </w:pPr>
      <w:r>
        <w:t>#</w:t>
      </w:r>
    </w:p>
    <w:p w14:paraId="01D1E5A3" w14:textId="77777777" w:rsidR="00BA0562" w:rsidRPr="002F40D1" w:rsidRDefault="00BA0562" w:rsidP="006132A9">
      <w:pPr>
        <w:pStyle w:val="TerminalDisplay"/>
      </w:pPr>
      <w:r>
        <w:t>return</w:t>
      </w:r>
    </w:p>
    <w:p w14:paraId="6C63555C" w14:textId="77777777" w:rsidR="00BA0562" w:rsidRDefault="00BA0562" w:rsidP="00621C09">
      <w:r>
        <w:t>Configuration on S2</w:t>
      </w:r>
    </w:p>
    <w:p w14:paraId="39CE9EA4" w14:textId="77777777" w:rsidR="00BA0562" w:rsidRDefault="00BA0562" w:rsidP="006132A9">
      <w:pPr>
        <w:pStyle w:val="TerminalDisplay"/>
      </w:pPr>
      <w:r>
        <w:t>#</w:t>
      </w:r>
    </w:p>
    <w:p w14:paraId="46A8B97E" w14:textId="77777777" w:rsidR="00BA0562" w:rsidRDefault="00BA0562" w:rsidP="006132A9">
      <w:pPr>
        <w:pStyle w:val="TerminalDisplay"/>
      </w:pPr>
      <w:r>
        <w:t>sysname S2</w:t>
      </w:r>
    </w:p>
    <w:p w14:paraId="51E0EE4A" w14:textId="77777777" w:rsidR="00BA0562" w:rsidRDefault="00BA0562" w:rsidP="006132A9">
      <w:pPr>
        <w:pStyle w:val="TerminalDisplay"/>
      </w:pPr>
      <w:r>
        <w:t>#</w:t>
      </w:r>
    </w:p>
    <w:p w14:paraId="3D226CB7" w14:textId="77777777" w:rsidR="00BA0562" w:rsidRDefault="00BA0562" w:rsidP="006132A9">
      <w:pPr>
        <w:pStyle w:val="TerminalDisplay"/>
      </w:pPr>
      <w:r>
        <w:t>stp mode rstp</w:t>
      </w:r>
    </w:p>
    <w:p w14:paraId="6CB18E88" w14:textId="77777777" w:rsidR="00BA0562" w:rsidRDefault="00BA0562" w:rsidP="006132A9">
      <w:pPr>
        <w:pStyle w:val="TerminalDisplay"/>
      </w:pPr>
      <w:r>
        <w:t>stp instance 0 root secondary</w:t>
      </w:r>
    </w:p>
    <w:p w14:paraId="72B5E061" w14:textId="77777777" w:rsidR="00BA0562" w:rsidRDefault="00BA0562" w:rsidP="006132A9">
      <w:pPr>
        <w:pStyle w:val="TerminalDisplay"/>
      </w:pPr>
      <w:r>
        <w:t>#</w:t>
      </w:r>
    </w:p>
    <w:p w14:paraId="466DD582" w14:textId="77777777" w:rsidR="00BA0562" w:rsidRDefault="00BA0562" w:rsidP="006132A9">
      <w:pPr>
        <w:pStyle w:val="TerminalDisplay"/>
      </w:pPr>
      <w:r>
        <w:t xml:space="preserve">interface GigabitEthernet0/0/12           </w:t>
      </w:r>
    </w:p>
    <w:p w14:paraId="7EA4C832" w14:textId="77777777" w:rsidR="00BA0562" w:rsidRDefault="00BA0562" w:rsidP="006132A9">
      <w:pPr>
        <w:pStyle w:val="TerminalDisplay"/>
      </w:pPr>
      <w:r>
        <w:t xml:space="preserve"> shutdown</w:t>
      </w:r>
    </w:p>
    <w:p w14:paraId="12A11C8E" w14:textId="77777777" w:rsidR="00BA0562" w:rsidRDefault="00BA0562" w:rsidP="006132A9">
      <w:pPr>
        <w:pStyle w:val="TerminalDisplay"/>
      </w:pPr>
      <w:r>
        <w:t>#</w:t>
      </w:r>
    </w:p>
    <w:p w14:paraId="49D126C3" w14:textId="77777777" w:rsidR="00BA0562" w:rsidRPr="002F40D1" w:rsidRDefault="00BA0562" w:rsidP="006132A9">
      <w:pPr>
        <w:pStyle w:val="TerminalDisplay"/>
      </w:pPr>
      <w:r>
        <w:t>return</w:t>
      </w:r>
    </w:p>
    <w:p w14:paraId="77C8E300" w14:textId="77777777" w:rsidR="00BA0562" w:rsidRDefault="00BA0562" w:rsidP="00621C09">
      <w:r>
        <w:t>Configuration on S3</w:t>
      </w:r>
    </w:p>
    <w:p w14:paraId="70B960DF" w14:textId="77777777" w:rsidR="00BA0562" w:rsidRDefault="00BA0562" w:rsidP="006132A9">
      <w:pPr>
        <w:pStyle w:val="TerminalDisplay"/>
      </w:pPr>
      <w:r>
        <w:t>#</w:t>
      </w:r>
    </w:p>
    <w:p w14:paraId="12C63E2E" w14:textId="77777777" w:rsidR="00BA0562" w:rsidRDefault="00BA0562" w:rsidP="006132A9">
      <w:pPr>
        <w:pStyle w:val="TerminalDisplay"/>
      </w:pPr>
      <w:r>
        <w:t>sysname S3</w:t>
      </w:r>
    </w:p>
    <w:p w14:paraId="5A4C253B" w14:textId="77777777" w:rsidR="00BA0562" w:rsidRDefault="00BA0562" w:rsidP="006132A9">
      <w:pPr>
        <w:pStyle w:val="TerminalDisplay"/>
      </w:pPr>
      <w:r>
        <w:t>#</w:t>
      </w:r>
    </w:p>
    <w:p w14:paraId="363D1CF4" w14:textId="77777777" w:rsidR="00BA0562" w:rsidRDefault="00BA0562" w:rsidP="006132A9">
      <w:pPr>
        <w:pStyle w:val="TerminalDisplay"/>
      </w:pPr>
      <w:r>
        <w:t>stp mode rstp</w:t>
      </w:r>
    </w:p>
    <w:p w14:paraId="618C9248" w14:textId="77777777" w:rsidR="00BA0562" w:rsidRDefault="00BA0562" w:rsidP="006132A9">
      <w:pPr>
        <w:pStyle w:val="TerminalDisplay"/>
      </w:pPr>
      <w:r>
        <w:t>#</w:t>
      </w:r>
    </w:p>
    <w:p w14:paraId="68D4C598" w14:textId="77777777" w:rsidR="00BA0562" w:rsidRDefault="00BA0562" w:rsidP="006132A9">
      <w:pPr>
        <w:pStyle w:val="TerminalDisplay"/>
      </w:pPr>
      <w:r>
        <w:t>interface GigabitEthernet0/0/10</w:t>
      </w:r>
    </w:p>
    <w:p w14:paraId="45AD5892" w14:textId="77777777" w:rsidR="00BA0562" w:rsidRDefault="00BA0562" w:rsidP="006132A9">
      <w:pPr>
        <w:pStyle w:val="TerminalDisplay"/>
      </w:pPr>
      <w:r>
        <w:t xml:space="preserve"> stp edged-port enable</w:t>
      </w:r>
    </w:p>
    <w:p w14:paraId="262BB8A6" w14:textId="77777777" w:rsidR="00BA0562" w:rsidRDefault="00BA0562" w:rsidP="006132A9">
      <w:pPr>
        <w:pStyle w:val="TerminalDisplay"/>
      </w:pPr>
      <w:r>
        <w:t>#</w:t>
      </w:r>
    </w:p>
    <w:p w14:paraId="76578973" w14:textId="77777777" w:rsidR="00BA0562" w:rsidRDefault="00BA0562" w:rsidP="006132A9">
      <w:pPr>
        <w:pStyle w:val="TerminalDisplay"/>
      </w:pPr>
      <w:r>
        <w:t>interface GigabitEthernet0/0/11</w:t>
      </w:r>
    </w:p>
    <w:p w14:paraId="1740F61E" w14:textId="77777777" w:rsidR="00BA0562" w:rsidRDefault="00BA0562" w:rsidP="006132A9">
      <w:pPr>
        <w:pStyle w:val="TerminalDisplay"/>
      </w:pPr>
      <w:r>
        <w:t xml:space="preserve"> stp edged-port enable</w:t>
      </w:r>
    </w:p>
    <w:p w14:paraId="322EA1C2" w14:textId="77777777" w:rsidR="00BA0562" w:rsidRDefault="00BA0562" w:rsidP="006132A9">
      <w:pPr>
        <w:pStyle w:val="TerminalDisplay"/>
      </w:pPr>
      <w:r>
        <w:t>#</w:t>
      </w:r>
    </w:p>
    <w:p w14:paraId="4200668B" w14:textId="77777777" w:rsidR="00BA0562" w:rsidRDefault="00BA0562" w:rsidP="006132A9">
      <w:pPr>
        <w:pStyle w:val="TerminalDisplay"/>
      </w:pPr>
      <w:r>
        <w:t>interface GigabitEthernet0/0/12</w:t>
      </w:r>
    </w:p>
    <w:p w14:paraId="246ABEE2" w14:textId="77777777" w:rsidR="00BA0562" w:rsidRDefault="00BA0562" w:rsidP="006132A9">
      <w:pPr>
        <w:pStyle w:val="TerminalDisplay"/>
      </w:pPr>
      <w:r>
        <w:t xml:space="preserve"> stp edged-port enable</w:t>
      </w:r>
    </w:p>
    <w:p w14:paraId="2E29BC85" w14:textId="77777777" w:rsidR="00BA0562" w:rsidRDefault="00BA0562" w:rsidP="006132A9">
      <w:pPr>
        <w:pStyle w:val="TerminalDisplay"/>
      </w:pPr>
      <w:r>
        <w:t>#</w:t>
      </w:r>
    </w:p>
    <w:p w14:paraId="1231FAAF" w14:textId="77777777" w:rsidR="00BA0562" w:rsidRDefault="00BA0562" w:rsidP="006132A9">
      <w:pPr>
        <w:pStyle w:val="TerminalDisplay"/>
      </w:pPr>
      <w:r>
        <w:t>interface GigabitEthernet0/0/13</w:t>
      </w:r>
    </w:p>
    <w:p w14:paraId="226AC02D" w14:textId="77777777" w:rsidR="00BA0562" w:rsidRDefault="00BA0562" w:rsidP="006132A9">
      <w:pPr>
        <w:pStyle w:val="TerminalDisplay"/>
      </w:pPr>
      <w:r>
        <w:t xml:space="preserve"> stp edged-port enable                    </w:t>
      </w:r>
    </w:p>
    <w:p w14:paraId="745B4574" w14:textId="77777777" w:rsidR="00BA0562" w:rsidRDefault="00BA0562" w:rsidP="006132A9">
      <w:pPr>
        <w:pStyle w:val="TerminalDisplay"/>
      </w:pPr>
      <w:r>
        <w:t>#</w:t>
      </w:r>
    </w:p>
    <w:p w14:paraId="6C845B70" w14:textId="77777777" w:rsidR="00BA0562" w:rsidRDefault="00BA0562" w:rsidP="006132A9">
      <w:pPr>
        <w:pStyle w:val="TerminalDisplay"/>
      </w:pPr>
      <w:r>
        <w:t>interface GigabitEthernet0/0/14</w:t>
      </w:r>
    </w:p>
    <w:p w14:paraId="2CB4D1E6" w14:textId="77777777" w:rsidR="00BA0562" w:rsidRDefault="00BA0562" w:rsidP="006132A9">
      <w:pPr>
        <w:pStyle w:val="TerminalDisplay"/>
      </w:pPr>
      <w:r>
        <w:t xml:space="preserve"> stp edged-port enable</w:t>
      </w:r>
    </w:p>
    <w:p w14:paraId="2FE521EC" w14:textId="77777777" w:rsidR="00BA0562" w:rsidRDefault="00BA0562" w:rsidP="006132A9">
      <w:pPr>
        <w:pStyle w:val="TerminalDisplay"/>
      </w:pPr>
      <w:r>
        <w:t>#</w:t>
      </w:r>
    </w:p>
    <w:p w14:paraId="04532B83" w14:textId="77777777" w:rsidR="00BA0562" w:rsidRDefault="00BA0562" w:rsidP="006132A9">
      <w:pPr>
        <w:pStyle w:val="TerminalDisplay"/>
      </w:pPr>
      <w:r>
        <w:t>interface GigabitEthernet0/0/15</w:t>
      </w:r>
    </w:p>
    <w:p w14:paraId="05B8ECBA" w14:textId="77777777" w:rsidR="00BA0562" w:rsidRDefault="00BA0562" w:rsidP="006132A9">
      <w:pPr>
        <w:pStyle w:val="TerminalDisplay"/>
      </w:pPr>
      <w:r>
        <w:t xml:space="preserve"> stp edged-port enable</w:t>
      </w:r>
    </w:p>
    <w:p w14:paraId="225E4E86" w14:textId="77777777" w:rsidR="00BA0562" w:rsidRDefault="00BA0562" w:rsidP="006132A9">
      <w:pPr>
        <w:pStyle w:val="TerminalDisplay"/>
      </w:pPr>
      <w:r>
        <w:t>#</w:t>
      </w:r>
    </w:p>
    <w:p w14:paraId="16F731F0" w14:textId="77777777" w:rsidR="00BA0562" w:rsidRDefault="00BA0562" w:rsidP="006132A9">
      <w:pPr>
        <w:pStyle w:val="TerminalDisplay"/>
      </w:pPr>
      <w:r>
        <w:t>interface GigabitEthernet0/0/16</w:t>
      </w:r>
    </w:p>
    <w:p w14:paraId="24439410" w14:textId="77777777" w:rsidR="00BA0562" w:rsidRDefault="00BA0562" w:rsidP="006132A9">
      <w:pPr>
        <w:pStyle w:val="TerminalDisplay"/>
      </w:pPr>
      <w:r>
        <w:t xml:space="preserve"> stp edged-port enable</w:t>
      </w:r>
    </w:p>
    <w:p w14:paraId="4F93F56A" w14:textId="77777777" w:rsidR="00BA0562" w:rsidRDefault="00BA0562" w:rsidP="006132A9">
      <w:pPr>
        <w:pStyle w:val="TerminalDisplay"/>
      </w:pPr>
      <w:r>
        <w:t>#</w:t>
      </w:r>
    </w:p>
    <w:p w14:paraId="7A3AC7E9" w14:textId="77777777" w:rsidR="00BA0562" w:rsidRDefault="00BA0562" w:rsidP="006132A9">
      <w:pPr>
        <w:pStyle w:val="TerminalDisplay"/>
      </w:pPr>
      <w:r>
        <w:lastRenderedPageBreak/>
        <w:t>interface GigabitEthernet0/0/17</w:t>
      </w:r>
    </w:p>
    <w:p w14:paraId="3C141EC5" w14:textId="77777777" w:rsidR="00BA0562" w:rsidRDefault="00BA0562" w:rsidP="006132A9">
      <w:pPr>
        <w:pStyle w:val="TerminalDisplay"/>
      </w:pPr>
      <w:r>
        <w:t xml:space="preserve"> stp edged-port enable</w:t>
      </w:r>
    </w:p>
    <w:p w14:paraId="6AED3F69" w14:textId="77777777" w:rsidR="00BA0562" w:rsidRDefault="00BA0562" w:rsidP="006132A9">
      <w:pPr>
        <w:pStyle w:val="TerminalDisplay"/>
      </w:pPr>
      <w:r>
        <w:t>#</w:t>
      </w:r>
    </w:p>
    <w:p w14:paraId="2AA682CD" w14:textId="77777777" w:rsidR="00BA0562" w:rsidRDefault="00BA0562" w:rsidP="006132A9">
      <w:pPr>
        <w:pStyle w:val="TerminalDisplay"/>
      </w:pPr>
      <w:r>
        <w:t>interface GigabitEthernet0/0/18</w:t>
      </w:r>
    </w:p>
    <w:p w14:paraId="50F4BC6D" w14:textId="77777777" w:rsidR="00BA0562" w:rsidRDefault="00BA0562" w:rsidP="006132A9">
      <w:pPr>
        <w:pStyle w:val="TerminalDisplay"/>
      </w:pPr>
      <w:r>
        <w:t xml:space="preserve"> stp edged-port enable</w:t>
      </w:r>
    </w:p>
    <w:p w14:paraId="57ED8626" w14:textId="77777777" w:rsidR="00BA0562" w:rsidRDefault="00BA0562" w:rsidP="006132A9">
      <w:pPr>
        <w:pStyle w:val="TerminalDisplay"/>
      </w:pPr>
      <w:r>
        <w:t>#</w:t>
      </w:r>
    </w:p>
    <w:p w14:paraId="4E4056DD" w14:textId="77777777" w:rsidR="00BA0562" w:rsidRDefault="00BA0562" w:rsidP="006132A9">
      <w:pPr>
        <w:pStyle w:val="TerminalDisplay"/>
      </w:pPr>
      <w:r>
        <w:t>interface GigabitEthernet0/0/19</w:t>
      </w:r>
    </w:p>
    <w:p w14:paraId="15514E2E" w14:textId="77777777" w:rsidR="00BA0562" w:rsidRDefault="00BA0562" w:rsidP="006132A9">
      <w:pPr>
        <w:pStyle w:val="TerminalDisplay"/>
      </w:pPr>
      <w:r>
        <w:t xml:space="preserve"> stp edged-port enable</w:t>
      </w:r>
    </w:p>
    <w:p w14:paraId="6B30F1C8" w14:textId="77777777" w:rsidR="00BA0562" w:rsidRDefault="00BA0562" w:rsidP="006132A9">
      <w:pPr>
        <w:pStyle w:val="TerminalDisplay"/>
      </w:pPr>
      <w:r>
        <w:t>#</w:t>
      </w:r>
    </w:p>
    <w:p w14:paraId="4FB872E7" w14:textId="77777777" w:rsidR="00BA0562" w:rsidRDefault="00BA0562" w:rsidP="006132A9">
      <w:pPr>
        <w:pStyle w:val="TerminalDisplay"/>
      </w:pPr>
      <w:r>
        <w:t>interface GigabitEthernet0/0/20</w:t>
      </w:r>
    </w:p>
    <w:p w14:paraId="721CDB76" w14:textId="77777777" w:rsidR="00BA0562" w:rsidRDefault="00BA0562" w:rsidP="006132A9">
      <w:pPr>
        <w:pStyle w:val="TerminalDisplay"/>
      </w:pPr>
      <w:r>
        <w:t xml:space="preserve"> stp edged-port enable</w:t>
      </w:r>
    </w:p>
    <w:p w14:paraId="581C2C03" w14:textId="77777777" w:rsidR="00BA0562" w:rsidRDefault="00BA0562" w:rsidP="006132A9">
      <w:pPr>
        <w:pStyle w:val="TerminalDisplay"/>
      </w:pPr>
      <w:r>
        <w:t>#</w:t>
      </w:r>
    </w:p>
    <w:p w14:paraId="4BD14987" w14:textId="77777777" w:rsidR="00BA0562" w:rsidRDefault="00BA0562" w:rsidP="006132A9">
      <w:pPr>
        <w:pStyle w:val="TerminalDisplay"/>
      </w:pPr>
      <w:r>
        <w:t>interface GigabitEthernet0/0/21</w:t>
      </w:r>
    </w:p>
    <w:p w14:paraId="36FEA319" w14:textId="77777777" w:rsidR="00BA0562" w:rsidRDefault="00BA0562" w:rsidP="006132A9">
      <w:pPr>
        <w:pStyle w:val="TerminalDisplay"/>
      </w:pPr>
      <w:r>
        <w:t xml:space="preserve"> stp edged-port enable                    </w:t>
      </w:r>
    </w:p>
    <w:p w14:paraId="61C3D4DD" w14:textId="77777777" w:rsidR="00BA0562" w:rsidRDefault="00BA0562" w:rsidP="006132A9">
      <w:pPr>
        <w:pStyle w:val="TerminalDisplay"/>
      </w:pPr>
      <w:r>
        <w:t>#</w:t>
      </w:r>
    </w:p>
    <w:p w14:paraId="30CA19DF" w14:textId="77777777" w:rsidR="00BA0562" w:rsidRDefault="00BA0562" w:rsidP="006132A9">
      <w:pPr>
        <w:pStyle w:val="TerminalDisplay"/>
      </w:pPr>
      <w:r>
        <w:t>interface GigabitEthernet0/0/22</w:t>
      </w:r>
    </w:p>
    <w:p w14:paraId="544F55F4" w14:textId="77777777" w:rsidR="00BA0562" w:rsidRDefault="00BA0562" w:rsidP="006132A9">
      <w:pPr>
        <w:pStyle w:val="TerminalDisplay"/>
      </w:pPr>
      <w:r>
        <w:t xml:space="preserve"> stp edged-port enable</w:t>
      </w:r>
    </w:p>
    <w:p w14:paraId="02A15899" w14:textId="77777777" w:rsidR="00BA0562" w:rsidRDefault="00BA0562" w:rsidP="006132A9">
      <w:pPr>
        <w:pStyle w:val="TerminalDisplay"/>
      </w:pPr>
      <w:r>
        <w:t>#</w:t>
      </w:r>
    </w:p>
    <w:p w14:paraId="02D088BA" w14:textId="77777777" w:rsidR="00BA0562" w:rsidRDefault="00BA0562" w:rsidP="006132A9">
      <w:pPr>
        <w:pStyle w:val="TerminalDisplay"/>
      </w:pPr>
      <w:r>
        <w:t>interface GigabitEthernet0/0/23</w:t>
      </w:r>
    </w:p>
    <w:p w14:paraId="151A0252" w14:textId="77777777" w:rsidR="00BA0562" w:rsidRDefault="00BA0562" w:rsidP="006132A9">
      <w:pPr>
        <w:pStyle w:val="TerminalDisplay"/>
      </w:pPr>
      <w:r>
        <w:t xml:space="preserve"> stp edged-port enable</w:t>
      </w:r>
    </w:p>
    <w:p w14:paraId="21D7B77D" w14:textId="77777777" w:rsidR="00BA0562" w:rsidRDefault="00BA0562" w:rsidP="006132A9">
      <w:pPr>
        <w:pStyle w:val="TerminalDisplay"/>
      </w:pPr>
      <w:r>
        <w:t>#</w:t>
      </w:r>
    </w:p>
    <w:p w14:paraId="6BA6EEFF" w14:textId="77777777" w:rsidR="00BA0562" w:rsidRDefault="00BA0562" w:rsidP="006132A9">
      <w:pPr>
        <w:pStyle w:val="TerminalDisplay"/>
      </w:pPr>
      <w:r>
        <w:t>interface GigabitEthernet0/0/24</w:t>
      </w:r>
    </w:p>
    <w:p w14:paraId="7E2BAA4A" w14:textId="77777777" w:rsidR="00BA0562" w:rsidRDefault="00BA0562" w:rsidP="006132A9">
      <w:pPr>
        <w:pStyle w:val="TerminalDisplay"/>
      </w:pPr>
      <w:r>
        <w:t xml:space="preserve"> stp edged-port enable</w:t>
      </w:r>
    </w:p>
    <w:p w14:paraId="6C30CA3F" w14:textId="77777777" w:rsidR="00BA0562" w:rsidRDefault="00BA0562" w:rsidP="006132A9">
      <w:pPr>
        <w:pStyle w:val="TerminalDisplay"/>
      </w:pPr>
      <w:r>
        <w:t>#</w:t>
      </w:r>
    </w:p>
    <w:p w14:paraId="26CBCC59" w14:textId="77777777" w:rsidR="00BA0562" w:rsidRPr="002F40D1" w:rsidRDefault="00BA0562" w:rsidP="006132A9">
      <w:pPr>
        <w:pStyle w:val="TerminalDisplay"/>
      </w:pPr>
      <w:r>
        <w:t>return</w:t>
      </w:r>
    </w:p>
    <w:p w14:paraId="736B36BD" w14:textId="77777777" w:rsidR="00BA0562" w:rsidRDefault="00BA0562" w:rsidP="00621C09">
      <w:r>
        <w:t>Configuration on S4</w:t>
      </w:r>
    </w:p>
    <w:p w14:paraId="731FEAA4" w14:textId="77777777" w:rsidR="00BA0562" w:rsidRDefault="00BA0562" w:rsidP="006132A9">
      <w:pPr>
        <w:pStyle w:val="TerminalDisplay"/>
      </w:pPr>
      <w:r>
        <w:t>#</w:t>
      </w:r>
    </w:p>
    <w:p w14:paraId="2A798AB1" w14:textId="77777777" w:rsidR="00BA0562" w:rsidRDefault="00BA0562" w:rsidP="006132A9">
      <w:pPr>
        <w:pStyle w:val="TerminalDisplay"/>
      </w:pPr>
      <w:r>
        <w:t>sysname S4</w:t>
      </w:r>
    </w:p>
    <w:p w14:paraId="13CA7E8C" w14:textId="77777777" w:rsidR="00BA0562" w:rsidRDefault="00BA0562" w:rsidP="006132A9">
      <w:pPr>
        <w:pStyle w:val="TerminalDisplay"/>
      </w:pPr>
      <w:r>
        <w:t>#</w:t>
      </w:r>
    </w:p>
    <w:p w14:paraId="5A6576F5" w14:textId="77777777" w:rsidR="00BA0562" w:rsidRDefault="00BA0562" w:rsidP="006132A9">
      <w:pPr>
        <w:pStyle w:val="TerminalDisplay"/>
      </w:pPr>
      <w:r>
        <w:t>stp mode rstp</w:t>
      </w:r>
    </w:p>
    <w:p w14:paraId="01917464" w14:textId="77777777" w:rsidR="00BA0562" w:rsidRDefault="00BA0562" w:rsidP="006132A9">
      <w:pPr>
        <w:pStyle w:val="TerminalDisplay"/>
      </w:pPr>
      <w:r>
        <w:t>#</w:t>
      </w:r>
    </w:p>
    <w:p w14:paraId="442ADC92" w14:textId="77777777" w:rsidR="00BA0562" w:rsidRDefault="00BA0562" w:rsidP="006132A9">
      <w:pPr>
        <w:pStyle w:val="TerminalDisplay"/>
      </w:pPr>
      <w:r>
        <w:t>interface GigabitEthernet0/0/1</w:t>
      </w:r>
    </w:p>
    <w:p w14:paraId="3B5CA861" w14:textId="77777777" w:rsidR="00BA0562" w:rsidRDefault="00BA0562" w:rsidP="006132A9">
      <w:pPr>
        <w:pStyle w:val="TerminalDisplay"/>
      </w:pPr>
      <w:r>
        <w:t xml:space="preserve"> stp instance 0 cost 5000</w:t>
      </w:r>
    </w:p>
    <w:p w14:paraId="6CB46049" w14:textId="77777777" w:rsidR="00BA0562" w:rsidRDefault="00BA0562" w:rsidP="006132A9">
      <w:pPr>
        <w:pStyle w:val="TerminalDisplay"/>
      </w:pPr>
      <w:r>
        <w:t xml:space="preserve">#                               </w:t>
      </w:r>
    </w:p>
    <w:p w14:paraId="5EDEC28F" w14:textId="77777777" w:rsidR="00BA0562" w:rsidRPr="002F40D1" w:rsidRDefault="00BA0562" w:rsidP="006132A9">
      <w:pPr>
        <w:pStyle w:val="TerminalDisplay"/>
      </w:pPr>
      <w:r>
        <w:t>return</w:t>
      </w:r>
    </w:p>
    <w:p w14:paraId="22DAD379" w14:textId="77777777" w:rsidR="00BA0562" w:rsidRDefault="00BA0562" w:rsidP="00621C09">
      <w:pPr>
        <w:pStyle w:val="3"/>
      </w:pPr>
      <w:bookmarkStart w:id="80" w:name="_Toc38986968"/>
      <w:r>
        <w:t>Quiz</w:t>
      </w:r>
      <w:bookmarkEnd w:id="80"/>
    </w:p>
    <w:p w14:paraId="3FEF9589" w14:textId="77777777" w:rsidR="00BA0562" w:rsidRDefault="00BA0562" w:rsidP="002075CB">
      <w:pPr>
        <w:pStyle w:val="ItemStep"/>
        <w:outlineLvl w:val="9"/>
      </w:pPr>
      <w:r>
        <w:t>In step 3, if the cost of GigabitEthernet 0/0/14 on S1 is changed to 50000, can the desired result be achieved? Why?</w:t>
      </w:r>
    </w:p>
    <w:p w14:paraId="654874AC" w14:textId="77777777" w:rsidR="00BA0562" w:rsidRDefault="00BA0562" w:rsidP="002075CB">
      <w:pPr>
        <w:pStyle w:val="ItemStep"/>
        <w:outlineLvl w:val="9"/>
      </w:pPr>
      <w:r>
        <w:t>In the current topology, modify the configuration to make GigabitEthernet0/0/11 of S2 the root port.</w:t>
      </w:r>
    </w:p>
    <w:p w14:paraId="27B0C466" w14:textId="77777777" w:rsidR="003844FB" w:rsidRDefault="00BA0562" w:rsidP="002075CB">
      <w:pPr>
        <w:pStyle w:val="ItemStep"/>
        <w:outlineLvl w:val="9"/>
      </w:pPr>
      <w:r>
        <w:t>Can the two links between S1 and S2 be in the forwarding state at the same time? Why?</w:t>
      </w:r>
    </w:p>
    <w:p w14:paraId="436B55B2" w14:textId="77777777" w:rsidR="003844FB" w:rsidRDefault="003844FB">
      <w:pPr>
        <w:topLinePunct w:val="0"/>
        <w:adjustRightInd/>
        <w:snapToGrid/>
        <w:spacing w:before="0" w:after="0" w:line="240" w:lineRule="auto"/>
        <w:ind w:left="0"/>
        <w:rPr>
          <w:rFonts w:cs="Arial"/>
          <w:szCs w:val="21"/>
        </w:rPr>
      </w:pPr>
      <w:r>
        <w:br w:type="page"/>
      </w:r>
    </w:p>
    <w:p w14:paraId="07C362F0" w14:textId="77777777" w:rsidR="00BA0562" w:rsidRDefault="00BA0562" w:rsidP="00621C09">
      <w:pPr>
        <w:pStyle w:val="2"/>
        <w:rPr>
          <w:lang w:eastAsia="zh-CN"/>
        </w:rPr>
      </w:pPr>
      <w:bookmarkStart w:id="81" w:name="_Toc35261163"/>
      <w:bookmarkStart w:id="82" w:name="_Toc38986969"/>
      <w:r>
        <w:lastRenderedPageBreak/>
        <w:t>Lab 3: Ethernet Link Aggregation</w:t>
      </w:r>
      <w:bookmarkEnd w:id="81"/>
      <w:bookmarkEnd w:id="82"/>
    </w:p>
    <w:p w14:paraId="6DB7396C" w14:textId="77777777" w:rsidR="00BA0562" w:rsidRDefault="00BA0562" w:rsidP="00621C09">
      <w:pPr>
        <w:pStyle w:val="3"/>
      </w:pPr>
      <w:bookmarkStart w:id="83" w:name="_Toc38986970"/>
      <w:r>
        <w:t>Introduction</w:t>
      </w:r>
      <w:bookmarkEnd w:id="83"/>
    </w:p>
    <w:p w14:paraId="2922D2D5" w14:textId="77777777" w:rsidR="00BA0562" w:rsidRDefault="00BA0562" w:rsidP="00621C09">
      <w:pPr>
        <w:pStyle w:val="40"/>
        <w:rPr>
          <w:rFonts w:hint="default"/>
        </w:rPr>
      </w:pPr>
      <w:bookmarkStart w:id="84" w:name="_Toc38986971"/>
      <w:r>
        <w:t>About This Lab</w:t>
      </w:r>
      <w:bookmarkEnd w:id="84"/>
    </w:p>
    <w:p w14:paraId="37FEECC0" w14:textId="77777777" w:rsidR="00BA0562" w:rsidRDefault="00BA0562" w:rsidP="00621C09">
      <w:r>
        <w:t>As networks grow in scale, users require Ethernet backbone networks to provide higher bandwidth and availability. In the past, the only way to increase bandwidth was to upgrade the network with high-speed LPUs, which is costly and inflexible.</w:t>
      </w:r>
    </w:p>
    <w:p w14:paraId="49CD6481" w14:textId="77777777" w:rsidR="00BA0562" w:rsidRDefault="00BA0562" w:rsidP="00621C09">
      <w:r>
        <w:t>In contrast, link aggregation increases bandwidth by bundling a group of physical port into a single logical port, without the need to upgrade hardware. In addition, link aggregation provides link backup mechanisms, greatly improving link availability. Link aggregation has the following advantages:</w:t>
      </w:r>
    </w:p>
    <w:p w14:paraId="67959223" w14:textId="77777777" w:rsidR="00BA0562" w:rsidRPr="002C634C" w:rsidRDefault="00BA0562" w:rsidP="00621C09">
      <w:pPr>
        <w:pStyle w:val="ItemList"/>
      </w:pPr>
      <w:r>
        <w:t xml:space="preserve">Improving bandwidth: The maximum bandwidth of a link aggregation group (LAG) is the combined bandwidth of all member links. </w:t>
      </w:r>
    </w:p>
    <w:p w14:paraId="70142A6B" w14:textId="77777777" w:rsidR="00BA0562" w:rsidRDefault="00BA0562" w:rsidP="00621C09">
      <w:pPr>
        <w:pStyle w:val="ItemList"/>
      </w:pPr>
      <w:r>
        <w:t>Improving availability: If a link is faulty, the traffic can be switched to other available member links.</w:t>
      </w:r>
    </w:p>
    <w:p w14:paraId="50AC45AE" w14:textId="77777777" w:rsidR="00BA0562" w:rsidRDefault="00BA0562" w:rsidP="00621C09">
      <w:pPr>
        <w:pStyle w:val="ItemList"/>
      </w:pPr>
      <w:r>
        <w:t>Load balancing: The traffic load can be balanced among the active member links in a LAG.</w:t>
      </w:r>
    </w:p>
    <w:p w14:paraId="7BF9F2F5" w14:textId="77777777" w:rsidR="00BA0562" w:rsidRPr="00815B1B" w:rsidRDefault="00BA0562" w:rsidP="00621C09">
      <w:pPr>
        <w:pStyle w:val="ItemListText"/>
      </w:pPr>
      <w:r>
        <w:t>In this lab activity, you will learn how to configure Ethernet link aggregation in manual and LACP modes.</w:t>
      </w:r>
    </w:p>
    <w:p w14:paraId="3EEA9D89" w14:textId="77777777" w:rsidR="00BA0562" w:rsidRDefault="00BA0562" w:rsidP="00621C09">
      <w:pPr>
        <w:pStyle w:val="40"/>
        <w:rPr>
          <w:rFonts w:hint="default"/>
        </w:rPr>
      </w:pPr>
      <w:bookmarkStart w:id="85" w:name="_Toc38986972"/>
      <w:r>
        <w:t>Objectives</w:t>
      </w:r>
      <w:bookmarkEnd w:id="85"/>
    </w:p>
    <w:p w14:paraId="49AA666A" w14:textId="77777777" w:rsidR="00BA0562" w:rsidRPr="0000387B" w:rsidRDefault="00BA0562" w:rsidP="00621C09">
      <w:r>
        <w:t>Upon completion of this task, you will be able to:</w:t>
      </w:r>
    </w:p>
    <w:p w14:paraId="2927BB96" w14:textId="77777777" w:rsidR="00BA0562" w:rsidRPr="002C634C" w:rsidRDefault="00BA0562" w:rsidP="00621C09">
      <w:pPr>
        <w:pStyle w:val="ItemList"/>
      </w:pPr>
      <w:r>
        <w:t>Learn how to manually configure link aggregation</w:t>
      </w:r>
    </w:p>
    <w:p w14:paraId="7454437A" w14:textId="77777777" w:rsidR="00BA0562" w:rsidRDefault="00BA0562" w:rsidP="00621C09">
      <w:pPr>
        <w:pStyle w:val="ItemList"/>
      </w:pPr>
      <w:r>
        <w:t>Learn how to configure link aggregation in static LACP mode</w:t>
      </w:r>
    </w:p>
    <w:p w14:paraId="5FADA54A" w14:textId="77777777" w:rsidR="00BA0562" w:rsidRDefault="00BA0562" w:rsidP="00621C09">
      <w:pPr>
        <w:pStyle w:val="ItemList"/>
      </w:pPr>
      <w:r>
        <w:t>Learn how to determine active links in static LACP mode</w:t>
      </w:r>
    </w:p>
    <w:p w14:paraId="23AAFF65" w14:textId="77777777" w:rsidR="00BA0562" w:rsidRPr="00815B1B" w:rsidRDefault="00BA0562" w:rsidP="00621C09">
      <w:pPr>
        <w:pStyle w:val="ItemList"/>
      </w:pPr>
      <w:r>
        <w:t>Learn how to configure some static LACP features</w:t>
      </w:r>
    </w:p>
    <w:p w14:paraId="721494AA" w14:textId="77777777" w:rsidR="00BA0562" w:rsidRDefault="00BA0562" w:rsidP="00621C09">
      <w:pPr>
        <w:pStyle w:val="40"/>
        <w:rPr>
          <w:rFonts w:hint="default"/>
        </w:rPr>
      </w:pPr>
      <w:bookmarkStart w:id="86" w:name="_Toc38986973"/>
      <w:r>
        <w:t>Networking Topology</w:t>
      </w:r>
      <w:bookmarkEnd w:id="86"/>
    </w:p>
    <w:p w14:paraId="1A9828D5" w14:textId="77777777" w:rsidR="00BA0562" w:rsidRPr="00697B14" w:rsidRDefault="00BA0562" w:rsidP="00621C09">
      <w:r>
        <w:t>In the spanning tree lab activity, the two links between S1 and S2 cannot be in the data forwarding state at the same time. To make full use of the bandwidth of the two links, you need to configure Ethernet link aggregation between S1 and S2.</w:t>
      </w:r>
    </w:p>
    <w:p w14:paraId="5A633C95" w14:textId="77777777" w:rsidR="00BA0562" w:rsidRDefault="00BA0562" w:rsidP="002075CB">
      <w:pPr>
        <w:pStyle w:val="FigureDescription"/>
        <w:outlineLvl w:val="9"/>
      </w:pPr>
      <w:r>
        <w:t>Lab topology for configuring Ethernet link aggregation</w:t>
      </w:r>
    </w:p>
    <w:p w14:paraId="2C180BBA" w14:textId="77777777" w:rsidR="00BA0562" w:rsidRDefault="00A5717F" w:rsidP="003844FB">
      <w:pPr>
        <w:jc w:val="center"/>
        <w:rPr>
          <w:noProof/>
          <w:lang w:bidi="ne-NP"/>
        </w:rPr>
      </w:pPr>
      <w:r w:rsidRPr="00A023CC">
        <w:rPr>
          <w:noProof/>
        </w:rPr>
        <w:drawing>
          <wp:inline distT="0" distB="0" distL="0" distR="0" wp14:anchorId="462903A7" wp14:editId="2E7DFE07">
            <wp:extent cx="4908550" cy="929005"/>
            <wp:effectExtent l="0" t="0" r="6350" b="4445"/>
            <wp:docPr id="2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908550" cy="929005"/>
                    </a:xfrm>
                    <a:prstGeom prst="rect">
                      <a:avLst/>
                    </a:prstGeom>
                    <a:noFill/>
                    <a:ln>
                      <a:noFill/>
                    </a:ln>
                  </pic:spPr>
                </pic:pic>
              </a:graphicData>
            </a:graphic>
          </wp:inline>
        </w:drawing>
      </w:r>
    </w:p>
    <w:p w14:paraId="3186B21E" w14:textId="77777777" w:rsidR="00621C09" w:rsidRDefault="00621C09" w:rsidP="00621C09"/>
    <w:p w14:paraId="176BF0AF" w14:textId="77777777" w:rsidR="00BA0562" w:rsidRDefault="00BA0562" w:rsidP="00621C09">
      <w:pPr>
        <w:pStyle w:val="3"/>
      </w:pPr>
      <w:bookmarkStart w:id="87" w:name="_Toc38986974"/>
      <w:r>
        <w:lastRenderedPageBreak/>
        <w:t>Lab Configuration</w:t>
      </w:r>
      <w:bookmarkEnd w:id="87"/>
    </w:p>
    <w:p w14:paraId="22FD1D80" w14:textId="77777777" w:rsidR="00BA0562" w:rsidRDefault="00BA0562" w:rsidP="00621C09">
      <w:pPr>
        <w:pStyle w:val="40"/>
        <w:rPr>
          <w:rFonts w:hint="default"/>
        </w:rPr>
      </w:pPr>
      <w:bookmarkStart w:id="88" w:name="_Toc38986975"/>
      <w:r>
        <w:t>Configuration Roadmap</w:t>
      </w:r>
      <w:bookmarkEnd w:id="88"/>
    </w:p>
    <w:p w14:paraId="63618C9E" w14:textId="77777777" w:rsidR="00BA0562" w:rsidRDefault="00BA0562" w:rsidP="002075CB">
      <w:pPr>
        <w:pStyle w:val="ItemStep"/>
        <w:outlineLvl w:val="9"/>
      </w:pPr>
      <w:r>
        <w:t>Configure link aggregation manually.</w:t>
      </w:r>
    </w:p>
    <w:p w14:paraId="305C706D" w14:textId="77777777" w:rsidR="00BA0562" w:rsidRDefault="00BA0562" w:rsidP="002075CB">
      <w:pPr>
        <w:pStyle w:val="ItemStep"/>
        <w:outlineLvl w:val="9"/>
      </w:pPr>
      <w:r>
        <w:t>Configure link aggregation in LACP mode.</w:t>
      </w:r>
    </w:p>
    <w:p w14:paraId="6551D612" w14:textId="77777777" w:rsidR="00BA0562" w:rsidRDefault="00BA0562" w:rsidP="002075CB">
      <w:pPr>
        <w:pStyle w:val="ItemStep"/>
        <w:outlineLvl w:val="9"/>
      </w:pPr>
      <w:r>
        <w:t>Modify parameters to determine active links.</w:t>
      </w:r>
    </w:p>
    <w:p w14:paraId="0F8E4D87" w14:textId="77777777" w:rsidR="00BA0562" w:rsidRPr="00F333B7" w:rsidRDefault="00BA0562" w:rsidP="002075CB">
      <w:pPr>
        <w:pStyle w:val="ItemStep"/>
        <w:outlineLvl w:val="9"/>
      </w:pPr>
      <w:r>
        <w:t>Change the load balancing mode.</w:t>
      </w:r>
    </w:p>
    <w:p w14:paraId="6140F77A" w14:textId="77777777" w:rsidR="00BA0562" w:rsidRDefault="00BA0562" w:rsidP="00621C09">
      <w:pPr>
        <w:pStyle w:val="40"/>
        <w:rPr>
          <w:rFonts w:hint="default"/>
        </w:rPr>
      </w:pPr>
      <w:bookmarkStart w:id="89" w:name="_Toc38986976"/>
      <w:r>
        <w:t>Configuration Procedure</w:t>
      </w:r>
      <w:bookmarkEnd w:id="89"/>
    </w:p>
    <w:p w14:paraId="1462EF72" w14:textId="77777777" w:rsidR="00BA0562" w:rsidRDefault="00BA0562" w:rsidP="002075CB">
      <w:pPr>
        <w:pStyle w:val="Step"/>
        <w:outlineLvl w:val="9"/>
      </w:pPr>
      <w:r>
        <w:t>Configure link aggregation manually.</w:t>
      </w:r>
    </w:p>
    <w:p w14:paraId="3288A003" w14:textId="77777777" w:rsidR="00BA0562" w:rsidRDefault="00BA0562" w:rsidP="00621C09">
      <w:r>
        <w:t># Create an Eth-Trunk.</w:t>
      </w:r>
    </w:p>
    <w:p w14:paraId="3E6F6463" w14:textId="77777777" w:rsidR="00BA0562" w:rsidRDefault="00BA0562" w:rsidP="006132A9">
      <w:pPr>
        <w:pStyle w:val="TerminalDisplay"/>
      </w:pPr>
      <w:r>
        <w:t xml:space="preserve">[S1]interface Eth-Trunk 1 </w:t>
      </w:r>
    </w:p>
    <w:p w14:paraId="526B06E0" w14:textId="77777777" w:rsidR="00BA0562" w:rsidRDefault="00BA0562" w:rsidP="00621C09">
      <w:r>
        <w:t xml:space="preserve">The </w:t>
      </w:r>
      <w:r w:rsidRPr="0000387B">
        <w:rPr>
          <w:b/>
          <w:bCs/>
        </w:rPr>
        <w:t>interface eth-trunk</w:t>
      </w:r>
      <w:r>
        <w:t xml:space="preserve"> command displays the view of an existing Eth-Trunk or creates an Eth-Trunk and displays its view. The number </w:t>
      </w:r>
      <w:r w:rsidRPr="0000387B">
        <w:rPr>
          <w:b/>
          <w:bCs/>
        </w:rPr>
        <w:t>1</w:t>
      </w:r>
      <w:r>
        <w:t xml:space="preserve"> in this example indicates the port number. </w:t>
      </w:r>
    </w:p>
    <w:p w14:paraId="6EF3A234" w14:textId="77777777" w:rsidR="00BA0562" w:rsidRDefault="00BA0562" w:rsidP="006132A9">
      <w:pPr>
        <w:pStyle w:val="TerminalDisplay"/>
      </w:pPr>
      <w:r>
        <w:t>[S2]interface Eth-Trunk 1</w:t>
      </w:r>
    </w:p>
    <w:p w14:paraId="13A29523" w14:textId="77777777" w:rsidR="00BA0562" w:rsidRDefault="00BA0562" w:rsidP="00621C09">
      <w:r>
        <w:t># Configure the link aggregation mode of the Eth-Trunk.</w:t>
      </w:r>
    </w:p>
    <w:p w14:paraId="5F401716" w14:textId="77777777" w:rsidR="00BA0562" w:rsidRDefault="00BA0562" w:rsidP="006132A9">
      <w:pPr>
        <w:pStyle w:val="TerminalDisplay"/>
      </w:pPr>
      <w:r>
        <w:t>[S1-Eth-Trunk1]mode manual load-balance</w:t>
      </w:r>
    </w:p>
    <w:p w14:paraId="38C289C0" w14:textId="77777777" w:rsidR="00BA0562" w:rsidRDefault="00BA0562" w:rsidP="00621C09">
      <w:r>
        <w:t xml:space="preserve">The </w:t>
      </w:r>
      <w:r w:rsidRPr="0000387B">
        <w:rPr>
          <w:b/>
          <w:bCs/>
        </w:rPr>
        <w:t>mode</w:t>
      </w:r>
      <w:r>
        <w:t xml:space="preserve"> command configures the working mode of the Eth-Trunk, which can be LACP or manual load balancing. By default, the manual load balancing mode is used. Therefore, the preceding operation is unnecessary and is provided for demonstration purpose only.</w:t>
      </w:r>
    </w:p>
    <w:p w14:paraId="1A2B4DAA" w14:textId="77777777" w:rsidR="00BA0562" w:rsidRPr="00623E8F" w:rsidRDefault="00BA0562" w:rsidP="00621C09">
      <w:r>
        <w:t># Add a port to the Eth-Trunk.</w:t>
      </w:r>
    </w:p>
    <w:p w14:paraId="0A4F2E1B" w14:textId="77777777" w:rsidR="00BA0562" w:rsidRDefault="00BA0562" w:rsidP="006132A9">
      <w:pPr>
        <w:pStyle w:val="TerminalDisplay"/>
      </w:pPr>
      <w:r>
        <w:t xml:space="preserve">[S1]interface GigabitEthernet 0/0/10 </w:t>
      </w:r>
    </w:p>
    <w:p w14:paraId="1AA86FE4" w14:textId="77777777" w:rsidR="00BA0562" w:rsidRDefault="00BA0562" w:rsidP="006132A9">
      <w:pPr>
        <w:pStyle w:val="TerminalDisplay"/>
      </w:pPr>
      <w:r>
        <w:t xml:space="preserve">[S1-GigabitEthernet0/0/10]eth-trunk 1 </w:t>
      </w:r>
    </w:p>
    <w:p w14:paraId="4AD94C81" w14:textId="77777777" w:rsidR="00BA0562" w:rsidRDefault="00BA0562" w:rsidP="006132A9">
      <w:pPr>
        <w:pStyle w:val="TerminalDisplay"/>
      </w:pPr>
      <w:r>
        <w:t>Info: This operation may take a few seconds. Please wait for a moment...done.</w:t>
      </w:r>
    </w:p>
    <w:p w14:paraId="0D58C011" w14:textId="77777777" w:rsidR="00BA0562" w:rsidRDefault="00BA0562" w:rsidP="006132A9">
      <w:pPr>
        <w:pStyle w:val="TerminalDisplay"/>
      </w:pPr>
      <w:r>
        <w:t>[S1-GigabitEthernet0/0/10]quit</w:t>
      </w:r>
    </w:p>
    <w:p w14:paraId="20CCFF6E" w14:textId="77777777" w:rsidR="00BA0562" w:rsidRDefault="00BA0562" w:rsidP="006132A9">
      <w:pPr>
        <w:pStyle w:val="TerminalDisplay"/>
      </w:pPr>
      <w:r>
        <w:t>[S1]interface GigabitEthernet 0/0/11</w:t>
      </w:r>
    </w:p>
    <w:p w14:paraId="736FDBBA" w14:textId="77777777" w:rsidR="00BA0562" w:rsidRDefault="00BA0562" w:rsidP="006132A9">
      <w:pPr>
        <w:pStyle w:val="TerminalDisplay"/>
      </w:pPr>
      <w:r>
        <w:t>[S1-GigabitEthernet0/0/11]eth-trunk 1</w:t>
      </w:r>
    </w:p>
    <w:p w14:paraId="254D5453" w14:textId="77777777" w:rsidR="00BA0562" w:rsidRDefault="00BA0562" w:rsidP="006132A9">
      <w:pPr>
        <w:pStyle w:val="TerminalDisplay"/>
      </w:pPr>
      <w:r>
        <w:t>Info: This operation may take a few seconds. Please wait for a moment...done.</w:t>
      </w:r>
    </w:p>
    <w:p w14:paraId="22A8C168" w14:textId="77777777" w:rsidR="00BA0562" w:rsidRDefault="00BA0562" w:rsidP="006132A9">
      <w:pPr>
        <w:pStyle w:val="TerminalDisplay"/>
      </w:pPr>
      <w:r>
        <w:t>[S1-GigabitEthernet0/0/11]quit</w:t>
      </w:r>
    </w:p>
    <w:p w14:paraId="3F1070AC" w14:textId="77777777" w:rsidR="00BA0562" w:rsidRDefault="00BA0562" w:rsidP="006132A9">
      <w:pPr>
        <w:pStyle w:val="TerminalDisplay"/>
      </w:pPr>
      <w:r>
        <w:t>[S1]interface GigabitEthernet 0/0/12</w:t>
      </w:r>
    </w:p>
    <w:p w14:paraId="74BF51AB" w14:textId="77777777" w:rsidR="00BA0562" w:rsidRDefault="00BA0562" w:rsidP="006132A9">
      <w:pPr>
        <w:pStyle w:val="TerminalDisplay"/>
      </w:pPr>
      <w:r>
        <w:t>[S1-GigabitEthernet0/0/12]eth-trunk 1</w:t>
      </w:r>
    </w:p>
    <w:p w14:paraId="6AAD0F7E" w14:textId="77777777" w:rsidR="00BA0562" w:rsidRDefault="00BA0562" w:rsidP="006132A9">
      <w:pPr>
        <w:pStyle w:val="TerminalDisplay"/>
      </w:pPr>
      <w:r>
        <w:t>Info: This operation may take a few seconds. Please wait for a moment...done.</w:t>
      </w:r>
    </w:p>
    <w:p w14:paraId="0C385714" w14:textId="77777777" w:rsidR="00BA0562" w:rsidRDefault="00BA0562" w:rsidP="006132A9">
      <w:pPr>
        <w:pStyle w:val="TerminalDisplay"/>
      </w:pPr>
      <w:r>
        <w:t>[S1-GigabitEthernet0/0/12]quit</w:t>
      </w:r>
    </w:p>
    <w:p w14:paraId="687148DE" w14:textId="77777777" w:rsidR="00BA0562" w:rsidRDefault="00BA0562" w:rsidP="00621C09">
      <w:r>
        <w:t xml:space="preserve">You can enter the interface view of an individual port and add it to an Eth-Trunk. You can also run the </w:t>
      </w:r>
      <w:r w:rsidRPr="0000387B">
        <w:rPr>
          <w:b/>
          <w:bCs/>
        </w:rPr>
        <w:t>trunkport</w:t>
      </w:r>
      <w:r>
        <w:t xml:space="preserve"> command in the Eth-Trunk interface view to add multiple ports to the Eth-Trunk.</w:t>
      </w:r>
    </w:p>
    <w:p w14:paraId="5D056C1A" w14:textId="77777777" w:rsidR="00BA0562" w:rsidRDefault="00BA0562" w:rsidP="006132A9">
      <w:pPr>
        <w:pStyle w:val="TerminalDisplay"/>
      </w:pPr>
      <w:r>
        <w:t>[S2]interface Eth-Trunk 1</w:t>
      </w:r>
    </w:p>
    <w:p w14:paraId="3410FA29" w14:textId="77777777" w:rsidR="00BA0562" w:rsidRDefault="00BA0562" w:rsidP="006132A9">
      <w:pPr>
        <w:pStyle w:val="TerminalDisplay"/>
      </w:pPr>
      <w:r>
        <w:t xml:space="preserve">[S2-Eth-Trunk1]trunkport GigabitEthernet 0/0/10 to 0/0/12 </w:t>
      </w:r>
    </w:p>
    <w:p w14:paraId="0A59D323" w14:textId="77777777" w:rsidR="00BA0562" w:rsidRDefault="00BA0562" w:rsidP="006132A9">
      <w:pPr>
        <w:pStyle w:val="TerminalDisplay"/>
      </w:pPr>
      <w:r>
        <w:t>Info: This operation may take a few seconds. Please wait for a moment...done.</w:t>
      </w:r>
    </w:p>
    <w:p w14:paraId="330589D5" w14:textId="77777777" w:rsidR="00BA0562" w:rsidRDefault="00BA0562" w:rsidP="00621C09">
      <w:r>
        <w:lastRenderedPageBreak/>
        <w:t>Note the following points when adding physical ports to an Eth-Trunk:</w:t>
      </w:r>
    </w:p>
    <w:p w14:paraId="768578FB" w14:textId="77777777" w:rsidR="00BA0562" w:rsidRDefault="00BA0562" w:rsidP="00621C09">
      <w:pPr>
        <w:pStyle w:val="ItemList"/>
      </w:pPr>
      <w:r>
        <w:t>An Eth-Trunk contains a maximum of 8 member ports.</w:t>
      </w:r>
    </w:p>
    <w:p w14:paraId="797F35C2" w14:textId="77777777" w:rsidR="00BA0562" w:rsidRDefault="00BA0562" w:rsidP="00621C09">
      <w:pPr>
        <w:pStyle w:val="ItemList"/>
      </w:pPr>
      <w:r>
        <w:t>An Eth-Trunk cannot be added to another Eth-Trunk.</w:t>
      </w:r>
    </w:p>
    <w:p w14:paraId="203E47FE" w14:textId="77777777" w:rsidR="00BA0562" w:rsidRDefault="00BA0562" w:rsidP="00621C09">
      <w:pPr>
        <w:pStyle w:val="ItemList"/>
      </w:pPr>
      <w:r>
        <w:t>An Ethernet port can be added to only one Eth-Trunk. To add an Ethernet port to another Eth-Trunk, delete it from the original one first.</w:t>
      </w:r>
    </w:p>
    <w:p w14:paraId="105CA023" w14:textId="77777777" w:rsidR="00BA0562" w:rsidRDefault="00BA0562" w:rsidP="00621C09">
      <w:pPr>
        <w:pStyle w:val="ItemList"/>
      </w:pPr>
      <w:r>
        <w:t>The remote ports directly connected to the local Eth-Trunk member ports must also be added to an Eth-Trunk; otherwise, the two ends cannot communicate.</w:t>
      </w:r>
    </w:p>
    <w:p w14:paraId="4C780F6B" w14:textId="77777777" w:rsidR="00BA0562" w:rsidRPr="00F7742A" w:rsidRDefault="00BA0562" w:rsidP="00621C09">
      <w:pPr>
        <w:pStyle w:val="ItemList"/>
      </w:pPr>
      <w:r>
        <w:t>Both endpoints of an Eth-Trunk must use the same number of physical ports, port rate, and duplex mode.</w:t>
      </w:r>
    </w:p>
    <w:p w14:paraId="34F45842" w14:textId="77777777" w:rsidR="00BA0562" w:rsidRPr="00623E8F" w:rsidRDefault="00BA0562" w:rsidP="00621C09">
      <w:r>
        <w:t># Display the status of an Eth-Trunk.</w:t>
      </w:r>
    </w:p>
    <w:p w14:paraId="1CEAB465" w14:textId="77777777" w:rsidR="00BA0562" w:rsidRDefault="00BA0562" w:rsidP="006132A9">
      <w:pPr>
        <w:pStyle w:val="TerminalDisplay"/>
      </w:pPr>
      <w:r>
        <w:t>[S1]display eth-trunk 1</w:t>
      </w:r>
    </w:p>
    <w:p w14:paraId="7317470D" w14:textId="77777777" w:rsidR="00BA0562" w:rsidRDefault="00BA0562" w:rsidP="006132A9">
      <w:pPr>
        <w:pStyle w:val="TerminalDisplay"/>
      </w:pPr>
      <w:r>
        <w:t>Eth-Trunk1's state information is:</w:t>
      </w:r>
    </w:p>
    <w:p w14:paraId="5F0DBF0C" w14:textId="2993E160" w:rsidR="00BA0562" w:rsidRDefault="00BA0562" w:rsidP="006132A9">
      <w:pPr>
        <w:pStyle w:val="TerminalDisplay"/>
      </w:pPr>
      <w:r>
        <w:t>WorkingMode:</w:t>
      </w:r>
      <w:r w:rsidRPr="006132A9">
        <w:t xml:space="preserve"> </w:t>
      </w:r>
      <w:r w:rsidRPr="006132A9">
        <w:rPr>
          <w:b/>
          <w:bCs/>
        </w:rPr>
        <w:t>NORMAL</w:t>
      </w:r>
      <w:r>
        <w:t xml:space="preserve">         </w:t>
      </w:r>
      <w:r w:rsidR="00117634">
        <w:tab/>
      </w:r>
      <w:r>
        <w:t xml:space="preserve">Hash arithmetic: According to SIP-XOR-DIP         </w:t>
      </w:r>
    </w:p>
    <w:p w14:paraId="2D671CFB" w14:textId="2939E124" w:rsidR="00BA0562" w:rsidRDefault="00BA0562" w:rsidP="006132A9">
      <w:pPr>
        <w:pStyle w:val="TerminalDisplay"/>
      </w:pPr>
      <w:r>
        <w:t xml:space="preserve">Least Active-linknumber: 1  </w:t>
      </w:r>
      <w:r w:rsidR="0009645D">
        <w:t xml:space="preserve">     </w:t>
      </w:r>
      <w:r>
        <w:t xml:space="preserve"> </w:t>
      </w:r>
      <w:r w:rsidR="00117634">
        <w:tab/>
      </w:r>
      <w:r>
        <w:t xml:space="preserve">Max Bandwidth-affected-linknumber: 32              </w:t>
      </w:r>
    </w:p>
    <w:p w14:paraId="67CF990E" w14:textId="2C7EDD93" w:rsidR="00BA0562" w:rsidRDefault="00BA0562" w:rsidP="006132A9">
      <w:pPr>
        <w:pStyle w:val="TerminalDisplay"/>
      </w:pPr>
      <w:r>
        <w:t xml:space="preserve">Operate status: up          </w:t>
      </w:r>
      <w:r w:rsidR="0009645D">
        <w:t xml:space="preserve">   </w:t>
      </w:r>
      <w:r>
        <w:t xml:space="preserve">  </w:t>
      </w:r>
      <w:r w:rsidR="00117634">
        <w:tab/>
      </w:r>
      <w:r>
        <w:t xml:space="preserve">Number Of Up Port In Trunk: 3                     </w:t>
      </w:r>
    </w:p>
    <w:p w14:paraId="222FA00E" w14:textId="77777777" w:rsidR="00BA0562" w:rsidRDefault="00BA0562" w:rsidP="006132A9">
      <w:pPr>
        <w:pStyle w:val="TerminalDisplay"/>
      </w:pPr>
      <w:r>
        <w:t>--------------------------------------------------------------------------------</w:t>
      </w:r>
    </w:p>
    <w:p w14:paraId="181BF721" w14:textId="77777777" w:rsidR="00BA0562" w:rsidRDefault="00BA0562" w:rsidP="006132A9">
      <w:pPr>
        <w:pStyle w:val="TerminalDisplay"/>
      </w:pPr>
      <w:r>
        <w:t xml:space="preserve">PortName                      Status      Weight </w:t>
      </w:r>
    </w:p>
    <w:p w14:paraId="03E46FC1" w14:textId="6B040EB0" w:rsidR="00BA0562" w:rsidRDefault="00BA0562" w:rsidP="006132A9">
      <w:pPr>
        <w:pStyle w:val="TerminalDisplay"/>
      </w:pPr>
      <w:r>
        <w:t xml:space="preserve">GigabitEthernet0/0/10       </w:t>
      </w:r>
      <w:r w:rsidR="0009645D">
        <w:t xml:space="preserve"> </w:t>
      </w:r>
      <w:r w:rsidR="0039057F">
        <w:t xml:space="preserve">    </w:t>
      </w:r>
      <w:r>
        <w:t xml:space="preserve">Up          1      </w:t>
      </w:r>
    </w:p>
    <w:p w14:paraId="6D9FEC84" w14:textId="1E012168" w:rsidR="00BA0562" w:rsidRDefault="00BA0562" w:rsidP="006132A9">
      <w:pPr>
        <w:pStyle w:val="TerminalDisplay"/>
      </w:pPr>
      <w:r>
        <w:t xml:space="preserve">GigabitEthernet0/0/11       </w:t>
      </w:r>
      <w:r w:rsidR="0009645D">
        <w:t xml:space="preserve"> </w:t>
      </w:r>
      <w:r>
        <w:t xml:space="preserve">    Up          1      </w:t>
      </w:r>
    </w:p>
    <w:p w14:paraId="2B418701" w14:textId="2B6A5887" w:rsidR="00BA0562" w:rsidRDefault="00BA0562" w:rsidP="003844FB">
      <w:pPr>
        <w:pStyle w:val="TerminalDisplay"/>
      </w:pPr>
      <w:r>
        <w:t xml:space="preserve">GigabitEthernet0/0/12     </w:t>
      </w:r>
      <w:r w:rsidR="0009645D">
        <w:t xml:space="preserve">  </w:t>
      </w:r>
      <w:r>
        <w:t xml:space="preserve">     Up          1      </w:t>
      </w:r>
    </w:p>
    <w:p w14:paraId="0BE4FF5E" w14:textId="77777777" w:rsidR="00BA0562" w:rsidRDefault="00BA0562" w:rsidP="002075CB">
      <w:pPr>
        <w:pStyle w:val="Step"/>
        <w:outlineLvl w:val="9"/>
      </w:pPr>
      <w:r>
        <w:t>Configure link aggregation in LACP mode.</w:t>
      </w:r>
    </w:p>
    <w:p w14:paraId="6B256FFE" w14:textId="77777777" w:rsidR="00BA0562" w:rsidRPr="00890DE7" w:rsidRDefault="00BA0562" w:rsidP="00621C09">
      <w:r>
        <w:t># Delete member ports from an Eth-Trunk.</w:t>
      </w:r>
    </w:p>
    <w:p w14:paraId="164661FB" w14:textId="77777777" w:rsidR="00BA0562" w:rsidRDefault="00BA0562" w:rsidP="006132A9">
      <w:pPr>
        <w:pStyle w:val="TerminalDisplay"/>
      </w:pPr>
      <w:r>
        <w:t>[S1]interface Eth-Trunk 1</w:t>
      </w:r>
    </w:p>
    <w:p w14:paraId="252993A8" w14:textId="77777777" w:rsidR="00BA0562" w:rsidRDefault="00BA0562" w:rsidP="006132A9">
      <w:pPr>
        <w:pStyle w:val="TerminalDisplay"/>
      </w:pPr>
      <w:r>
        <w:t>[S1-Eth-Trunk1]undo trunkport GigabitEthernet 0/0/10 to 0/0/12</w:t>
      </w:r>
    </w:p>
    <w:p w14:paraId="471253B8" w14:textId="77777777" w:rsidR="00BA0562" w:rsidRDefault="00BA0562" w:rsidP="006132A9">
      <w:pPr>
        <w:pStyle w:val="TerminalDisplay"/>
      </w:pPr>
      <w:r>
        <w:t>Info: This operation may take a few seconds. Please wait for a moment...done.</w:t>
      </w:r>
    </w:p>
    <w:p w14:paraId="2522A2D2" w14:textId="77777777" w:rsidR="00BA0562" w:rsidRDefault="00BA0562" w:rsidP="003844FB"/>
    <w:p w14:paraId="3CCD181F" w14:textId="77777777" w:rsidR="00BA0562" w:rsidRDefault="00BA0562" w:rsidP="006132A9">
      <w:pPr>
        <w:pStyle w:val="TerminalDisplay"/>
      </w:pPr>
      <w:r>
        <w:t>[S2]interface Eth-Trunk 1</w:t>
      </w:r>
    </w:p>
    <w:p w14:paraId="23234231" w14:textId="77777777" w:rsidR="00BA0562" w:rsidRDefault="00BA0562" w:rsidP="006132A9">
      <w:pPr>
        <w:pStyle w:val="TerminalDisplay"/>
      </w:pPr>
      <w:r>
        <w:t>[S2-Eth-Trunk1]undo trunkport GigabitEthernet 0/0/10 to 0/0/12</w:t>
      </w:r>
    </w:p>
    <w:p w14:paraId="1AAF1EFB" w14:textId="77777777" w:rsidR="00BA0562" w:rsidRDefault="00BA0562" w:rsidP="006132A9">
      <w:pPr>
        <w:pStyle w:val="TerminalDisplay"/>
      </w:pPr>
      <w:r>
        <w:t>Info: This operation may take a few seconds. Please wait for a moment...done.</w:t>
      </w:r>
    </w:p>
    <w:p w14:paraId="4B443A1B" w14:textId="77777777" w:rsidR="00BA0562" w:rsidRDefault="00BA0562" w:rsidP="00621C09">
      <w:r>
        <w:t>Before changing the working mode of an Eth-Trunk, ensure that the Eth-Trunk has no member port.</w:t>
      </w:r>
    </w:p>
    <w:p w14:paraId="1375FD1F" w14:textId="77777777" w:rsidR="00BA0562" w:rsidRDefault="00BA0562" w:rsidP="00621C09">
      <w:r>
        <w:t># Change the aggregation mode.</w:t>
      </w:r>
    </w:p>
    <w:p w14:paraId="307C4389" w14:textId="77777777" w:rsidR="00BA0562" w:rsidRDefault="00BA0562" w:rsidP="006132A9">
      <w:pPr>
        <w:pStyle w:val="TerminalDisplay"/>
      </w:pPr>
      <w:r>
        <w:t>[S1]interface Eth-Trunk 1</w:t>
      </w:r>
    </w:p>
    <w:p w14:paraId="2A37BE3B" w14:textId="77777777" w:rsidR="00BA0562" w:rsidRDefault="00BA0562" w:rsidP="006132A9">
      <w:pPr>
        <w:pStyle w:val="TerminalDisplay"/>
      </w:pPr>
      <w:r>
        <w:t>[S1-Eth-Trunk1]mode lacp</w:t>
      </w:r>
    </w:p>
    <w:p w14:paraId="3789A0A5" w14:textId="77777777" w:rsidR="00BA0562" w:rsidRDefault="00BA0562" w:rsidP="00621C09">
      <w:r>
        <w:t xml:space="preserve">The </w:t>
      </w:r>
      <w:r w:rsidRPr="0000387B">
        <w:rPr>
          <w:b/>
          <w:bCs/>
        </w:rPr>
        <w:t>mode lacp</w:t>
      </w:r>
      <w:r>
        <w:t xml:space="preserve"> command sets the working mode of an Eth-Trunk to LACP.</w:t>
      </w:r>
    </w:p>
    <w:p w14:paraId="35E4B129" w14:textId="77777777" w:rsidR="00BA0562" w:rsidRDefault="00BA0562" w:rsidP="00621C09">
      <w:r>
        <w:t xml:space="preserve">Note: The command is </w:t>
      </w:r>
      <w:r w:rsidRPr="0000387B">
        <w:rPr>
          <w:b/>
          <w:bCs/>
        </w:rPr>
        <w:t>mode lacp-static</w:t>
      </w:r>
      <w:r>
        <w:t xml:space="preserve"> in some versions.</w:t>
      </w:r>
    </w:p>
    <w:p w14:paraId="216D35DB" w14:textId="77777777" w:rsidR="00BA0562" w:rsidRDefault="00BA0562" w:rsidP="006132A9">
      <w:pPr>
        <w:pStyle w:val="TerminalDisplay"/>
      </w:pPr>
      <w:r>
        <w:t>[S2]interface Eth-Trunk 1</w:t>
      </w:r>
    </w:p>
    <w:p w14:paraId="75B7E2BB" w14:textId="77777777" w:rsidR="00BA0562" w:rsidRPr="00623E8F" w:rsidRDefault="00BA0562" w:rsidP="006132A9">
      <w:pPr>
        <w:pStyle w:val="TerminalDisplay"/>
      </w:pPr>
      <w:r>
        <w:t>[S2-Eth-Trunk1]mode lacp</w:t>
      </w:r>
    </w:p>
    <w:p w14:paraId="2A820769" w14:textId="77777777" w:rsidR="00BA0562" w:rsidRDefault="00BA0562" w:rsidP="00621C09">
      <w:r>
        <w:t># Add a port to the Eth-Trunk.</w:t>
      </w:r>
    </w:p>
    <w:p w14:paraId="59631B23" w14:textId="77777777" w:rsidR="00BA0562" w:rsidRDefault="00BA0562" w:rsidP="006132A9">
      <w:pPr>
        <w:pStyle w:val="TerminalDisplay"/>
      </w:pPr>
      <w:r>
        <w:lastRenderedPageBreak/>
        <w:t>[S1]interface Eth-Trunk 1</w:t>
      </w:r>
    </w:p>
    <w:p w14:paraId="4A14FF4E" w14:textId="77777777" w:rsidR="00BA0562" w:rsidRDefault="00BA0562" w:rsidP="006132A9">
      <w:pPr>
        <w:pStyle w:val="TerminalDisplay"/>
      </w:pPr>
      <w:r>
        <w:t>[S1-Eth-Trunk1]trunkport GigabitEthernet 0/0/10 to 0/0/12</w:t>
      </w:r>
    </w:p>
    <w:p w14:paraId="22933B43" w14:textId="77777777" w:rsidR="00BA0562" w:rsidRDefault="00BA0562" w:rsidP="006132A9">
      <w:pPr>
        <w:pStyle w:val="TerminalDisplay"/>
      </w:pPr>
      <w:r>
        <w:t>Info: This operation may take a few seconds. Please wait for a moment...done.</w:t>
      </w:r>
    </w:p>
    <w:p w14:paraId="055550B6" w14:textId="77777777" w:rsidR="00BA0562" w:rsidRDefault="00BA0562" w:rsidP="003844FB"/>
    <w:p w14:paraId="350601A7" w14:textId="77777777" w:rsidR="00BA0562" w:rsidRDefault="00BA0562" w:rsidP="006132A9">
      <w:pPr>
        <w:pStyle w:val="TerminalDisplay"/>
      </w:pPr>
      <w:r>
        <w:t>[S2]interface Eth-Trunk 1</w:t>
      </w:r>
    </w:p>
    <w:p w14:paraId="427A2B99" w14:textId="77777777" w:rsidR="00BA0562" w:rsidRDefault="00BA0562" w:rsidP="006132A9">
      <w:pPr>
        <w:pStyle w:val="TerminalDisplay"/>
      </w:pPr>
      <w:r>
        <w:t>[S2-Eth-Trunk1]trunkport GigabitEthernet 0/0/10 to 0/0/12</w:t>
      </w:r>
    </w:p>
    <w:p w14:paraId="63E774CE" w14:textId="77777777" w:rsidR="00BA0562" w:rsidRDefault="00BA0562" w:rsidP="006132A9">
      <w:pPr>
        <w:pStyle w:val="TerminalDisplay"/>
      </w:pPr>
      <w:r>
        <w:t>Info: This operation may take a few seconds. Please wait for a moment...done.</w:t>
      </w:r>
    </w:p>
    <w:p w14:paraId="4178F613" w14:textId="77777777" w:rsidR="00BA0562" w:rsidRDefault="00BA0562" w:rsidP="00621C09">
      <w:r>
        <w:t># Display the status of the Eth-Trunk.</w:t>
      </w:r>
    </w:p>
    <w:p w14:paraId="58851EAD" w14:textId="77777777" w:rsidR="00BA0562" w:rsidRDefault="00BA0562" w:rsidP="006132A9">
      <w:pPr>
        <w:pStyle w:val="TerminalDisplay"/>
      </w:pPr>
      <w:r>
        <w:t>[S1]display eth-trunk 1</w:t>
      </w:r>
    </w:p>
    <w:p w14:paraId="05F6C2A5" w14:textId="77777777" w:rsidR="00BA0562" w:rsidRDefault="00BA0562" w:rsidP="006132A9">
      <w:pPr>
        <w:pStyle w:val="TerminalDisplay"/>
      </w:pPr>
      <w:r>
        <w:t>Eth-Trunk1's state information is:</w:t>
      </w:r>
    </w:p>
    <w:p w14:paraId="6695E7B7" w14:textId="77777777" w:rsidR="00BA0562" w:rsidRDefault="00BA0562" w:rsidP="006132A9">
      <w:pPr>
        <w:pStyle w:val="TerminalDisplay"/>
      </w:pPr>
      <w:r>
        <w:t>Local:</w:t>
      </w:r>
    </w:p>
    <w:p w14:paraId="1FE74507" w14:textId="1A070C6C" w:rsidR="00BA0562" w:rsidRDefault="00BA0562" w:rsidP="006132A9">
      <w:pPr>
        <w:pStyle w:val="TerminalDisplay"/>
      </w:pPr>
      <w:r>
        <w:t xml:space="preserve">LAG ID: 1                    </w:t>
      </w:r>
      <w:r w:rsidR="00117634">
        <w:tab/>
      </w:r>
      <w:r>
        <w:t>WorkingMode:</w:t>
      </w:r>
      <w:r w:rsidRPr="006132A9">
        <w:rPr>
          <w:b/>
          <w:bCs/>
        </w:rPr>
        <w:t xml:space="preserve"> STATIC </w:t>
      </w:r>
      <w:r>
        <w:t xml:space="preserve">                              </w:t>
      </w:r>
    </w:p>
    <w:p w14:paraId="064FE674" w14:textId="1B7451AB" w:rsidR="00BA0562" w:rsidRDefault="00BA0562" w:rsidP="006132A9">
      <w:pPr>
        <w:pStyle w:val="TerminalDisplay"/>
      </w:pPr>
      <w:r>
        <w:t xml:space="preserve">Preempt Delay: Disabled       </w:t>
      </w:r>
      <w:r w:rsidR="00117634">
        <w:tab/>
      </w:r>
      <w:r>
        <w:t xml:space="preserve">Hash arithmetic: According to SIP-XOR-DIP         </w:t>
      </w:r>
    </w:p>
    <w:p w14:paraId="42489980" w14:textId="586DDD12" w:rsidR="00BA0562" w:rsidRDefault="00BA0562" w:rsidP="006132A9">
      <w:pPr>
        <w:pStyle w:val="TerminalDisplay"/>
      </w:pPr>
      <w:r>
        <w:t xml:space="preserve">System Priority: 32768      </w:t>
      </w:r>
      <w:r w:rsidR="00587539">
        <w:t xml:space="preserve"> </w:t>
      </w:r>
      <w:r>
        <w:t xml:space="preserve">  </w:t>
      </w:r>
      <w:r w:rsidR="00117634">
        <w:tab/>
      </w:r>
      <w:r>
        <w:t xml:space="preserve">System ID: 4c1f-cc33-7359                         </w:t>
      </w:r>
    </w:p>
    <w:p w14:paraId="7635A787" w14:textId="09C6CE1D" w:rsidR="00BA0562" w:rsidRDefault="00BA0562" w:rsidP="006132A9">
      <w:pPr>
        <w:pStyle w:val="TerminalDisplay"/>
      </w:pPr>
      <w:r>
        <w:t xml:space="preserve">Least Active-linknumber: 1  </w:t>
      </w:r>
      <w:r w:rsidR="00587539">
        <w:t xml:space="preserve"> </w:t>
      </w:r>
      <w:r>
        <w:t xml:space="preserve">  </w:t>
      </w:r>
      <w:r w:rsidR="00117634">
        <w:tab/>
      </w:r>
      <w:r>
        <w:t xml:space="preserve">Max Active-linknumber: 8                          </w:t>
      </w:r>
    </w:p>
    <w:p w14:paraId="0368D2B1" w14:textId="2ADDE875" w:rsidR="00BA0562" w:rsidRDefault="00BA0562" w:rsidP="006132A9">
      <w:pPr>
        <w:pStyle w:val="TerminalDisplay"/>
      </w:pPr>
      <w:r>
        <w:t xml:space="preserve">Operate status: up            </w:t>
      </w:r>
      <w:r w:rsidR="00117634">
        <w:tab/>
      </w:r>
      <w:r>
        <w:t xml:space="preserve">Number Of Up Port In Trunk: 3                     </w:t>
      </w:r>
    </w:p>
    <w:p w14:paraId="67679276" w14:textId="77777777" w:rsidR="00BA0562" w:rsidRDefault="00BA0562" w:rsidP="006132A9">
      <w:pPr>
        <w:pStyle w:val="TerminalDisplay"/>
      </w:pPr>
      <w:r>
        <w:t>--------------------------------------------------------------------------------</w:t>
      </w:r>
    </w:p>
    <w:p w14:paraId="0B6AA19F" w14:textId="77777777" w:rsidR="00BA0562" w:rsidRDefault="00BA0562" w:rsidP="006132A9">
      <w:pPr>
        <w:pStyle w:val="TerminalDisplay"/>
      </w:pPr>
      <w:r>
        <w:t>ActorPortName          Status   PortType  PortPri PortNo PortKey PortState Weight</w:t>
      </w:r>
    </w:p>
    <w:p w14:paraId="14C701B1" w14:textId="77777777" w:rsidR="00BA0562" w:rsidRDefault="00BA0562" w:rsidP="006132A9">
      <w:pPr>
        <w:pStyle w:val="TerminalDisplay"/>
      </w:pPr>
      <w:r>
        <w:t xml:space="preserve">GigabitEthernet0/0/10   </w:t>
      </w:r>
      <w:r w:rsidRPr="006132A9">
        <w:rPr>
          <w:b/>
          <w:bCs/>
        </w:rPr>
        <w:t>Selected</w:t>
      </w:r>
      <w:r>
        <w:t xml:space="preserve">  1GE      32768   11     305     10111100  1     </w:t>
      </w:r>
    </w:p>
    <w:p w14:paraId="3198AE3B" w14:textId="77777777" w:rsidR="00BA0562" w:rsidRDefault="00BA0562" w:rsidP="006132A9">
      <w:pPr>
        <w:pStyle w:val="TerminalDisplay"/>
      </w:pPr>
      <w:r>
        <w:t xml:space="preserve">GigabitEthernet0/0/11   </w:t>
      </w:r>
      <w:r w:rsidRPr="006132A9">
        <w:rPr>
          <w:b/>
          <w:bCs/>
        </w:rPr>
        <w:t>Selected</w:t>
      </w:r>
      <w:r>
        <w:t xml:space="preserve">  1GE      32768   12     305     10111100  1     </w:t>
      </w:r>
    </w:p>
    <w:p w14:paraId="4960D97C" w14:textId="77777777" w:rsidR="00BA0562" w:rsidRDefault="00BA0562" w:rsidP="006132A9">
      <w:pPr>
        <w:pStyle w:val="TerminalDisplay"/>
      </w:pPr>
      <w:r>
        <w:t xml:space="preserve">GigabitEthernet0/0/12   </w:t>
      </w:r>
      <w:r w:rsidRPr="006132A9">
        <w:rPr>
          <w:b/>
          <w:bCs/>
        </w:rPr>
        <w:t>Selected</w:t>
      </w:r>
      <w:r>
        <w:t xml:space="preserve">  1GE      32768   13     305     10111100  1     </w:t>
      </w:r>
    </w:p>
    <w:p w14:paraId="238451E6" w14:textId="77777777" w:rsidR="00BA0562" w:rsidRDefault="00BA0562" w:rsidP="006132A9">
      <w:pPr>
        <w:pStyle w:val="TerminalDisplay"/>
      </w:pPr>
    </w:p>
    <w:p w14:paraId="2646B4F4" w14:textId="77777777" w:rsidR="00BA0562" w:rsidRDefault="00BA0562" w:rsidP="006132A9">
      <w:pPr>
        <w:pStyle w:val="TerminalDisplay"/>
      </w:pPr>
      <w:r>
        <w:t>Partner:</w:t>
      </w:r>
    </w:p>
    <w:p w14:paraId="0198CAAA" w14:textId="77777777" w:rsidR="00BA0562" w:rsidRDefault="00BA0562" w:rsidP="006132A9">
      <w:pPr>
        <w:pStyle w:val="TerminalDisplay"/>
      </w:pPr>
      <w:r>
        <w:t>--------------------------------------------------------------------------------</w:t>
      </w:r>
    </w:p>
    <w:p w14:paraId="5DA37CF3" w14:textId="34C73242" w:rsidR="00BA0562" w:rsidRDefault="00BA0562" w:rsidP="006132A9">
      <w:pPr>
        <w:pStyle w:val="TerminalDisplay"/>
      </w:pPr>
      <w:r>
        <w:t xml:space="preserve">ActorPortName         SysPri    </w:t>
      </w:r>
      <w:r w:rsidR="00117634">
        <w:tab/>
      </w:r>
      <w:r>
        <w:t xml:space="preserve">SystemID     </w:t>
      </w:r>
      <w:r w:rsidR="00117634">
        <w:tab/>
      </w:r>
      <w:r>
        <w:t>PortPri  PortNo PortKey   PortState</w:t>
      </w:r>
    </w:p>
    <w:p w14:paraId="63FD6206" w14:textId="3988A2ED" w:rsidR="00BA0562" w:rsidRDefault="00BA0562" w:rsidP="006132A9">
      <w:pPr>
        <w:pStyle w:val="TerminalDisplay"/>
      </w:pPr>
      <w:r>
        <w:t xml:space="preserve">GigabitEthernet0/0/10   32768     4c1f-ccc1-4a02  </w:t>
      </w:r>
      <w:r w:rsidR="00117634">
        <w:tab/>
      </w:r>
      <w:r>
        <w:t>32768    11     305     10111100</w:t>
      </w:r>
    </w:p>
    <w:p w14:paraId="0AA66D21" w14:textId="1135BD99" w:rsidR="00BA0562" w:rsidRDefault="00BA0562" w:rsidP="006132A9">
      <w:pPr>
        <w:pStyle w:val="TerminalDisplay"/>
      </w:pPr>
      <w:r>
        <w:t xml:space="preserve">GigabitEthernet0/0/11   32768     4c1f-ccc1-4a02 </w:t>
      </w:r>
      <w:r w:rsidR="00117634">
        <w:tab/>
      </w:r>
      <w:r>
        <w:t>32768    12     305     10111100</w:t>
      </w:r>
    </w:p>
    <w:p w14:paraId="2DB54283" w14:textId="55B75812" w:rsidR="00BA0562" w:rsidRDefault="00BA0562" w:rsidP="003844FB">
      <w:pPr>
        <w:pStyle w:val="TerminalDisplay"/>
      </w:pPr>
      <w:r>
        <w:t xml:space="preserve">GigabitEthernet0/0/12   32768     4c1f-ccc1-4a02  </w:t>
      </w:r>
      <w:r w:rsidR="00117634">
        <w:tab/>
      </w:r>
      <w:r>
        <w:t>32768    13     305     10111100</w:t>
      </w:r>
      <w:r>
        <w:rPr>
          <w:rFonts w:hint="eastAsia"/>
        </w:rPr>
        <w:t xml:space="preserve">   </w:t>
      </w:r>
    </w:p>
    <w:p w14:paraId="1DC565EC" w14:textId="77777777" w:rsidR="00BA0562" w:rsidRDefault="00BA0562" w:rsidP="002075CB">
      <w:pPr>
        <w:pStyle w:val="Step"/>
        <w:outlineLvl w:val="9"/>
      </w:pPr>
      <w:r>
        <w:t>In normal cases, only GigabitEthernet0/0/11 and GigabitEthernet0/0/12 need to be in the forwarding state, and GigabitEthernet0/0/10 is used as the backup. When the number of active ports falls bellow 2, the Eth-Trunk is shut down.</w:t>
      </w:r>
    </w:p>
    <w:p w14:paraId="38E3C967" w14:textId="77777777" w:rsidR="00BA0562" w:rsidRDefault="00BA0562" w:rsidP="00621C09">
      <w:r>
        <w:t># Set the LACP priority of S1 to make S1 an active device.</w:t>
      </w:r>
    </w:p>
    <w:p w14:paraId="15B256E0" w14:textId="77777777" w:rsidR="00BA0562" w:rsidRPr="000C5E89" w:rsidRDefault="00BA0562" w:rsidP="006132A9">
      <w:pPr>
        <w:pStyle w:val="TerminalDisplay"/>
      </w:pPr>
      <w:r>
        <w:t xml:space="preserve">[S1]lacp priority 100 </w:t>
      </w:r>
    </w:p>
    <w:p w14:paraId="75BB9CC6" w14:textId="77777777" w:rsidR="00BA0562" w:rsidRDefault="00BA0562" w:rsidP="00621C09">
      <w:r>
        <w:t># Configure port priorities so that GigabitEthernet0/0/11 and GigabitEthernet0/0/12 can have a higher priority.</w:t>
      </w:r>
    </w:p>
    <w:p w14:paraId="397A4A1F" w14:textId="77777777" w:rsidR="00BA0562" w:rsidRDefault="00BA0562" w:rsidP="006132A9">
      <w:pPr>
        <w:pStyle w:val="TerminalDisplay"/>
      </w:pPr>
      <w:r>
        <w:t xml:space="preserve">[S1]interface GigabitEthernet 0/0/10 </w:t>
      </w:r>
    </w:p>
    <w:p w14:paraId="237A5A36" w14:textId="77777777" w:rsidR="00BA0562" w:rsidRDefault="00BA0562" w:rsidP="006132A9">
      <w:pPr>
        <w:pStyle w:val="TerminalDisplay"/>
      </w:pPr>
      <w:r>
        <w:t>[S1-GigabitEthernet0/0/10]lacp priority 40000</w:t>
      </w:r>
    </w:p>
    <w:p w14:paraId="27E38004" w14:textId="77777777" w:rsidR="00BA0562" w:rsidRDefault="00BA0562" w:rsidP="00621C09">
      <w:r>
        <w:t>Link Aggregation Control Protocol data units (LACPDUs) are sent and received by both endpoints of a link aggregation group in LACP mode.</w:t>
      </w:r>
    </w:p>
    <w:p w14:paraId="5DB2EE58" w14:textId="77777777" w:rsidR="00BA0562" w:rsidRDefault="00BA0562" w:rsidP="00621C09">
      <w:r>
        <w:t>First, the actor is elected.</w:t>
      </w:r>
    </w:p>
    <w:p w14:paraId="346E9E74" w14:textId="77777777" w:rsidR="00BA0562" w:rsidRPr="00AD5A75" w:rsidRDefault="00BA0562" w:rsidP="002075CB">
      <w:pPr>
        <w:pStyle w:val="ItemStep"/>
        <w:outlineLvl w:val="9"/>
      </w:pPr>
      <w:r>
        <w:t>The system priority field is compared. The default priority value is 32768, and a lower value indicates a higher priority. The endpoint with a higher priority is elected as the LACP actor.</w:t>
      </w:r>
    </w:p>
    <w:p w14:paraId="12C1A4FB" w14:textId="77777777" w:rsidR="00BA0562" w:rsidRPr="00AD5A75" w:rsidRDefault="00BA0562" w:rsidP="002075CB">
      <w:pPr>
        <w:pStyle w:val="ItemStep"/>
        <w:outlineLvl w:val="9"/>
      </w:pPr>
      <w:r>
        <w:lastRenderedPageBreak/>
        <w:t>If there is a tie in priority, the endpoint with a smaller MAC address becomes the actor.</w:t>
      </w:r>
    </w:p>
    <w:p w14:paraId="29E2E6AF" w14:textId="77777777" w:rsidR="00BA0562" w:rsidRPr="00AD5A75" w:rsidRDefault="00BA0562" w:rsidP="00621C09">
      <w:r>
        <w:t>After the actor is elected, the devices at both ends select active ports according to the port priority settings on the actor.</w:t>
      </w:r>
    </w:p>
    <w:p w14:paraId="00B89594" w14:textId="77777777" w:rsidR="00BA0562" w:rsidRDefault="00BA0562" w:rsidP="00621C09">
      <w:r>
        <w:t># Set the upper and lower thresholds of active ports.</w:t>
      </w:r>
    </w:p>
    <w:p w14:paraId="444F059D" w14:textId="77777777" w:rsidR="00BA0562" w:rsidRDefault="00BA0562" w:rsidP="006132A9">
      <w:pPr>
        <w:pStyle w:val="TerminalDisplay"/>
      </w:pPr>
      <w:r>
        <w:t>[S1]interface Eth-Trunk 1</w:t>
      </w:r>
    </w:p>
    <w:p w14:paraId="26973061" w14:textId="77777777" w:rsidR="00BA0562" w:rsidRDefault="00BA0562" w:rsidP="006132A9">
      <w:pPr>
        <w:pStyle w:val="TerminalDisplay"/>
      </w:pPr>
      <w:r>
        <w:t>[S1-Eth-Trunk1]max active-linknumber 2</w:t>
      </w:r>
    </w:p>
    <w:p w14:paraId="1127BE1A" w14:textId="77777777" w:rsidR="00BA0562" w:rsidRDefault="00BA0562" w:rsidP="006132A9">
      <w:pPr>
        <w:pStyle w:val="TerminalDisplay"/>
      </w:pPr>
      <w:r>
        <w:t>[S1-Eth-Trunk1]least active-linknumber 2</w:t>
      </w:r>
    </w:p>
    <w:p w14:paraId="3CB49C26" w14:textId="77777777" w:rsidR="00BA0562" w:rsidRDefault="00BA0562" w:rsidP="00621C09">
      <w:r>
        <w:t>The bandwidth and status of an Eth-Trunk depend on the number of active ports. The bandwidth of an Eth-Trunk is the total bandwidth of all member ports in Up state. You can set the following thresholds to stabilize an Eth-Trunk's status and bandwidth as well as reduce the impact brought by frequent changes of member link status.</w:t>
      </w:r>
    </w:p>
    <w:p w14:paraId="77D73A30" w14:textId="77777777" w:rsidR="00BA0562" w:rsidRDefault="00BA0562" w:rsidP="00621C09">
      <w:pPr>
        <w:pStyle w:val="ItemList"/>
      </w:pPr>
      <w:r>
        <w:t xml:space="preserve">Lower threshold: When the number of active ports falls below this threshold, the Eth-Trunk goes Down. This threshold determines the minimum bandwidth of an Eth-Trunk and is configured using the </w:t>
      </w:r>
      <w:r>
        <w:rPr>
          <w:b/>
        </w:rPr>
        <w:t>least active-linknumber</w:t>
      </w:r>
      <w:r>
        <w:t xml:space="preserve"> command.</w:t>
      </w:r>
    </w:p>
    <w:p w14:paraId="16E04238" w14:textId="77777777" w:rsidR="00BA0562" w:rsidRDefault="00BA0562" w:rsidP="00621C09">
      <w:pPr>
        <w:pStyle w:val="ItemList"/>
      </w:pPr>
      <w:r>
        <w:t xml:space="preserve">Upper threshold: When the number of active ports reaches this threshold, the bandwidth of the Eth-Trunk will not increase even if more member links go Up. The upper threshold ensures network availability and is configured using the </w:t>
      </w:r>
      <w:r>
        <w:rPr>
          <w:b/>
        </w:rPr>
        <w:t>max active-linknumber</w:t>
      </w:r>
      <w:r>
        <w:t xml:space="preserve"> command.</w:t>
      </w:r>
    </w:p>
    <w:p w14:paraId="34591EB5" w14:textId="77777777" w:rsidR="00BA0562" w:rsidRDefault="00BA0562" w:rsidP="00621C09">
      <w:r>
        <w:t># Enable the preemption function.</w:t>
      </w:r>
    </w:p>
    <w:p w14:paraId="59FBE0B7" w14:textId="77777777" w:rsidR="00BA0562" w:rsidRDefault="00BA0562" w:rsidP="006132A9">
      <w:pPr>
        <w:pStyle w:val="TerminalDisplay"/>
      </w:pPr>
      <w:r>
        <w:t>[S1]interface Eth-Trunk 1</w:t>
      </w:r>
    </w:p>
    <w:p w14:paraId="2EE8B9F4" w14:textId="77777777" w:rsidR="00BA0562" w:rsidRDefault="00BA0562" w:rsidP="006132A9">
      <w:pPr>
        <w:pStyle w:val="TerminalDisplay"/>
      </w:pPr>
      <w:r>
        <w:t>[S1-Eth-Trunk1]lacp preempt enable</w:t>
      </w:r>
    </w:p>
    <w:p w14:paraId="31328794" w14:textId="77777777" w:rsidR="00BA0562" w:rsidRDefault="00BA0562" w:rsidP="00621C09">
      <w:r>
        <w:t xml:space="preserve">In LACP mode, when an active link fails, the system selects the backup link with the highest priority to replace the faulty one. If the faulty link is recovered and has a higher priority than the backup link, the recovered link can restore the active status if preemption is enabled. The </w:t>
      </w:r>
      <w:r w:rsidRPr="0000387B">
        <w:rPr>
          <w:b/>
          <w:bCs/>
        </w:rPr>
        <w:t>lacp preempt enable</w:t>
      </w:r>
      <w:r>
        <w:t xml:space="preserve"> command enables LACP preemption. By default, this function is disabled.</w:t>
      </w:r>
    </w:p>
    <w:p w14:paraId="7A880C9B" w14:textId="77777777" w:rsidR="00BA0562" w:rsidRDefault="00BA0562" w:rsidP="00621C09">
      <w:r>
        <w:t># Display the status of the current Eth-Trunk.</w:t>
      </w:r>
    </w:p>
    <w:p w14:paraId="5058A053" w14:textId="77777777" w:rsidR="00BA0562" w:rsidRDefault="00BA0562" w:rsidP="006132A9">
      <w:pPr>
        <w:pStyle w:val="TerminalDisplay"/>
      </w:pPr>
      <w:r>
        <w:t>[S1]display eth-trunk 1</w:t>
      </w:r>
    </w:p>
    <w:p w14:paraId="730B8078" w14:textId="77777777" w:rsidR="00BA0562" w:rsidRDefault="00BA0562" w:rsidP="006132A9">
      <w:pPr>
        <w:pStyle w:val="TerminalDisplay"/>
      </w:pPr>
      <w:r>
        <w:t>Eth-Trunk1's state information is:</w:t>
      </w:r>
    </w:p>
    <w:p w14:paraId="1B4C6026" w14:textId="77777777" w:rsidR="00BA0562" w:rsidRDefault="00BA0562" w:rsidP="006132A9">
      <w:pPr>
        <w:pStyle w:val="TerminalDisplay"/>
      </w:pPr>
      <w:r>
        <w:t>Local:</w:t>
      </w:r>
    </w:p>
    <w:p w14:paraId="5C1162A7" w14:textId="2F619265" w:rsidR="00BA0562" w:rsidRDefault="00BA0562" w:rsidP="006132A9">
      <w:pPr>
        <w:pStyle w:val="TerminalDisplay"/>
      </w:pPr>
      <w:r>
        <w:t xml:space="preserve">LAG ID: 1                    </w:t>
      </w:r>
      <w:r w:rsidR="00117634">
        <w:tab/>
      </w:r>
      <w:r>
        <w:t xml:space="preserve">WorkingMode: STATIC                               </w:t>
      </w:r>
    </w:p>
    <w:p w14:paraId="22027A22" w14:textId="571DDAD9" w:rsidR="00BA0562" w:rsidRDefault="00BA0562" w:rsidP="006132A9">
      <w:pPr>
        <w:pStyle w:val="TerminalDisplay"/>
      </w:pPr>
      <w:r>
        <w:t xml:space="preserve">Preempt Delay Time: 30        </w:t>
      </w:r>
      <w:r w:rsidR="00117634">
        <w:tab/>
      </w:r>
      <w:r>
        <w:t xml:space="preserve">Hash arithmetic: According to SIP-XOR-DIP         </w:t>
      </w:r>
    </w:p>
    <w:p w14:paraId="54143F8B" w14:textId="58DFDC0D" w:rsidR="00BA0562" w:rsidRDefault="00BA0562" w:rsidP="006132A9">
      <w:pPr>
        <w:pStyle w:val="TerminalDisplay"/>
      </w:pPr>
      <w:r>
        <w:t xml:space="preserve">System Priority: 100         </w:t>
      </w:r>
      <w:r w:rsidR="009C0538">
        <w:t xml:space="preserve"> </w:t>
      </w:r>
      <w:r>
        <w:t xml:space="preserve"> </w:t>
      </w:r>
      <w:r w:rsidR="00117634">
        <w:tab/>
      </w:r>
      <w:r>
        <w:t xml:space="preserve">System ID: 4c1f-cc33-7359                         </w:t>
      </w:r>
    </w:p>
    <w:p w14:paraId="27D6A57E" w14:textId="1F09C2E7" w:rsidR="00BA0562" w:rsidRPr="006132A9" w:rsidRDefault="00BA0562" w:rsidP="006132A9">
      <w:pPr>
        <w:pStyle w:val="TerminalDisplay"/>
      </w:pPr>
      <w:r w:rsidRPr="006132A9">
        <w:t xml:space="preserve">Least Active-linknumber: 2 </w:t>
      </w:r>
      <w:r w:rsidR="009C0538">
        <w:t xml:space="preserve"> </w:t>
      </w:r>
      <w:r w:rsidRPr="006132A9">
        <w:t xml:space="preserve">   </w:t>
      </w:r>
      <w:r w:rsidR="00117634">
        <w:tab/>
      </w:r>
      <w:r w:rsidRPr="006132A9">
        <w:t xml:space="preserve">Max Active-linknumber: 2                          </w:t>
      </w:r>
    </w:p>
    <w:p w14:paraId="70979F1F" w14:textId="5486EC23" w:rsidR="00BA0562" w:rsidRDefault="00BA0562" w:rsidP="006132A9">
      <w:pPr>
        <w:pStyle w:val="TerminalDisplay"/>
      </w:pPr>
      <w:r>
        <w:t xml:space="preserve">Operate status: up            </w:t>
      </w:r>
      <w:r w:rsidR="00117634">
        <w:tab/>
      </w:r>
      <w:r>
        <w:t xml:space="preserve">Number Of Up Port In Trunk: 2                     </w:t>
      </w:r>
    </w:p>
    <w:p w14:paraId="03C06BFD" w14:textId="77777777" w:rsidR="00BA0562" w:rsidRDefault="00BA0562" w:rsidP="006132A9">
      <w:pPr>
        <w:pStyle w:val="TerminalDisplay"/>
      </w:pPr>
      <w:r>
        <w:t>--------------------------------------------------------------------------------</w:t>
      </w:r>
    </w:p>
    <w:p w14:paraId="07FB88FA" w14:textId="7BCB77BE" w:rsidR="00BA0562" w:rsidRDefault="00BA0562" w:rsidP="006132A9">
      <w:pPr>
        <w:pStyle w:val="TerminalDisplay"/>
      </w:pPr>
      <w:r>
        <w:t xml:space="preserve">ActorPortName        </w:t>
      </w:r>
      <w:r w:rsidR="00117634">
        <w:tab/>
      </w:r>
      <w:r>
        <w:t xml:space="preserve">Status    PortType  </w:t>
      </w:r>
      <w:r w:rsidR="00117634">
        <w:tab/>
      </w:r>
      <w:r>
        <w:t xml:space="preserve">PortPri  PortNo  PortKey  </w:t>
      </w:r>
      <w:r w:rsidR="00117634">
        <w:tab/>
      </w:r>
      <w:r>
        <w:t>PortState  Weight</w:t>
      </w:r>
    </w:p>
    <w:p w14:paraId="57C29DE9" w14:textId="78FEA8BE" w:rsidR="00BA0562" w:rsidRDefault="00BA0562" w:rsidP="006132A9">
      <w:pPr>
        <w:pStyle w:val="TerminalDisplay"/>
      </w:pPr>
      <w:r>
        <w:t xml:space="preserve">GigabitEthernet0/0/10   </w:t>
      </w:r>
      <w:r w:rsidR="00117634">
        <w:tab/>
      </w:r>
      <w:r w:rsidRPr="006132A9">
        <w:rPr>
          <w:b/>
          <w:bCs/>
        </w:rPr>
        <w:t>Unselect</w:t>
      </w:r>
      <w:r>
        <w:t xml:space="preserve">  1GE      </w:t>
      </w:r>
      <w:r w:rsidR="00117634">
        <w:tab/>
      </w:r>
      <w:r>
        <w:t xml:space="preserve">40000    11      305      10100000  1     </w:t>
      </w:r>
    </w:p>
    <w:p w14:paraId="6030CB3C" w14:textId="63053716" w:rsidR="00BA0562" w:rsidRDefault="00BA0562" w:rsidP="006132A9">
      <w:pPr>
        <w:pStyle w:val="TerminalDisplay"/>
      </w:pPr>
      <w:r>
        <w:t xml:space="preserve">GigabitEthernet0/0/11   </w:t>
      </w:r>
      <w:r w:rsidR="00117634">
        <w:tab/>
      </w:r>
      <w:r w:rsidRPr="006132A9">
        <w:rPr>
          <w:b/>
          <w:bCs/>
        </w:rPr>
        <w:t>Selected</w:t>
      </w:r>
      <w:r>
        <w:t xml:space="preserve">  1GE     </w:t>
      </w:r>
      <w:r w:rsidR="00117634">
        <w:tab/>
      </w:r>
      <w:r>
        <w:t xml:space="preserve">32768    12      305      10111100  1     </w:t>
      </w:r>
    </w:p>
    <w:p w14:paraId="4AF1A399" w14:textId="5A1F2C98" w:rsidR="00BA0562" w:rsidRDefault="00BA0562" w:rsidP="006132A9">
      <w:pPr>
        <w:pStyle w:val="TerminalDisplay"/>
      </w:pPr>
      <w:r>
        <w:t xml:space="preserve">GigabitEthernet0/0/12   </w:t>
      </w:r>
      <w:r w:rsidR="00117634">
        <w:tab/>
      </w:r>
      <w:r w:rsidRPr="006132A9">
        <w:rPr>
          <w:b/>
          <w:bCs/>
        </w:rPr>
        <w:t>Selected</w:t>
      </w:r>
      <w:r>
        <w:t xml:space="preserve">  1GE     </w:t>
      </w:r>
      <w:r w:rsidR="00117634">
        <w:tab/>
      </w:r>
      <w:r>
        <w:t xml:space="preserve">32768    13      305      10111100  1     </w:t>
      </w:r>
    </w:p>
    <w:p w14:paraId="331E0684" w14:textId="77777777" w:rsidR="00BA0562" w:rsidRDefault="00BA0562" w:rsidP="006132A9">
      <w:pPr>
        <w:pStyle w:val="TerminalDisplay"/>
      </w:pPr>
    </w:p>
    <w:p w14:paraId="21ECB8F1" w14:textId="77777777" w:rsidR="00BA0562" w:rsidRDefault="00BA0562" w:rsidP="006132A9">
      <w:pPr>
        <w:pStyle w:val="TerminalDisplay"/>
      </w:pPr>
      <w:r>
        <w:lastRenderedPageBreak/>
        <w:t>Partner:</w:t>
      </w:r>
    </w:p>
    <w:p w14:paraId="117FB7DE" w14:textId="77777777" w:rsidR="00BA0562" w:rsidRDefault="00BA0562" w:rsidP="006132A9">
      <w:pPr>
        <w:pStyle w:val="TerminalDisplay"/>
      </w:pPr>
      <w:r>
        <w:t>--------------------------------------------------------------------------------</w:t>
      </w:r>
    </w:p>
    <w:p w14:paraId="6BBD699B" w14:textId="21EE6A5E" w:rsidR="00BA0562" w:rsidRDefault="00BA0562" w:rsidP="006132A9">
      <w:pPr>
        <w:pStyle w:val="TerminalDisplay"/>
      </w:pPr>
      <w:r>
        <w:t xml:space="preserve">ActorPortName        SysPri    </w:t>
      </w:r>
      <w:r w:rsidR="00117634">
        <w:tab/>
      </w:r>
      <w:r w:rsidR="00117634">
        <w:tab/>
      </w:r>
      <w:r>
        <w:t xml:space="preserve">SystemID      </w:t>
      </w:r>
      <w:r w:rsidR="00117634">
        <w:tab/>
      </w:r>
      <w:r>
        <w:t>PortPri  PortNo  PortKey  PortState</w:t>
      </w:r>
    </w:p>
    <w:p w14:paraId="5C8954B8" w14:textId="108B8572" w:rsidR="00BA0562" w:rsidRDefault="00BA0562" w:rsidP="006132A9">
      <w:pPr>
        <w:pStyle w:val="TerminalDisplay"/>
      </w:pPr>
      <w:r>
        <w:t xml:space="preserve">GigabitEthernet0/0/10   32768     4c1f-ccc1-4a02  </w:t>
      </w:r>
      <w:r w:rsidR="00117634">
        <w:tab/>
      </w:r>
      <w:r>
        <w:t>32768    11      305      10110000</w:t>
      </w:r>
    </w:p>
    <w:p w14:paraId="1B8408F6" w14:textId="538B2953" w:rsidR="00BA0562" w:rsidRDefault="00BA0562" w:rsidP="006132A9">
      <w:pPr>
        <w:pStyle w:val="TerminalDisplay"/>
      </w:pPr>
      <w:r>
        <w:t xml:space="preserve">GigabitEthernet0/0/11   32768     4c1f-ccc1-4a02  </w:t>
      </w:r>
      <w:r w:rsidR="00117634">
        <w:tab/>
      </w:r>
      <w:r>
        <w:t>32768    12      305      10111100</w:t>
      </w:r>
    </w:p>
    <w:p w14:paraId="33589158" w14:textId="1CBD36DC" w:rsidR="00BA0562" w:rsidRDefault="00BA0562" w:rsidP="006132A9">
      <w:pPr>
        <w:pStyle w:val="TerminalDisplay"/>
      </w:pPr>
      <w:r>
        <w:t xml:space="preserve">GigabitEthernet0/0/12   32768     4c1f-ccc1-4a02  </w:t>
      </w:r>
      <w:r w:rsidR="00117634">
        <w:tab/>
      </w:r>
      <w:r>
        <w:t>32768    13      305      10111100</w:t>
      </w:r>
    </w:p>
    <w:p w14:paraId="67CCBDD9" w14:textId="77777777" w:rsidR="00BA0562" w:rsidRPr="00621C09" w:rsidRDefault="00BA0562" w:rsidP="006132A9">
      <w:pPr>
        <w:pStyle w:val="TerminalDisplay"/>
      </w:pPr>
      <w:r w:rsidRPr="00621C09">
        <w:t>GigabitEthernet0/0/11 and GigabitEthernet0/0/12 are in active state.</w:t>
      </w:r>
    </w:p>
    <w:p w14:paraId="349C28B7" w14:textId="77777777" w:rsidR="00BA0562" w:rsidRDefault="00BA0562" w:rsidP="00621C09">
      <w:r>
        <w:t># Shut down GigabitEthernet0/0/12 to simulate a link fault.</w:t>
      </w:r>
    </w:p>
    <w:p w14:paraId="65D2CA1F" w14:textId="77777777" w:rsidR="00BA0562" w:rsidRDefault="00BA0562" w:rsidP="006132A9">
      <w:pPr>
        <w:pStyle w:val="TerminalDisplay"/>
      </w:pPr>
      <w:r>
        <w:t xml:space="preserve">[S1]interface GigabitEthernet 0/0/12 </w:t>
      </w:r>
    </w:p>
    <w:p w14:paraId="62A0F8B4" w14:textId="77777777" w:rsidR="00BA0562" w:rsidRDefault="00BA0562" w:rsidP="006132A9">
      <w:pPr>
        <w:pStyle w:val="TerminalDisplay"/>
      </w:pPr>
      <w:r>
        <w:t xml:space="preserve">[S1-GigabitEthernet0/0/12]shutdown </w:t>
      </w:r>
    </w:p>
    <w:p w14:paraId="5471EB61" w14:textId="77777777" w:rsidR="00BA0562" w:rsidRDefault="00BA0562" w:rsidP="006132A9">
      <w:pPr>
        <w:pStyle w:val="TerminalDisplay"/>
      </w:pPr>
      <w:r>
        <w:t>[S1]display eth-trunk 1</w:t>
      </w:r>
    </w:p>
    <w:p w14:paraId="315FC7D9" w14:textId="77777777" w:rsidR="00BA0562" w:rsidRDefault="00BA0562" w:rsidP="006132A9">
      <w:pPr>
        <w:pStyle w:val="TerminalDisplay"/>
      </w:pPr>
      <w:r>
        <w:t>Eth-Trunk1's state information is:</w:t>
      </w:r>
    </w:p>
    <w:p w14:paraId="4282A0FB" w14:textId="77777777" w:rsidR="00BA0562" w:rsidRDefault="00BA0562" w:rsidP="006132A9">
      <w:pPr>
        <w:pStyle w:val="TerminalDisplay"/>
      </w:pPr>
      <w:r>
        <w:t>Local:</w:t>
      </w:r>
    </w:p>
    <w:p w14:paraId="28668C29" w14:textId="7DF3CF44" w:rsidR="00BA0562" w:rsidRDefault="00BA0562" w:rsidP="006132A9">
      <w:pPr>
        <w:pStyle w:val="TerminalDisplay"/>
      </w:pPr>
      <w:r>
        <w:t xml:space="preserve">LAG ID: 1                    </w:t>
      </w:r>
      <w:r w:rsidR="00117634">
        <w:tab/>
      </w:r>
      <w:r>
        <w:t xml:space="preserve">WorkingMode: STATIC                               </w:t>
      </w:r>
    </w:p>
    <w:p w14:paraId="011BC59C" w14:textId="07986F55" w:rsidR="00BA0562" w:rsidRDefault="00D85D05" w:rsidP="006132A9">
      <w:pPr>
        <w:pStyle w:val="TerminalDisplay"/>
      </w:pPr>
      <w:r>
        <w:t xml:space="preserve">Preempt Delay Time: 30       </w:t>
      </w:r>
      <w:r w:rsidR="00117634">
        <w:tab/>
      </w:r>
      <w:r w:rsidR="00BA0562">
        <w:t xml:space="preserve">Hash arithmetic: According to SIP-XOR-DIP         </w:t>
      </w:r>
    </w:p>
    <w:p w14:paraId="21789471" w14:textId="527366D3" w:rsidR="00BA0562" w:rsidRDefault="00BA0562" w:rsidP="006132A9">
      <w:pPr>
        <w:pStyle w:val="TerminalDisplay"/>
      </w:pPr>
      <w:r>
        <w:t xml:space="preserve">System Priority: 100          </w:t>
      </w:r>
      <w:r w:rsidR="00117634">
        <w:tab/>
      </w:r>
      <w:r>
        <w:t xml:space="preserve">System ID: 4c1f-cc33-7359                         </w:t>
      </w:r>
    </w:p>
    <w:p w14:paraId="29E37152" w14:textId="303C7BDA" w:rsidR="00BA0562" w:rsidRDefault="00BA0562" w:rsidP="006132A9">
      <w:pPr>
        <w:pStyle w:val="TerminalDisplay"/>
      </w:pPr>
      <w:r>
        <w:t xml:space="preserve">Least Active-linknumber: 2    </w:t>
      </w:r>
      <w:r w:rsidR="00117634">
        <w:tab/>
      </w:r>
      <w:r>
        <w:t xml:space="preserve">Max Active-linknumber: 2                          </w:t>
      </w:r>
    </w:p>
    <w:p w14:paraId="157F1399" w14:textId="1B6833D0" w:rsidR="00BA0562" w:rsidRDefault="00BA0562" w:rsidP="006132A9">
      <w:pPr>
        <w:pStyle w:val="TerminalDisplay"/>
      </w:pPr>
      <w:r>
        <w:t xml:space="preserve">Operate status: up           </w:t>
      </w:r>
      <w:r w:rsidR="00117634">
        <w:tab/>
      </w:r>
      <w:r>
        <w:t xml:space="preserve">Number Of Up Port In Trunk: 2                     </w:t>
      </w:r>
    </w:p>
    <w:p w14:paraId="471F8446" w14:textId="77777777" w:rsidR="00BA0562" w:rsidRDefault="00BA0562" w:rsidP="006132A9">
      <w:pPr>
        <w:pStyle w:val="TerminalDisplay"/>
      </w:pPr>
      <w:r>
        <w:t>--------------------------------------------------------------------------------</w:t>
      </w:r>
    </w:p>
    <w:p w14:paraId="1F224FA8" w14:textId="26DF83A1" w:rsidR="00BA0562" w:rsidRDefault="00BA0562" w:rsidP="006132A9">
      <w:pPr>
        <w:pStyle w:val="TerminalDisplay"/>
      </w:pPr>
      <w:r>
        <w:t xml:space="preserve">ActorPortName        </w:t>
      </w:r>
      <w:r w:rsidR="00117634">
        <w:tab/>
      </w:r>
      <w:r>
        <w:t xml:space="preserve">Status    PortType  </w:t>
      </w:r>
      <w:r w:rsidR="00117634">
        <w:tab/>
      </w:r>
      <w:r>
        <w:t xml:space="preserve">PortPri PortNo  PortKey </w:t>
      </w:r>
      <w:r w:rsidR="00117634">
        <w:tab/>
      </w:r>
      <w:r>
        <w:t>PortState Weight</w:t>
      </w:r>
    </w:p>
    <w:p w14:paraId="02569024" w14:textId="67C9723B" w:rsidR="00BA0562" w:rsidRDefault="00BA0562" w:rsidP="006132A9">
      <w:pPr>
        <w:pStyle w:val="TerminalDisplay"/>
      </w:pPr>
      <w:r>
        <w:t xml:space="preserve">GigabitEthernet0/0/10   </w:t>
      </w:r>
      <w:r w:rsidR="00117634">
        <w:tab/>
      </w:r>
      <w:r w:rsidRPr="006132A9">
        <w:rPr>
          <w:b/>
          <w:bCs/>
        </w:rPr>
        <w:t>Selected</w:t>
      </w:r>
      <w:r>
        <w:t xml:space="preserve">  1GE     </w:t>
      </w:r>
      <w:r w:rsidR="00117634">
        <w:tab/>
      </w:r>
      <w:r>
        <w:t xml:space="preserve">40000   11     305      </w:t>
      </w:r>
      <w:r w:rsidR="00117634">
        <w:tab/>
      </w:r>
      <w:r>
        <w:t xml:space="preserve">10111100  1     </w:t>
      </w:r>
    </w:p>
    <w:p w14:paraId="4DE459B8" w14:textId="6CDD633D" w:rsidR="00BA0562" w:rsidRDefault="00BA0562" w:rsidP="006132A9">
      <w:pPr>
        <w:pStyle w:val="TerminalDisplay"/>
      </w:pPr>
      <w:r>
        <w:t xml:space="preserve">GigabitEthernet0/0/11   </w:t>
      </w:r>
      <w:r w:rsidR="00117634">
        <w:tab/>
      </w:r>
      <w:r w:rsidRPr="006132A9">
        <w:rPr>
          <w:b/>
          <w:bCs/>
        </w:rPr>
        <w:t>Selected</w:t>
      </w:r>
      <w:r>
        <w:t xml:space="preserve">  1GE     </w:t>
      </w:r>
      <w:r w:rsidR="00117634">
        <w:tab/>
      </w:r>
      <w:r>
        <w:t xml:space="preserve">32768   12     305      </w:t>
      </w:r>
      <w:r w:rsidR="00117634">
        <w:tab/>
      </w:r>
      <w:r>
        <w:t xml:space="preserve">10111100  1     </w:t>
      </w:r>
    </w:p>
    <w:p w14:paraId="4C52BADE" w14:textId="0435026A" w:rsidR="00BA0562" w:rsidRDefault="00BA0562" w:rsidP="006132A9">
      <w:pPr>
        <w:pStyle w:val="TerminalDisplay"/>
      </w:pPr>
      <w:r>
        <w:t xml:space="preserve">GigabitEthernet0/0/12   </w:t>
      </w:r>
      <w:r w:rsidR="00117634">
        <w:tab/>
      </w:r>
      <w:r w:rsidRPr="006132A9">
        <w:rPr>
          <w:b/>
          <w:bCs/>
        </w:rPr>
        <w:t>Unselect</w:t>
      </w:r>
      <w:r>
        <w:t xml:space="preserve">  1GE      </w:t>
      </w:r>
      <w:r w:rsidR="00117634">
        <w:tab/>
      </w:r>
      <w:r>
        <w:t xml:space="preserve">32768   13     305      </w:t>
      </w:r>
      <w:r w:rsidR="00117634">
        <w:tab/>
      </w:r>
      <w:r>
        <w:t xml:space="preserve">10100010  1     </w:t>
      </w:r>
    </w:p>
    <w:p w14:paraId="1CD7AB05" w14:textId="77777777" w:rsidR="00BA0562" w:rsidRDefault="00BA0562" w:rsidP="006132A9">
      <w:pPr>
        <w:pStyle w:val="TerminalDisplay"/>
      </w:pPr>
    </w:p>
    <w:p w14:paraId="18C8A687" w14:textId="77777777" w:rsidR="00BA0562" w:rsidRDefault="00BA0562" w:rsidP="006132A9">
      <w:pPr>
        <w:pStyle w:val="TerminalDisplay"/>
      </w:pPr>
      <w:r>
        <w:t>Partner:</w:t>
      </w:r>
    </w:p>
    <w:p w14:paraId="64A935FF" w14:textId="77777777" w:rsidR="00BA0562" w:rsidRDefault="00BA0562" w:rsidP="006132A9">
      <w:pPr>
        <w:pStyle w:val="TerminalDisplay"/>
      </w:pPr>
      <w:r>
        <w:t>--------------------------------------------------------------------------------</w:t>
      </w:r>
    </w:p>
    <w:p w14:paraId="4A89773D" w14:textId="44D74D1F" w:rsidR="00BA0562" w:rsidRDefault="00BA0562" w:rsidP="006132A9">
      <w:pPr>
        <w:pStyle w:val="TerminalDisplay"/>
      </w:pPr>
      <w:r>
        <w:t xml:space="preserve">ActorPortName         SysPri    </w:t>
      </w:r>
      <w:r w:rsidR="00117634">
        <w:tab/>
      </w:r>
      <w:r>
        <w:t xml:space="preserve">SystemID      </w:t>
      </w:r>
      <w:r w:rsidR="00117634">
        <w:tab/>
      </w:r>
      <w:r>
        <w:t xml:space="preserve">PortPri  </w:t>
      </w:r>
      <w:r w:rsidR="00117634">
        <w:tab/>
      </w:r>
      <w:r>
        <w:t xml:space="preserve">PortNo  </w:t>
      </w:r>
      <w:r w:rsidR="00117634">
        <w:tab/>
      </w:r>
      <w:r>
        <w:t xml:space="preserve">PortKey </w:t>
      </w:r>
      <w:r w:rsidR="00117634">
        <w:tab/>
      </w:r>
      <w:r>
        <w:t>PortState</w:t>
      </w:r>
    </w:p>
    <w:p w14:paraId="16B045D1" w14:textId="12B67FAC" w:rsidR="00BA0562" w:rsidRDefault="00BA0562" w:rsidP="006132A9">
      <w:pPr>
        <w:pStyle w:val="TerminalDisplay"/>
      </w:pPr>
      <w:r>
        <w:t xml:space="preserve">GigabitEthernet0/0/10   32768     </w:t>
      </w:r>
      <w:r w:rsidR="00117634">
        <w:tab/>
      </w:r>
      <w:r>
        <w:t xml:space="preserve">4c1f-ccc1-4a02  32768    </w:t>
      </w:r>
      <w:r w:rsidR="00117634">
        <w:tab/>
      </w:r>
      <w:r>
        <w:t xml:space="preserve">11      </w:t>
      </w:r>
      <w:r w:rsidR="00117634">
        <w:tab/>
      </w:r>
      <w:r>
        <w:t xml:space="preserve">305      </w:t>
      </w:r>
      <w:r w:rsidR="00117634">
        <w:tab/>
      </w:r>
      <w:r>
        <w:t>10111100</w:t>
      </w:r>
    </w:p>
    <w:p w14:paraId="03731090" w14:textId="7E4CA20D" w:rsidR="00BA0562" w:rsidRDefault="00BA0562" w:rsidP="006132A9">
      <w:pPr>
        <w:pStyle w:val="TerminalDisplay"/>
      </w:pPr>
      <w:r>
        <w:t xml:space="preserve">GigabitEthernet0/0/11   32768     </w:t>
      </w:r>
      <w:r w:rsidR="00117634">
        <w:tab/>
      </w:r>
      <w:r>
        <w:t xml:space="preserve">4c1f-ccc1-4a02  32768    </w:t>
      </w:r>
      <w:r w:rsidR="00117634">
        <w:tab/>
      </w:r>
      <w:r>
        <w:t xml:space="preserve">12      </w:t>
      </w:r>
      <w:r w:rsidR="00117634">
        <w:tab/>
      </w:r>
      <w:r>
        <w:t xml:space="preserve">305      </w:t>
      </w:r>
      <w:r w:rsidR="00117634">
        <w:tab/>
      </w:r>
      <w:r>
        <w:t>10111100</w:t>
      </w:r>
    </w:p>
    <w:p w14:paraId="704F092D" w14:textId="5CF1D23E" w:rsidR="00BA0562" w:rsidRDefault="00BA0562" w:rsidP="006132A9">
      <w:pPr>
        <w:pStyle w:val="TerminalDisplay"/>
      </w:pPr>
      <w:r>
        <w:t xml:space="preserve">GigabitEthernet0/0/12   0         </w:t>
      </w:r>
      <w:r w:rsidR="00117634">
        <w:tab/>
      </w:r>
      <w:r>
        <w:t xml:space="preserve">0000-0000-0000 0        </w:t>
      </w:r>
      <w:r w:rsidR="00117634">
        <w:tab/>
      </w:r>
      <w:r>
        <w:t xml:space="preserve">0       </w:t>
      </w:r>
      <w:r w:rsidR="00117634">
        <w:tab/>
      </w:r>
      <w:r>
        <w:t xml:space="preserve">0        </w:t>
      </w:r>
      <w:r w:rsidR="00117634">
        <w:tab/>
      </w:r>
      <w:r>
        <w:t>10100011</w:t>
      </w:r>
    </w:p>
    <w:p w14:paraId="231FEB46" w14:textId="77777777" w:rsidR="00BA0562" w:rsidRPr="00621C09" w:rsidRDefault="00BA0562" w:rsidP="006132A9">
      <w:pPr>
        <w:pStyle w:val="TerminalDisplay"/>
      </w:pPr>
      <w:r w:rsidRPr="00621C09">
        <w:t>GigabitEthernet 0/0/10 has become active.</w:t>
      </w:r>
    </w:p>
    <w:p w14:paraId="1A91B3E0" w14:textId="77777777" w:rsidR="00BA0562" w:rsidRDefault="00BA0562" w:rsidP="00621C09">
      <w:r>
        <w:t># Shut down GigabitEthernet 0/0/11 to simulate a link fault.</w:t>
      </w:r>
    </w:p>
    <w:p w14:paraId="62AE4AE0" w14:textId="77777777" w:rsidR="00BA0562" w:rsidRDefault="00BA0562" w:rsidP="006132A9">
      <w:pPr>
        <w:pStyle w:val="TerminalDisplay"/>
      </w:pPr>
      <w:r>
        <w:t>[S1]interface GigabitEthernet 0/0/11</w:t>
      </w:r>
    </w:p>
    <w:p w14:paraId="537B5D8C" w14:textId="77777777" w:rsidR="00BA0562" w:rsidRDefault="00BA0562" w:rsidP="006132A9">
      <w:pPr>
        <w:pStyle w:val="TerminalDisplay"/>
      </w:pPr>
      <w:r>
        <w:t>[S1-GigabitEthernet0/0/11]shutdown</w:t>
      </w:r>
    </w:p>
    <w:p w14:paraId="3EC0AC76" w14:textId="77777777" w:rsidR="00BA0562" w:rsidRDefault="00BA0562" w:rsidP="003844FB"/>
    <w:p w14:paraId="00A4F43A" w14:textId="77777777" w:rsidR="00BA0562" w:rsidRPr="00A364EB" w:rsidRDefault="00BA0562" w:rsidP="006132A9">
      <w:pPr>
        <w:pStyle w:val="TerminalDisplay"/>
      </w:pPr>
      <w:r>
        <w:t>[S1]display eth-trunk 1</w:t>
      </w:r>
    </w:p>
    <w:p w14:paraId="533A01E0" w14:textId="77777777" w:rsidR="00BA0562" w:rsidRPr="00A364EB" w:rsidRDefault="00BA0562" w:rsidP="006132A9">
      <w:pPr>
        <w:pStyle w:val="TerminalDisplay"/>
      </w:pPr>
      <w:r>
        <w:t>Eth-Trunk1's state information is:</w:t>
      </w:r>
    </w:p>
    <w:p w14:paraId="7366E00A" w14:textId="77777777" w:rsidR="00BA0562" w:rsidRPr="00A364EB" w:rsidRDefault="00BA0562" w:rsidP="006132A9">
      <w:pPr>
        <w:pStyle w:val="TerminalDisplay"/>
      </w:pPr>
      <w:r>
        <w:t>Local:</w:t>
      </w:r>
    </w:p>
    <w:p w14:paraId="4CADD9FE" w14:textId="6F5989EF" w:rsidR="00BA0562" w:rsidRPr="00A364EB" w:rsidRDefault="00BA0562" w:rsidP="006132A9">
      <w:pPr>
        <w:pStyle w:val="TerminalDisplay"/>
      </w:pPr>
      <w:r>
        <w:t xml:space="preserve">LAG ID: 1                    </w:t>
      </w:r>
      <w:r w:rsidR="00117634">
        <w:tab/>
      </w:r>
      <w:r>
        <w:t xml:space="preserve">WorkingMode: STATIC                               </w:t>
      </w:r>
    </w:p>
    <w:p w14:paraId="4490B094" w14:textId="590D7668" w:rsidR="00BA0562" w:rsidRPr="00A364EB" w:rsidRDefault="00BA0562" w:rsidP="006132A9">
      <w:pPr>
        <w:pStyle w:val="TerminalDisplay"/>
      </w:pPr>
      <w:r>
        <w:t xml:space="preserve">Preempt Delay Time: 30        </w:t>
      </w:r>
      <w:r w:rsidR="00117634">
        <w:tab/>
      </w:r>
      <w:r>
        <w:t xml:space="preserve">Hash arithmetic: According to SIP-XOR-DIP         </w:t>
      </w:r>
    </w:p>
    <w:p w14:paraId="7DD2E64B" w14:textId="441B88BD" w:rsidR="00BA0562" w:rsidRPr="00A364EB" w:rsidRDefault="00BA0562" w:rsidP="006132A9">
      <w:pPr>
        <w:pStyle w:val="TerminalDisplay"/>
      </w:pPr>
      <w:r>
        <w:t xml:space="preserve">System Priority: 100        </w:t>
      </w:r>
      <w:r w:rsidR="00D85D05">
        <w:t xml:space="preserve"> </w:t>
      </w:r>
      <w:r>
        <w:t xml:space="preserve">  </w:t>
      </w:r>
      <w:r w:rsidR="00117634">
        <w:tab/>
      </w:r>
      <w:r>
        <w:t xml:space="preserve">System ID: 4c1f-cc33-7359                         </w:t>
      </w:r>
    </w:p>
    <w:p w14:paraId="1ED9C4DB" w14:textId="748452DD" w:rsidR="00BA0562" w:rsidRPr="00A364EB" w:rsidRDefault="00BA0562" w:rsidP="006132A9">
      <w:pPr>
        <w:pStyle w:val="TerminalDisplay"/>
      </w:pPr>
      <w:r>
        <w:t xml:space="preserve">Least Active-linknumber: 2  </w:t>
      </w:r>
      <w:r w:rsidR="00D85D05">
        <w:t xml:space="preserve"> </w:t>
      </w:r>
      <w:r>
        <w:t xml:space="preserve">  </w:t>
      </w:r>
      <w:r w:rsidR="00117634">
        <w:tab/>
      </w:r>
      <w:r>
        <w:t xml:space="preserve">Max Active-linknumber: 2                          </w:t>
      </w:r>
    </w:p>
    <w:p w14:paraId="2361D7E8" w14:textId="136BD562" w:rsidR="00BA0562" w:rsidRPr="00A364EB" w:rsidRDefault="00BA0562" w:rsidP="006132A9">
      <w:pPr>
        <w:pStyle w:val="TerminalDisplay"/>
      </w:pPr>
      <w:r>
        <w:t xml:space="preserve">Operate status: down          </w:t>
      </w:r>
      <w:r w:rsidR="00117634">
        <w:tab/>
      </w:r>
      <w:r>
        <w:t xml:space="preserve">Number Of Up Port In Trunk: 0                     </w:t>
      </w:r>
    </w:p>
    <w:p w14:paraId="7BA4AAA8" w14:textId="77777777" w:rsidR="00BA0562" w:rsidRPr="00A364EB" w:rsidRDefault="00BA0562" w:rsidP="006132A9">
      <w:pPr>
        <w:pStyle w:val="TerminalDisplay"/>
      </w:pPr>
      <w:r>
        <w:t>--------------------------------------------------------------------------------</w:t>
      </w:r>
    </w:p>
    <w:p w14:paraId="7733E4E4" w14:textId="3B175796" w:rsidR="00BA0562" w:rsidRPr="00A364EB" w:rsidRDefault="00BA0562" w:rsidP="006132A9">
      <w:pPr>
        <w:pStyle w:val="TerminalDisplay"/>
      </w:pPr>
      <w:r>
        <w:t xml:space="preserve">ActorPortName       </w:t>
      </w:r>
      <w:r w:rsidR="00117634">
        <w:tab/>
      </w:r>
      <w:r>
        <w:t xml:space="preserve">Status   PortType  PortPri  PortNo  PortKey  </w:t>
      </w:r>
      <w:r w:rsidR="00117634">
        <w:tab/>
      </w:r>
      <w:r>
        <w:t>PortState Weight</w:t>
      </w:r>
    </w:p>
    <w:p w14:paraId="1CE0F465" w14:textId="4E51E5E6" w:rsidR="00BA0562" w:rsidRPr="00A364EB" w:rsidRDefault="00BA0562" w:rsidP="006132A9">
      <w:pPr>
        <w:pStyle w:val="TerminalDisplay"/>
      </w:pPr>
      <w:r>
        <w:t xml:space="preserve">GigabitEthernet0/0/10   </w:t>
      </w:r>
      <w:r w:rsidR="00117634">
        <w:tab/>
      </w:r>
      <w:r w:rsidRPr="006132A9">
        <w:rPr>
          <w:b/>
          <w:bCs/>
        </w:rPr>
        <w:t>Unselect</w:t>
      </w:r>
      <w:r>
        <w:t xml:space="preserve"> 1GE       40000    11      305      10100000  1     </w:t>
      </w:r>
    </w:p>
    <w:p w14:paraId="7D0C7A04" w14:textId="36ED8A56" w:rsidR="00BA0562" w:rsidRPr="00A364EB" w:rsidRDefault="00BA0562" w:rsidP="006132A9">
      <w:pPr>
        <w:pStyle w:val="TerminalDisplay"/>
      </w:pPr>
      <w:r>
        <w:t xml:space="preserve">GigabitEthernet0/0/11   </w:t>
      </w:r>
      <w:r w:rsidR="00117634">
        <w:tab/>
      </w:r>
      <w:r w:rsidRPr="006132A9">
        <w:rPr>
          <w:b/>
          <w:bCs/>
        </w:rPr>
        <w:t>Unselect</w:t>
      </w:r>
      <w:r>
        <w:t xml:space="preserve"> 1GE       32768    12      305      10100010  1     </w:t>
      </w:r>
    </w:p>
    <w:p w14:paraId="62B1D58D" w14:textId="51E0E0A7" w:rsidR="00BA0562" w:rsidRPr="00A364EB" w:rsidRDefault="00BA0562" w:rsidP="006132A9">
      <w:pPr>
        <w:pStyle w:val="TerminalDisplay"/>
      </w:pPr>
      <w:r>
        <w:t xml:space="preserve">GigabitEthernet0/0/12   </w:t>
      </w:r>
      <w:r w:rsidR="00117634">
        <w:tab/>
      </w:r>
      <w:r w:rsidRPr="006132A9">
        <w:rPr>
          <w:b/>
          <w:bCs/>
        </w:rPr>
        <w:t>Unselect</w:t>
      </w:r>
      <w:r>
        <w:t xml:space="preserve"> 1GE       32768    13      305      10100010  1     </w:t>
      </w:r>
    </w:p>
    <w:p w14:paraId="5B5A63DA" w14:textId="77777777" w:rsidR="00BA0562" w:rsidRPr="00A364EB" w:rsidRDefault="00BA0562" w:rsidP="006132A9">
      <w:pPr>
        <w:pStyle w:val="TerminalDisplay"/>
      </w:pPr>
    </w:p>
    <w:p w14:paraId="35B59609" w14:textId="77777777" w:rsidR="00BA0562" w:rsidRPr="00A364EB" w:rsidRDefault="00BA0562" w:rsidP="006132A9">
      <w:pPr>
        <w:pStyle w:val="TerminalDisplay"/>
      </w:pPr>
      <w:r>
        <w:t>Partner:</w:t>
      </w:r>
    </w:p>
    <w:p w14:paraId="1249AA12" w14:textId="77777777" w:rsidR="00BA0562" w:rsidRPr="00A364EB" w:rsidRDefault="00BA0562" w:rsidP="006132A9">
      <w:pPr>
        <w:pStyle w:val="TerminalDisplay"/>
      </w:pPr>
      <w:r>
        <w:t>--------------------------------------------------------------------------------</w:t>
      </w:r>
    </w:p>
    <w:p w14:paraId="2F0E1D00" w14:textId="1265E818" w:rsidR="00BA0562" w:rsidRPr="00A364EB" w:rsidRDefault="00BA0562" w:rsidP="006132A9">
      <w:pPr>
        <w:pStyle w:val="TerminalDisplay"/>
      </w:pPr>
      <w:r>
        <w:lastRenderedPageBreak/>
        <w:t xml:space="preserve">ActorPortName        SysPri    </w:t>
      </w:r>
      <w:r w:rsidR="00117634">
        <w:tab/>
      </w:r>
      <w:r w:rsidR="00117634">
        <w:tab/>
      </w:r>
      <w:r>
        <w:t xml:space="preserve">SystemID      </w:t>
      </w:r>
      <w:r w:rsidR="00117634">
        <w:tab/>
      </w:r>
      <w:r>
        <w:t xml:space="preserve">PortPri  </w:t>
      </w:r>
      <w:r w:rsidR="00117634">
        <w:tab/>
      </w:r>
      <w:r>
        <w:t xml:space="preserve">PortNo  </w:t>
      </w:r>
      <w:r w:rsidR="00117634">
        <w:tab/>
      </w:r>
      <w:r>
        <w:t xml:space="preserve">PortKey  </w:t>
      </w:r>
      <w:r w:rsidR="00117634">
        <w:tab/>
      </w:r>
      <w:r>
        <w:t>PortState</w:t>
      </w:r>
    </w:p>
    <w:p w14:paraId="4B7B6623" w14:textId="275F69AD" w:rsidR="00BA0562" w:rsidRPr="00A364EB" w:rsidRDefault="00BA0562" w:rsidP="006132A9">
      <w:pPr>
        <w:pStyle w:val="TerminalDisplay"/>
      </w:pPr>
      <w:r>
        <w:t xml:space="preserve">GigabitEthernet0/0/10   32768     </w:t>
      </w:r>
      <w:r w:rsidR="00117634">
        <w:tab/>
      </w:r>
      <w:r>
        <w:t xml:space="preserve">4c1f-ccc1-4a02  </w:t>
      </w:r>
      <w:r w:rsidR="00117634">
        <w:tab/>
      </w:r>
      <w:r>
        <w:t xml:space="preserve">32768    </w:t>
      </w:r>
      <w:r w:rsidR="00117634">
        <w:tab/>
      </w:r>
      <w:r>
        <w:t xml:space="preserve">11      </w:t>
      </w:r>
      <w:r w:rsidR="00117634">
        <w:tab/>
      </w:r>
      <w:r>
        <w:t xml:space="preserve">305      </w:t>
      </w:r>
      <w:r w:rsidR="00117634">
        <w:tab/>
      </w:r>
      <w:r>
        <w:t>10110000</w:t>
      </w:r>
    </w:p>
    <w:p w14:paraId="580A1E16" w14:textId="079D7951" w:rsidR="00BA0562" w:rsidRPr="00A364EB" w:rsidRDefault="00BA0562" w:rsidP="006132A9">
      <w:pPr>
        <w:pStyle w:val="TerminalDisplay"/>
      </w:pPr>
      <w:r>
        <w:t xml:space="preserve">GigabitEthernet0/0/11   0      </w:t>
      </w:r>
      <w:r w:rsidR="00D85D05">
        <w:t xml:space="preserve"> </w:t>
      </w:r>
      <w:r>
        <w:t xml:space="preserve">  </w:t>
      </w:r>
      <w:r w:rsidR="00117634">
        <w:tab/>
      </w:r>
      <w:r>
        <w:t xml:space="preserve">0000-0000-0000 0        </w:t>
      </w:r>
      <w:r w:rsidR="00117634">
        <w:tab/>
      </w:r>
      <w:r>
        <w:t xml:space="preserve">0       </w:t>
      </w:r>
      <w:r w:rsidR="00117634">
        <w:tab/>
      </w:r>
      <w:r>
        <w:t xml:space="preserve">0        </w:t>
      </w:r>
      <w:r w:rsidR="00117634">
        <w:tab/>
      </w:r>
      <w:r>
        <w:t>10100011</w:t>
      </w:r>
    </w:p>
    <w:p w14:paraId="173115E0" w14:textId="3F43CEC0" w:rsidR="00BA0562" w:rsidRPr="00A364EB" w:rsidRDefault="00BA0562" w:rsidP="006132A9">
      <w:pPr>
        <w:pStyle w:val="TerminalDisplay"/>
      </w:pPr>
      <w:r>
        <w:t xml:space="preserve">GigabitEthernet0/0/12   0         </w:t>
      </w:r>
      <w:r w:rsidR="00117634">
        <w:tab/>
      </w:r>
      <w:r>
        <w:t xml:space="preserve">0000-0000-0000 0        </w:t>
      </w:r>
      <w:r w:rsidR="00117634">
        <w:tab/>
      </w:r>
      <w:r>
        <w:t xml:space="preserve">0       </w:t>
      </w:r>
      <w:r w:rsidR="00117634">
        <w:tab/>
      </w:r>
      <w:r>
        <w:t xml:space="preserve">0        </w:t>
      </w:r>
      <w:r w:rsidR="00117634">
        <w:tab/>
      </w:r>
      <w:r>
        <w:t>10100011</w:t>
      </w:r>
    </w:p>
    <w:p w14:paraId="5120EAB8" w14:textId="77777777" w:rsidR="00BA0562" w:rsidRDefault="00BA0562" w:rsidP="00621C09">
      <w:r>
        <w:t>The lower threshold for the number of active links is set to 2. Therefore, the Eth-Trunk is shut down. Although GigabitEthernet0/0/10 is Up, it is still in Unselect state.</w:t>
      </w:r>
    </w:p>
    <w:p w14:paraId="76D98575" w14:textId="77777777" w:rsidR="00BA0562" w:rsidRDefault="00BA0562" w:rsidP="002075CB">
      <w:pPr>
        <w:pStyle w:val="Step"/>
        <w:outlineLvl w:val="9"/>
      </w:pPr>
      <w:r>
        <w:t>Change the load balancing mode.</w:t>
      </w:r>
    </w:p>
    <w:p w14:paraId="11E1D9EF" w14:textId="77777777" w:rsidR="00BA0562" w:rsidRDefault="00BA0562" w:rsidP="00621C09">
      <w:r>
        <w:t># Enable the ports disabled in the previous step.</w:t>
      </w:r>
    </w:p>
    <w:p w14:paraId="20726631" w14:textId="77777777" w:rsidR="00BA0562" w:rsidRDefault="00BA0562" w:rsidP="006132A9">
      <w:pPr>
        <w:pStyle w:val="TerminalDisplay"/>
      </w:pPr>
      <w:r>
        <w:t>[S1]inter GigabitEthernet 0/0/11</w:t>
      </w:r>
    </w:p>
    <w:p w14:paraId="5FC71A66" w14:textId="77777777" w:rsidR="00BA0562" w:rsidRDefault="00BA0562" w:rsidP="006132A9">
      <w:pPr>
        <w:pStyle w:val="TerminalDisplay"/>
      </w:pPr>
      <w:r>
        <w:t xml:space="preserve">[S1-GigabitEthernet0/0/11]undo shutdown </w:t>
      </w:r>
    </w:p>
    <w:p w14:paraId="744CA886" w14:textId="77777777" w:rsidR="00BA0562" w:rsidRDefault="00BA0562" w:rsidP="006132A9">
      <w:pPr>
        <w:pStyle w:val="TerminalDisplay"/>
      </w:pPr>
      <w:r>
        <w:t>[S1-GigabitEthernet0/0/11]quit</w:t>
      </w:r>
    </w:p>
    <w:p w14:paraId="3BEA04FB" w14:textId="77777777" w:rsidR="00BA0562" w:rsidRDefault="00BA0562" w:rsidP="006132A9">
      <w:pPr>
        <w:pStyle w:val="TerminalDisplay"/>
      </w:pPr>
      <w:r>
        <w:t>[S1]inter GigabitEthernet 0/0/12</w:t>
      </w:r>
    </w:p>
    <w:p w14:paraId="1BCDE508" w14:textId="77777777" w:rsidR="00BA0562" w:rsidRDefault="00BA0562" w:rsidP="006132A9">
      <w:pPr>
        <w:pStyle w:val="TerminalDisplay"/>
      </w:pPr>
      <w:r>
        <w:t>[S1-GigabitEthernet0/0/12]undo shutdown</w:t>
      </w:r>
    </w:p>
    <w:p w14:paraId="44D82133" w14:textId="77777777" w:rsidR="00BA0562" w:rsidRDefault="00BA0562" w:rsidP="00621C09">
      <w:r>
        <w:t># Wait about 30 seconds and check the status of Eth-Trunk 1.</w:t>
      </w:r>
    </w:p>
    <w:p w14:paraId="327E6B55" w14:textId="77777777" w:rsidR="00BA0562" w:rsidRDefault="00BA0562" w:rsidP="006132A9">
      <w:pPr>
        <w:pStyle w:val="TerminalDisplay"/>
      </w:pPr>
      <w:r>
        <w:t>[S1]display eth-trunk 1</w:t>
      </w:r>
    </w:p>
    <w:p w14:paraId="36E8727F" w14:textId="77777777" w:rsidR="00BA0562" w:rsidRDefault="00BA0562" w:rsidP="006132A9">
      <w:pPr>
        <w:pStyle w:val="TerminalDisplay"/>
      </w:pPr>
      <w:r>
        <w:t>Eth-Trunk1's state information is:</w:t>
      </w:r>
    </w:p>
    <w:p w14:paraId="0E7D4B14" w14:textId="77777777" w:rsidR="00BA0562" w:rsidRDefault="00BA0562" w:rsidP="006132A9">
      <w:pPr>
        <w:pStyle w:val="TerminalDisplay"/>
      </w:pPr>
      <w:r>
        <w:t>Local:</w:t>
      </w:r>
    </w:p>
    <w:p w14:paraId="77B6090A" w14:textId="360D4C4E" w:rsidR="00BA0562" w:rsidRDefault="00BA0562" w:rsidP="006132A9">
      <w:pPr>
        <w:pStyle w:val="TerminalDisplay"/>
      </w:pPr>
      <w:r>
        <w:t xml:space="preserve">LAG ID: 1                    </w:t>
      </w:r>
      <w:r w:rsidR="00117634">
        <w:tab/>
      </w:r>
      <w:r>
        <w:t xml:space="preserve">WorkingMode: STATIC                               </w:t>
      </w:r>
    </w:p>
    <w:p w14:paraId="1D85CF7A" w14:textId="21F7AF50" w:rsidR="00BA0562" w:rsidRDefault="00BA0562" w:rsidP="006132A9">
      <w:pPr>
        <w:pStyle w:val="TerminalDisplay"/>
      </w:pPr>
      <w:r>
        <w:t xml:space="preserve">Preempt Delay Time: 30        </w:t>
      </w:r>
      <w:r w:rsidR="00117634">
        <w:tab/>
      </w:r>
      <w:r>
        <w:t xml:space="preserve">Hash arithmetic: According to SIP-XOR-DIP         </w:t>
      </w:r>
    </w:p>
    <w:p w14:paraId="31754520" w14:textId="6A8596D1" w:rsidR="00BA0562" w:rsidRDefault="00BA0562" w:rsidP="006132A9">
      <w:pPr>
        <w:pStyle w:val="TerminalDisplay"/>
      </w:pPr>
      <w:r>
        <w:t xml:space="preserve">System Priority: 100      </w:t>
      </w:r>
      <w:r w:rsidR="00A9519A">
        <w:t xml:space="preserve"> </w:t>
      </w:r>
      <w:r>
        <w:t xml:space="preserve">    </w:t>
      </w:r>
      <w:r w:rsidR="00117634">
        <w:tab/>
      </w:r>
      <w:r>
        <w:t xml:space="preserve">System ID: 4c1f-cc33-7359                         </w:t>
      </w:r>
    </w:p>
    <w:p w14:paraId="7AE9B33D" w14:textId="373527AD" w:rsidR="00BA0562" w:rsidRDefault="00BA0562" w:rsidP="006132A9">
      <w:pPr>
        <w:pStyle w:val="TerminalDisplay"/>
      </w:pPr>
      <w:r>
        <w:t xml:space="preserve">Least Active-linknumber: 2  </w:t>
      </w:r>
      <w:r w:rsidR="00A9519A">
        <w:t xml:space="preserve"> </w:t>
      </w:r>
      <w:r>
        <w:t xml:space="preserve">  </w:t>
      </w:r>
      <w:r w:rsidR="00117634">
        <w:tab/>
      </w:r>
      <w:r>
        <w:t xml:space="preserve">Max Active-linknumber: 2                          </w:t>
      </w:r>
    </w:p>
    <w:p w14:paraId="728E2A76" w14:textId="0D3FDB70" w:rsidR="00BA0562" w:rsidRDefault="00BA0562" w:rsidP="006132A9">
      <w:pPr>
        <w:pStyle w:val="TerminalDisplay"/>
      </w:pPr>
      <w:r>
        <w:t xml:space="preserve">Operate status: down          </w:t>
      </w:r>
      <w:r w:rsidR="00117634">
        <w:tab/>
      </w:r>
      <w:r>
        <w:t xml:space="preserve">Number Of Up Port In Trunk: 0                     </w:t>
      </w:r>
    </w:p>
    <w:p w14:paraId="52FFE215" w14:textId="77777777" w:rsidR="00BA0562" w:rsidRDefault="00BA0562" w:rsidP="006132A9">
      <w:pPr>
        <w:pStyle w:val="TerminalDisplay"/>
      </w:pPr>
      <w:r>
        <w:t>--------------------------------------------------------------------------------</w:t>
      </w:r>
    </w:p>
    <w:p w14:paraId="3D912B27" w14:textId="77777777" w:rsidR="00BA0562" w:rsidRDefault="00BA0562" w:rsidP="006132A9">
      <w:pPr>
        <w:pStyle w:val="TerminalDisplay"/>
      </w:pPr>
      <w:r>
        <w:t>ActorPortName          Status   PortType  PortPri PortNo  PortKey  PortState  Weight</w:t>
      </w:r>
    </w:p>
    <w:p w14:paraId="053143C0" w14:textId="77777777" w:rsidR="00BA0562" w:rsidRDefault="00BA0562" w:rsidP="006132A9">
      <w:pPr>
        <w:pStyle w:val="TerminalDisplay"/>
      </w:pPr>
      <w:r>
        <w:t xml:space="preserve">GigabitEthernet0/0/10   Unselect  1GE      40000   11     305     10100000  1     </w:t>
      </w:r>
    </w:p>
    <w:p w14:paraId="4E00C24A" w14:textId="77777777" w:rsidR="00BA0562" w:rsidRDefault="00BA0562" w:rsidP="006132A9">
      <w:pPr>
        <w:pStyle w:val="TerminalDisplay"/>
      </w:pPr>
      <w:r>
        <w:t xml:space="preserve">GigabitEthernet0/0/11   </w:t>
      </w:r>
      <w:r w:rsidRPr="006132A9">
        <w:rPr>
          <w:b/>
          <w:bCs/>
        </w:rPr>
        <w:t>Selected</w:t>
      </w:r>
      <w:r>
        <w:t xml:space="preserve">  1GE      32768   12     305     10100010  1     </w:t>
      </w:r>
    </w:p>
    <w:p w14:paraId="0E2A6ACD" w14:textId="77777777" w:rsidR="00BA0562" w:rsidRDefault="00BA0562" w:rsidP="006132A9">
      <w:pPr>
        <w:pStyle w:val="TerminalDisplay"/>
      </w:pPr>
      <w:r>
        <w:t xml:space="preserve">GigabitEthernet0/0/12   </w:t>
      </w:r>
      <w:r w:rsidRPr="006132A9">
        <w:rPr>
          <w:b/>
          <w:bCs/>
        </w:rPr>
        <w:t>Selected</w:t>
      </w:r>
      <w:r>
        <w:t xml:space="preserve">  1GE      32768   13     305     10100010  1     </w:t>
      </w:r>
    </w:p>
    <w:p w14:paraId="0C4FECC1" w14:textId="77777777" w:rsidR="00BA0562" w:rsidRDefault="00BA0562" w:rsidP="006132A9">
      <w:pPr>
        <w:pStyle w:val="TerminalDisplay"/>
      </w:pPr>
    </w:p>
    <w:p w14:paraId="713A5704" w14:textId="77777777" w:rsidR="00BA0562" w:rsidRDefault="00BA0562" w:rsidP="006132A9">
      <w:pPr>
        <w:pStyle w:val="TerminalDisplay"/>
      </w:pPr>
      <w:r>
        <w:t>Partner:</w:t>
      </w:r>
    </w:p>
    <w:p w14:paraId="6629296A" w14:textId="77777777" w:rsidR="00BA0562" w:rsidRDefault="00BA0562" w:rsidP="006132A9">
      <w:pPr>
        <w:pStyle w:val="TerminalDisplay"/>
      </w:pPr>
      <w:r>
        <w:t>--------------------------------------------------------------------------------</w:t>
      </w:r>
    </w:p>
    <w:p w14:paraId="5426B62D" w14:textId="7EF96785" w:rsidR="00BA0562" w:rsidRDefault="00BA0562" w:rsidP="006132A9">
      <w:pPr>
        <w:pStyle w:val="TerminalDisplay"/>
      </w:pPr>
      <w:r>
        <w:t xml:space="preserve">ActorPortName       SysPri    </w:t>
      </w:r>
      <w:r w:rsidR="00117634">
        <w:tab/>
      </w:r>
      <w:r w:rsidR="00117634">
        <w:tab/>
      </w:r>
      <w:r>
        <w:t xml:space="preserve">SystemID         PortPri  </w:t>
      </w:r>
      <w:r w:rsidR="00117634">
        <w:tab/>
      </w:r>
      <w:r>
        <w:t xml:space="preserve">PortNo  PortKey  </w:t>
      </w:r>
      <w:r w:rsidR="00117634">
        <w:tab/>
      </w:r>
      <w:r>
        <w:t>PortState</w:t>
      </w:r>
    </w:p>
    <w:p w14:paraId="6C27C10D" w14:textId="410557A5" w:rsidR="00BA0562" w:rsidRDefault="00BA0562" w:rsidP="006132A9">
      <w:pPr>
        <w:pStyle w:val="TerminalDisplay"/>
      </w:pPr>
      <w:r>
        <w:t xml:space="preserve">GigabitEthernet0/0/10   32768     </w:t>
      </w:r>
      <w:r w:rsidR="00117634">
        <w:tab/>
      </w:r>
      <w:r>
        <w:t xml:space="preserve">4c1f-ccc1-4a02  </w:t>
      </w:r>
      <w:r w:rsidR="00A9519A">
        <w:t xml:space="preserve"> </w:t>
      </w:r>
      <w:r w:rsidR="00117634">
        <w:t xml:space="preserve"> 32768  </w:t>
      </w:r>
      <w:r w:rsidR="00117634">
        <w:tab/>
      </w:r>
      <w:r>
        <w:t xml:space="preserve">11      </w:t>
      </w:r>
      <w:r w:rsidR="00117634">
        <w:tab/>
      </w:r>
      <w:r>
        <w:t xml:space="preserve">305      </w:t>
      </w:r>
      <w:r w:rsidR="00117634">
        <w:tab/>
      </w:r>
      <w:r>
        <w:t>10110000</w:t>
      </w:r>
    </w:p>
    <w:p w14:paraId="4C25EE5B" w14:textId="563A0213" w:rsidR="00BA0562" w:rsidRDefault="00BA0562" w:rsidP="006132A9">
      <w:pPr>
        <w:pStyle w:val="TerminalDisplay"/>
      </w:pPr>
      <w:r>
        <w:t xml:space="preserve">GigabitEthernet0/0/11   0         </w:t>
      </w:r>
      <w:r w:rsidR="00117634">
        <w:t xml:space="preserve"> </w:t>
      </w:r>
      <w:r w:rsidR="00117634">
        <w:tab/>
      </w:r>
      <w:r>
        <w:t xml:space="preserve">0000-0000-0000   0        0       </w:t>
      </w:r>
      <w:r w:rsidR="00117634">
        <w:tab/>
      </w:r>
      <w:r>
        <w:t xml:space="preserve">0        </w:t>
      </w:r>
      <w:r w:rsidR="00117634">
        <w:tab/>
      </w:r>
      <w:r>
        <w:t>10100011</w:t>
      </w:r>
    </w:p>
    <w:p w14:paraId="663602C8" w14:textId="0A6E7DC1" w:rsidR="00BA0562" w:rsidRDefault="00BA0562" w:rsidP="006132A9">
      <w:pPr>
        <w:pStyle w:val="TerminalDisplay"/>
      </w:pPr>
      <w:r>
        <w:t xml:space="preserve">GigabitEthernet0/0/12   0         </w:t>
      </w:r>
      <w:r w:rsidR="00117634">
        <w:t xml:space="preserve"> </w:t>
      </w:r>
      <w:r w:rsidR="00117634">
        <w:tab/>
      </w:r>
      <w:r>
        <w:t xml:space="preserve">0000-0000-0000   0        0       </w:t>
      </w:r>
      <w:r w:rsidR="00117634">
        <w:tab/>
      </w:r>
      <w:r>
        <w:t xml:space="preserve">0        </w:t>
      </w:r>
      <w:r w:rsidR="00117634">
        <w:tab/>
      </w:r>
      <w:r>
        <w:t>10100011</w:t>
      </w:r>
    </w:p>
    <w:p w14:paraId="411597CF" w14:textId="77777777" w:rsidR="00BA0562" w:rsidRDefault="00BA0562" w:rsidP="00621C09">
      <w:r>
        <w:t>The preemption function is enabled on the Eth-Trunk. Therefore, when GigabitEthernet0/0/11 and GigabitEthernet0/0/12 enter the Up state, GigabitEthernet0/0/11 and GigabitEthernet0/0/12 have a higher priority than GigabitEthernet0/0/10. As a result, GigabitEthernet0/0/10 enters the Unselect state. In addition, to ensure link stability, the default preemption hold time is 30 seconds. Therefore, preemption occurs 30 seconds after the ports are enabled.</w:t>
      </w:r>
    </w:p>
    <w:p w14:paraId="746DC247" w14:textId="77777777" w:rsidR="00BA0562" w:rsidRDefault="00BA0562" w:rsidP="00621C09">
      <w:r>
        <w:t># Change the load balancing mode of the Eth-Trunk to destination IP address-based load balancing.</w:t>
      </w:r>
    </w:p>
    <w:p w14:paraId="31C31514" w14:textId="77777777" w:rsidR="00BA0562" w:rsidRDefault="00BA0562" w:rsidP="006132A9">
      <w:pPr>
        <w:pStyle w:val="TerminalDisplay"/>
      </w:pPr>
      <w:r>
        <w:t>[S1]interface Eth-Trunk 1</w:t>
      </w:r>
    </w:p>
    <w:p w14:paraId="240C80B3" w14:textId="77777777" w:rsidR="00BA0562" w:rsidRDefault="00BA0562" w:rsidP="006132A9">
      <w:pPr>
        <w:pStyle w:val="TerminalDisplay"/>
      </w:pPr>
      <w:r>
        <w:t>[S1-Eth-Trunk1]load-balance dst-ip</w:t>
      </w:r>
    </w:p>
    <w:p w14:paraId="0EB2241A" w14:textId="77777777" w:rsidR="00BA0562" w:rsidRDefault="00BA0562" w:rsidP="00621C09">
      <w:r>
        <w:lastRenderedPageBreak/>
        <w:t xml:space="preserve">To ensure proper load balancing between physical links of an Eth-Trunk and avoid link congestion, use the </w:t>
      </w:r>
      <w:r w:rsidRPr="0000387B">
        <w:rPr>
          <w:b/>
          <w:bCs/>
        </w:rPr>
        <w:t>load-balance</w:t>
      </w:r>
      <w:r>
        <w:t xml:space="preserve"> command to set the load balancing mode of the Eth-Trunk. Load balancing is valid only for outgoing traffic; therefore, the load balancing modes for the ports at both ends can be different. </w:t>
      </w:r>
    </w:p>
    <w:p w14:paraId="631FC173" w14:textId="77777777" w:rsidR="00621C09" w:rsidRPr="00A364EB" w:rsidRDefault="00621C09" w:rsidP="00621C09">
      <w:pPr>
        <w:pStyle w:val="End"/>
      </w:pPr>
      <w:r>
        <w:t>----End</w:t>
      </w:r>
    </w:p>
    <w:p w14:paraId="544D47F8" w14:textId="77777777" w:rsidR="00BA0562" w:rsidRDefault="00BA0562" w:rsidP="00621C09">
      <w:pPr>
        <w:pStyle w:val="3"/>
      </w:pPr>
      <w:bookmarkStart w:id="90" w:name="_Toc38986977"/>
      <w:r>
        <w:t>Verification</w:t>
      </w:r>
      <w:bookmarkEnd w:id="90"/>
    </w:p>
    <w:p w14:paraId="33CEE437" w14:textId="77777777" w:rsidR="00BA0562" w:rsidRDefault="00BA0562" w:rsidP="00621C09">
      <w:r>
        <w:t>The details are not provided here.</w:t>
      </w:r>
    </w:p>
    <w:p w14:paraId="2315D3C5" w14:textId="77777777" w:rsidR="00BA0562" w:rsidRDefault="00BA0562" w:rsidP="00621C09">
      <w:pPr>
        <w:pStyle w:val="3"/>
      </w:pPr>
      <w:bookmarkStart w:id="91" w:name="_Toc38986978"/>
      <w:r>
        <w:t>Configuration Reference</w:t>
      </w:r>
      <w:bookmarkEnd w:id="91"/>
    </w:p>
    <w:p w14:paraId="1769F27A" w14:textId="77777777" w:rsidR="00BA0562" w:rsidRDefault="00BA0562" w:rsidP="00621C09">
      <w:r>
        <w:t>Configuration on S1</w:t>
      </w:r>
    </w:p>
    <w:p w14:paraId="5687F7DA" w14:textId="77777777" w:rsidR="00BA0562" w:rsidRDefault="00BA0562" w:rsidP="006132A9">
      <w:pPr>
        <w:pStyle w:val="TerminalDisplay"/>
      </w:pPr>
      <w:r>
        <w:t>#</w:t>
      </w:r>
    </w:p>
    <w:p w14:paraId="393C559D" w14:textId="77777777" w:rsidR="00BA0562" w:rsidRDefault="00BA0562" w:rsidP="006132A9">
      <w:pPr>
        <w:pStyle w:val="TerminalDisplay"/>
      </w:pPr>
      <w:r>
        <w:t>sysname S1</w:t>
      </w:r>
    </w:p>
    <w:p w14:paraId="5AAD45B2" w14:textId="77777777" w:rsidR="00BA0562" w:rsidRDefault="00BA0562" w:rsidP="006132A9">
      <w:pPr>
        <w:pStyle w:val="TerminalDisplay"/>
      </w:pPr>
      <w:r>
        <w:t>#</w:t>
      </w:r>
    </w:p>
    <w:p w14:paraId="44579974" w14:textId="77777777" w:rsidR="00BA0562" w:rsidRDefault="00BA0562" w:rsidP="006132A9">
      <w:pPr>
        <w:pStyle w:val="TerminalDisplay"/>
      </w:pPr>
      <w:r>
        <w:t>lacp priority 100</w:t>
      </w:r>
    </w:p>
    <w:p w14:paraId="6FA6BE2C" w14:textId="77777777" w:rsidR="00BA0562" w:rsidRDefault="00BA0562" w:rsidP="006132A9">
      <w:pPr>
        <w:pStyle w:val="TerminalDisplay"/>
      </w:pPr>
      <w:r>
        <w:t>#</w:t>
      </w:r>
    </w:p>
    <w:p w14:paraId="6ADA7F50" w14:textId="77777777" w:rsidR="00BA0562" w:rsidRDefault="00BA0562" w:rsidP="006132A9">
      <w:pPr>
        <w:pStyle w:val="TerminalDisplay"/>
      </w:pPr>
      <w:r>
        <w:t>interface Eth-Trunk1</w:t>
      </w:r>
    </w:p>
    <w:p w14:paraId="5B531E77" w14:textId="77777777" w:rsidR="00BA0562" w:rsidRDefault="00BA0562" w:rsidP="006132A9">
      <w:pPr>
        <w:pStyle w:val="TerminalDisplay"/>
      </w:pPr>
      <w:r>
        <w:t xml:space="preserve"> mode lacp</w:t>
      </w:r>
    </w:p>
    <w:p w14:paraId="1EC4A58E" w14:textId="77777777" w:rsidR="00BA0562" w:rsidRDefault="00BA0562" w:rsidP="006132A9">
      <w:pPr>
        <w:pStyle w:val="TerminalDisplay"/>
      </w:pPr>
      <w:r>
        <w:t xml:space="preserve"> least active-linknumber 2</w:t>
      </w:r>
    </w:p>
    <w:p w14:paraId="791008C2" w14:textId="77777777" w:rsidR="00BA0562" w:rsidRDefault="00BA0562" w:rsidP="006132A9">
      <w:pPr>
        <w:pStyle w:val="TerminalDisplay"/>
      </w:pPr>
      <w:r>
        <w:t xml:space="preserve"> load-balance dst-ip</w:t>
      </w:r>
    </w:p>
    <w:p w14:paraId="772CE1F3" w14:textId="77777777" w:rsidR="00BA0562" w:rsidRDefault="00BA0562" w:rsidP="006132A9">
      <w:pPr>
        <w:pStyle w:val="TerminalDisplay"/>
      </w:pPr>
      <w:r>
        <w:t xml:space="preserve"> lacp preempt enable</w:t>
      </w:r>
    </w:p>
    <w:p w14:paraId="0FE521A3" w14:textId="77777777" w:rsidR="00BA0562" w:rsidRDefault="00BA0562" w:rsidP="006132A9">
      <w:pPr>
        <w:pStyle w:val="TerminalDisplay"/>
      </w:pPr>
      <w:r>
        <w:t xml:space="preserve"> max active-linknumber 2</w:t>
      </w:r>
    </w:p>
    <w:p w14:paraId="64483584" w14:textId="77777777" w:rsidR="00BA0562" w:rsidRDefault="00BA0562" w:rsidP="006132A9">
      <w:pPr>
        <w:pStyle w:val="TerminalDisplay"/>
      </w:pPr>
      <w:r>
        <w:t>#</w:t>
      </w:r>
    </w:p>
    <w:p w14:paraId="4139F7D9" w14:textId="77777777" w:rsidR="00BA0562" w:rsidRDefault="00BA0562" w:rsidP="006132A9">
      <w:pPr>
        <w:pStyle w:val="TerminalDisplay"/>
      </w:pPr>
      <w:r>
        <w:t>interface GigabitEthernet0/0/10</w:t>
      </w:r>
    </w:p>
    <w:p w14:paraId="67E61313" w14:textId="77777777" w:rsidR="00BA0562" w:rsidRDefault="00BA0562" w:rsidP="006132A9">
      <w:pPr>
        <w:pStyle w:val="TerminalDisplay"/>
      </w:pPr>
      <w:r>
        <w:t xml:space="preserve"> eth-trunk 1</w:t>
      </w:r>
    </w:p>
    <w:p w14:paraId="0076B88B" w14:textId="77777777" w:rsidR="00BA0562" w:rsidRDefault="00BA0562" w:rsidP="006132A9">
      <w:pPr>
        <w:pStyle w:val="TerminalDisplay"/>
      </w:pPr>
      <w:r>
        <w:t xml:space="preserve"> lacp priority 40000</w:t>
      </w:r>
    </w:p>
    <w:p w14:paraId="65924A8A" w14:textId="77777777" w:rsidR="00BA0562" w:rsidRDefault="00BA0562" w:rsidP="006132A9">
      <w:pPr>
        <w:pStyle w:val="TerminalDisplay"/>
      </w:pPr>
      <w:r>
        <w:t>#</w:t>
      </w:r>
    </w:p>
    <w:p w14:paraId="38428A1E" w14:textId="77777777" w:rsidR="00BA0562" w:rsidRDefault="00BA0562" w:rsidP="006132A9">
      <w:pPr>
        <w:pStyle w:val="TerminalDisplay"/>
      </w:pPr>
      <w:r>
        <w:t>interface GigabitEthernet0/0/11</w:t>
      </w:r>
    </w:p>
    <w:p w14:paraId="6BB97B1C" w14:textId="77777777" w:rsidR="00BA0562" w:rsidRDefault="00BA0562" w:rsidP="006132A9">
      <w:pPr>
        <w:pStyle w:val="TerminalDisplay"/>
      </w:pPr>
      <w:r>
        <w:t xml:space="preserve"> eth-trunk 1</w:t>
      </w:r>
    </w:p>
    <w:p w14:paraId="45B4D5AF" w14:textId="77777777" w:rsidR="00BA0562" w:rsidRDefault="00BA0562" w:rsidP="006132A9">
      <w:pPr>
        <w:pStyle w:val="TerminalDisplay"/>
      </w:pPr>
      <w:r>
        <w:t>#</w:t>
      </w:r>
    </w:p>
    <w:p w14:paraId="457685CC" w14:textId="77777777" w:rsidR="00BA0562" w:rsidRDefault="00BA0562" w:rsidP="006132A9">
      <w:pPr>
        <w:pStyle w:val="TerminalDisplay"/>
      </w:pPr>
      <w:r>
        <w:t>interface GigabitEthernet0/0/12</w:t>
      </w:r>
    </w:p>
    <w:p w14:paraId="6EF7BA2C" w14:textId="77777777" w:rsidR="00BA0562" w:rsidRDefault="00BA0562" w:rsidP="006132A9">
      <w:pPr>
        <w:pStyle w:val="TerminalDisplay"/>
      </w:pPr>
      <w:r>
        <w:t xml:space="preserve"> eth-trunk 1</w:t>
      </w:r>
    </w:p>
    <w:p w14:paraId="30AE2CBC" w14:textId="77777777" w:rsidR="00BA0562" w:rsidRDefault="00BA0562" w:rsidP="006132A9">
      <w:pPr>
        <w:pStyle w:val="TerminalDisplay"/>
      </w:pPr>
      <w:r>
        <w:t>#</w:t>
      </w:r>
    </w:p>
    <w:p w14:paraId="24F700CA" w14:textId="77777777" w:rsidR="00BA0562" w:rsidRPr="00481CD5" w:rsidRDefault="00BA0562" w:rsidP="006132A9">
      <w:pPr>
        <w:pStyle w:val="TerminalDisplay"/>
      </w:pPr>
      <w:r>
        <w:t>return</w:t>
      </w:r>
    </w:p>
    <w:p w14:paraId="32E60CB7" w14:textId="77777777" w:rsidR="00BA0562" w:rsidRDefault="00BA0562" w:rsidP="00621C09">
      <w:r>
        <w:t>Configuration on S2</w:t>
      </w:r>
    </w:p>
    <w:p w14:paraId="3E829F53" w14:textId="77777777" w:rsidR="00BA0562" w:rsidRDefault="00BA0562" w:rsidP="006132A9">
      <w:pPr>
        <w:pStyle w:val="TerminalDisplay"/>
      </w:pPr>
      <w:r>
        <w:t>#</w:t>
      </w:r>
    </w:p>
    <w:p w14:paraId="3426FAA3" w14:textId="77777777" w:rsidR="00BA0562" w:rsidRDefault="00BA0562" w:rsidP="006132A9">
      <w:pPr>
        <w:pStyle w:val="TerminalDisplay"/>
      </w:pPr>
      <w:r>
        <w:t>sysname S2</w:t>
      </w:r>
    </w:p>
    <w:p w14:paraId="5669FDA1" w14:textId="77777777" w:rsidR="00BA0562" w:rsidRDefault="00BA0562" w:rsidP="006132A9">
      <w:pPr>
        <w:pStyle w:val="TerminalDisplay"/>
      </w:pPr>
      <w:r>
        <w:t>#</w:t>
      </w:r>
    </w:p>
    <w:p w14:paraId="3B33EF17" w14:textId="77777777" w:rsidR="00BA0562" w:rsidRDefault="00BA0562" w:rsidP="006132A9">
      <w:pPr>
        <w:pStyle w:val="TerminalDisplay"/>
      </w:pPr>
      <w:r>
        <w:t xml:space="preserve">interface Eth-Trunk1                      </w:t>
      </w:r>
    </w:p>
    <w:p w14:paraId="52682AE2" w14:textId="77777777" w:rsidR="00BA0562" w:rsidRDefault="00BA0562" w:rsidP="006132A9">
      <w:pPr>
        <w:pStyle w:val="TerminalDisplay"/>
      </w:pPr>
      <w:r>
        <w:t xml:space="preserve"> mode lacp</w:t>
      </w:r>
    </w:p>
    <w:p w14:paraId="0141FEAA" w14:textId="77777777" w:rsidR="00BA0562" w:rsidRDefault="00BA0562" w:rsidP="006132A9">
      <w:pPr>
        <w:pStyle w:val="TerminalDisplay"/>
      </w:pPr>
      <w:r>
        <w:t>#</w:t>
      </w:r>
    </w:p>
    <w:p w14:paraId="5BD37C13" w14:textId="77777777" w:rsidR="00BA0562" w:rsidRDefault="00BA0562" w:rsidP="006132A9">
      <w:pPr>
        <w:pStyle w:val="TerminalDisplay"/>
      </w:pPr>
      <w:r>
        <w:t>interface GigabitEthernet0/0/10</w:t>
      </w:r>
    </w:p>
    <w:p w14:paraId="5B4BC735" w14:textId="77777777" w:rsidR="00BA0562" w:rsidRDefault="00BA0562" w:rsidP="006132A9">
      <w:pPr>
        <w:pStyle w:val="TerminalDisplay"/>
      </w:pPr>
      <w:r>
        <w:t xml:space="preserve"> eth-trunk 1</w:t>
      </w:r>
    </w:p>
    <w:p w14:paraId="05262D8D" w14:textId="77777777" w:rsidR="00BA0562" w:rsidRDefault="00BA0562" w:rsidP="006132A9">
      <w:pPr>
        <w:pStyle w:val="TerminalDisplay"/>
      </w:pPr>
      <w:r>
        <w:t>#</w:t>
      </w:r>
    </w:p>
    <w:p w14:paraId="24AE1FEA" w14:textId="77777777" w:rsidR="00BA0562" w:rsidRDefault="00BA0562" w:rsidP="006132A9">
      <w:pPr>
        <w:pStyle w:val="TerminalDisplay"/>
      </w:pPr>
      <w:r>
        <w:t xml:space="preserve">interface GigabitEthernet0/0/11           </w:t>
      </w:r>
    </w:p>
    <w:p w14:paraId="470B157F" w14:textId="77777777" w:rsidR="00BA0562" w:rsidRDefault="00BA0562" w:rsidP="006132A9">
      <w:pPr>
        <w:pStyle w:val="TerminalDisplay"/>
      </w:pPr>
      <w:r>
        <w:t xml:space="preserve"> eth-trunk 1</w:t>
      </w:r>
    </w:p>
    <w:p w14:paraId="0F44798A" w14:textId="77777777" w:rsidR="00BA0562" w:rsidRDefault="00BA0562" w:rsidP="006132A9">
      <w:pPr>
        <w:pStyle w:val="TerminalDisplay"/>
      </w:pPr>
      <w:r>
        <w:t>#</w:t>
      </w:r>
    </w:p>
    <w:p w14:paraId="50F752C9" w14:textId="77777777" w:rsidR="00BA0562" w:rsidRDefault="00BA0562" w:rsidP="006132A9">
      <w:pPr>
        <w:pStyle w:val="TerminalDisplay"/>
      </w:pPr>
      <w:r>
        <w:t>interface GigabitEthernet0/0/12</w:t>
      </w:r>
    </w:p>
    <w:p w14:paraId="3B2FD6F1" w14:textId="77777777" w:rsidR="00BA0562" w:rsidRDefault="00BA0562" w:rsidP="006132A9">
      <w:pPr>
        <w:pStyle w:val="TerminalDisplay"/>
      </w:pPr>
      <w:r>
        <w:lastRenderedPageBreak/>
        <w:t xml:space="preserve"> eth-trunk 1</w:t>
      </w:r>
    </w:p>
    <w:p w14:paraId="3555A0EF" w14:textId="77777777" w:rsidR="00BA0562" w:rsidRDefault="00BA0562" w:rsidP="006132A9">
      <w:pPr>
        <w:pStyle w:val="TerminalDisplay"/>
      </w:pPr>
      <w:r>
        <w:t>#</w:t>
      </w:r>
    </w:p>
    <w:p w14:paraId="310BD24F" w14:textId="77777777" w:rsidR="00BA0562" w:rsidRPr="00481CD5" w:rsidRDefault="00BA0562" w:rsidP="006132A9">
      <w:pPr>
        <w:pStyle w:val="TerminalDisplay"/>
      </w:pPr>
      <w:r>
        <w:t>return</w:t>
      </w:r>
    </w:p>
    <w:p w14:paraId="2D8FE03D" w14:textId="77777777" w:rsidR="00BA0562" w:rsidRDefault="00BA0562" w:rsidP="00621C09">
      <w:pPr>
        <w:pStyle w:val="3"/>
      </w:pPr>
      <w:bookmarkStart w:id="92" w:name="_Toc38986979"/>
      <w:r>
        <w:t>Quiz</w:t>
      </w:r>
      <w:bookmarkEnd w:id="92"/>
    </w:p>
    <w:p w14:paraId="039A5F34" w14:textId="77777777" w:rsidR="003844FB" w:rsidRDefault="00BA0562" w:rsidP="002075CB">
      <w:pPr>
        <w:pStyle w:val="ItemStep"/>
        <w:outlineLvl w:val="9"/>
        <w:rPr>
          <w:b/>
          <w:bCs/>
        </w:rPr>
      </w:pPr>
      <w:r>
        <w:t xml:space="preserve">What are the requirements for the values of </w:t>
      </w:r>
      <w:r w:rsidRPr="0000387B">
        <w:rPr>
          <w:b/>
          <w:bCs/>
        </w:rPr>
        <w:t>least active-linknumber</w:t>
      </w:r>
      <w:r>
        <w:t xml:space="preserve"> and </w:t>
      </w:r>
      <w:r w:rsidRPr="0000387B">
        <w:rPr>
          <w:b/>
          <w:bCs/>
        </w:rPr>
        <w:t>max active-linknumber?</w:t>
      </w:r>
    </w:p>
    <w:p w14:paraId="5442F59A" w14:textId="77777777" w:rsidR="003844FB" w:rsidRDefault="003844FB">
      <w:pPr>
        <w:topLinePunct w:val="0"/>
        <w:adjustRightInd/>
        <w:snapToGrid/>
        <w:spacing w:before="0" w:after="0" w:line="240" w:lineRule="auto"/>
        <w:ind w:left="0"/>
        <w:rPr>
          <w:rFonts w:cs="Arial"/>
          <w:b/>
          <w:bCs/>
          <w:szCs w:val="21"/>
        </w:rPr>
      </w:pPr>
      <w:r>
        <w:rPr>
          <w:b/>
          <w:bCs/>
        </w:rPr>
        <w:br w:type="page"/>
      </w:r>
    </w:p>
    <w:p w14:paraId="27D4F920" w14:textId="77777777" w:rsidR="00BA0562" w:rsidRDefault="00BA0562" w:rsidP="00621C09">
      <w:pPr>
        <w:pStyle w:val="2"/>
        <w:rPr>
          <w:lang w:eastAsia="zh-CN"/>
        </w:rPr>
      </w:pPr>
      <w:bookmarkStart w:id="93" w:name="_Toc35261164"/>
      <w:bookmarkStart w:id="94" w:name="_Toc38986980"/>
      <w:r>
        <w:lastRenderedPageBreak/>
        <w:t>Lab 4: Inter-VLAN Communication</w:t>
      </w:r>
      <w:bookmarkEnd w:id="93"/>
      <w:bookmarkEnd w:id="94"/>
    </w:p>
    <w:p w14:paraId="306614D8" w14:textId="77777777" w:rsidR="00BA0562" w:rsidRDefault="00BA0562" w:rsidP="00621C09">
      <w:pPr>
        <w:pStyle w:val="3"/>
      </w:pPr>
      <w:bookmarkStart w:id="95" w:name="_Toc38986981"/>
      <w:r>
        <w:t>Introduction</w:t>
      </w:r>
      <w:bookmarkEnd w:id="95"/>
    </w:p>
    <w:p w14:paraId="573A829A" w14:textId="77777777" w:rsidR="00BA0562" w:rsidRDefault="00BA0562" w:rsidP="00621C09">
      <w:pPr>
        <w:pStyle w:val="40"/>
        <w:rPr>
          <w:rFonts w:hint="default"/>
        </w:rPr>
      </w:pPr>
      <w:bookmarkStart w:id="96" w:name="_Toc38986982"/>
      <w:r>
        <w:t>About This Lab</w:t>
      </w:r>
      <w:bookmarkEnd w:id="96"/>
    </w:p>
    <w:p w14:paraId="7AB12981" w14:textId="77777777" w:rsidR="00BA0562" w:rsidRDefault="00BA0562" w:rsidP="00621C09">
      <w:r>
        <w:t>VLANs are separated at Layer 2 to minimize broadcast domains. To enable the communication between VLANs,Huawei provides a variety of technologies. The following two technologies are commonly used:</w:t>
      </w:r>
    </w:p>
    <w:p w14:paraId="799238B7" w14:textId="77777777" w:rsidR="00BA0562" w:rsidRPr="0048085A" w:rsidRDefault="00BA0562" w:rsidP="00621C09">
      <w:pPr>
        <w:pStyle w:val="ItemList"/>
      </w:pPr>
      <w:r>
        <w:t>Dot1q termination subinterface: Such subinterfaces are Layer 3 logical interfaces. Similar to a VLANIF interface, after a dot1q termination subinterface and its IP address are configured, the device adds the corresponding MAC address entry and sets the Layer 3 forwarding flag to implement Layer 3 communication between VLANs. A Dot1q termination subinterface applies to scenarios where a Layer 3 Ethernet port connects to multiple VLANs.</w:t>
      </w:r>
    </w:p>
    <w:p w14:paraId="7996B23F" w14:textId="77777777" w:rsidR="00BA0562" w:rsidRDefault="00BA0562" w:rsidP="00621C09">
      <w:pPr>
        <w:pStyle w:val="ItemList"/>
      </w:pPr>
      <w:r>
        <w:t>VLANIF interface: VLANIF interfaces are Layer 3 logical interfaces. After a VLANIF interface and its IP address are configured, the device adds the MAC address and VID of the VLANIF interface to the MAC address table and sets the Layer 3 forwarding flag of the MAC address entry. When the destination MAC address of a packet matches the entry, the packet is forwarded at Layer 3 to implement Layer 3 communication between VLANs.</w:t>
      </w:r>
    </w:p>
    <w:p w14:paraId="25411F23" w14:textId="77777777" w:rsidR="00BA0562" w:rsidRPr="00C51F6D" w:rsidRDefault="00BA0562" w:rsidP="00621C09">
      <w:pPr>
        <w:pStyle w:val="ItemListText"/>
      </w:pPr>
      <w:r>
        <w:t>In this lab activity, you will use two methods to implement inter-VLAN communication.</w:t>
      </w:r>
    </w:p>
    <w:p w14:paraId="4E544C1E" w14:textId="77777777" w:rsidR="00BA0562" w:rsidRDefault="00BA0562" w:rsidP="00621C09">
      <w:pPr>
        <w:pStyle w:val="40"/>
        <w:rPr>
          <w:rFonts w:hint="default"/>
        </w:rPr>
      </w:pPr>
      <w:bookmarkStart w:id="97" w:name="_Toc38986983"/>
      <w:r>
        <w:t>Objectives</w:t>
      </w:r>
      <w:bookmarkEnd w:id="97"/>
    </w:p>
    <w:p w14:paraId="12F902E7" w14:textId="77777777" w:rsidR="00BA0562" w:rsidRPr="0000387B" w:rsidRDefault="00BA0562" w:rsidP="00621C09">
      <w:r>
        <w:t>Upon completion of this task, you will be able to:</w:t>
      </w:r>
    </w:p>
    <w:p w14:paraId="75F10FE3" w14:textId="77777777" w:rsidR="00BA0562" w:rsidRDefault="00BA0562" w:rsidP="00621C09">
      <w:pPr>
        <w:pStyle w:val="ItemList"/>
      </w:pPr>
      <w:r>
        <w:t>Learn how to use Dot1q termination subinterfaces to implement inter-VLAN communication</w:t>
      </w:r>
    </w:p>
    <w:p w14:paraId="3BFB6B9B" w14:textId="77777777" w:rsidR="00BA0562" w:rsidRDefault="00BA0562" w:rsidP="00621C09">
      <w:pPr>
        <w:pStyle w:val="ItemList"/>
      </w:pPr>
      <w:r>
        <w:t>Learn how to use VLANIF interfaces to implement inter-VLAN communication</w:t>
      </w:r>
    </w:p>
    <w:p w14:paraId="375BE1C4" w14:textId="77777777" w:rsidR="00BA0562" w:rsidRDefault="00BA0562" w:rsidP="00621C09">
      <w:pPr>
        <w:pStyle w:val="ItemList"/>
      </w:pPr>
      <w:r>
        <w:t>Understand the forwarding process of inter-VLAN communication</w:t>
      </w:r>
    </w:p>
    <w:p w14:paraId="5AF0E87B" w14:textId="77777777" w:rsidR="00BA0562" w:rsidRDefault="00BA0562" w:rsidP="00621C09">
      <w:pPr>
        <w:pStyle w:val="40"/>
        <w:rPr>
          <w:rFonts w:hint="default"/>
        </w:rPr>
      </w:pPr>
      <w:bookmarkStart w:id="98" w:name="_Toc38986984"/>
      <w:r>
        <w:t>Networking Topology</w:t>
      </w:r>
      <w:bookmarkEnd w:id="98"/>
    </w:p>
    <w:p w14:paraId="67138D13" w14:textId="77777777" w:rsidR="00BA0562" w:rsidRDefault="00BA0562" w:rsidP="00621C09">
      <w:r>
        <w:t>R2 and R3 belong to different VLANs and they need to communicate with each other through VLANIF interfaces and Dot1q termination subinterfaces.</w:t>
      </w:r>
    </w:p>
    <w:p w14:paraId="7417FC4C" w14:textId="77777777" w:rsidR="00BA0562" w:rsidRDefault="00BA0562" w:rsidP="002075CB">
      <w:pPr>
        <w:pStyle w:val="FigureDescription"/>
        <w:outlineLvl w:val="9"/>
      </w:pPr>
      <w:r>
        <w:lastRenderedPageBreak/>
        <w:t>Lab topology for inter-VLAN communication</w:t>
      </w:r>
    </w:p>
    <w:p w14:paraId="5736ED1D" w14:textId="77777777" w:rsidR="00BA0562" w:rsidRDefault="00A5717F" w:rsidP="003844FB">
      <w:pPr>
        <w:jc w:val="center"/>
      </w:pPr>
      <w:r w:rsidRPr="00A023CC">
        <w:rPr>
          <w:noProof/>
        </w:rPr>
        <w:drawing>
          <wp:inline distT="0" distB="0" distL="0" distR="0" wp14:anchorId="32871CA6" wp14:editId="0462D870">
            <wp:extent cx="2706370" cy="3021330"/>
            <wp:effectExtent l="0" t="0" r="0" b="0"/>
            <wp:docPr id="21"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06370" cy="3021330"/>
                    </a:xfrm>
                    <a:prstGeom prst="rect">
                      <a:avLst/>
                    </a:prstGeom>
                    <a:noFill/>
                    <a:ln>
                      <a:noFill/>
                    </a:ln>
                  </pic:spPr>
                </pic:pic>
              </a:graphicData>
            </a:graphic>
          </wp:inline>
        </w:drawing>
      </w:r>
    </w:p>
    <w:p w14:paraId="713354F6" w14:textId="77777777" w:rsidR="00BA0562" w:rsidRDefault="00BA0562" w:rsidP="00621C09"/>
    <w:p w14:paraId="594F62FE" w14:textId="77777777" w:rsidR="00BA0562" w:rsidRDefault="00BA0562" w:rsidP="00FD1A9F">
      <w:pPr>
        <w:pStyle w:val="ItemStep"/>
        <w:numPr>
          <w:ilvl w:val="6"/>
          <w:numId w:val="41"/>
        </w:numPr>
        <w:outlineLvl w:val="9"/>
      </w:pPr>
      <w:r>
        <w:t>Simulate terminal users on R2 and R3 and assign IP addresses 192.168.2.1/24 and 192.168.3.1/24 to the interfaces.</w:t>
      </w:r>
    </w:p>
    <w:p w14:paraId="55958D67" w14:textId="77777777" w:rsidR="00BA0562" w:rsidRDefault="00BA0562" w:rsidP="002075CB">
      <w:pPr>
        <w:pStyle w:val="ItemStep"/>
        <w:outlineLvl w:val="9"/>
      </w:pPr>
      <w:r>
        <w:t>The gateway addresses of R2 and R3 are 192.168.2.254 and 192.168.3.254 respectively.</w:t>
      </w:r>
    </w:p>
    <w:p w14:paraId="655E8E2B" w14:textId="77777777" w:rsidR="00BA0562" w:rsidRDefault="00BA0562" w:rsidP="002075CB">
      <w:pPr>
        <w:pStyle w:val="ItemStep"/>
        <w:outlineLvl w:val="9"/>
      </w:pPr>
      <w:r>
        <w:t>On S1, assign GigabitEthernet0/0/2 and GigabitEthernet0/0/3 to VLAN 2 and VLAN 3, respectively.</w:t>
      </w:r>
    </w:p>
    <w:p w14:paraId="7780FB15" w14:textId="77777777" w:rsidR="00BA0562" w:rsidRDefault="00BA0562" w:rsidP="00621C09">
      <w:pPr>
        <w:pStyle w:val="3"/>
      </w:pPr>
      <w:bookmarkStart w:id="99" w:name="_Toc38986985"/>
      <w:r>
        <w:t>Lab Configuration</w:t>
      </w:r>
      <w:bookmarkEnd w:id="99"/>
    </w:p>
    <w:p w14:paraId="2A2D5150" w14:textId="77777777" w:rsidR="00BA0562" w:rsidRDefault="00BA0562" w:rsidP="00621C09">
      <w:pPr>
        <w:pStyle w:val="40"/>
        <w:rPr>
          <w:rFonts w:hint="default"/>
        </w:rPr>
      </w:pPr>
      <w:bookmarkStart w:id="100" w:name="_Toc38986986"/>
      <w:r>
        <w:t>Configuration Roadmap</w:t>
      </w:r>
      <w:bookmarkEnd w:id="100"/>
    </w:p>
    <w:p w14:paraId="27952722" w14:textId="77777777" w:rsidR="00BA0562" w:rsidRDefault="00BA0562" w:rsidP="002075CB">
      <w:pPr>
        <w:pStyle w:val="ItemStep"/>
        <w:outlineLvl w:val="9"/>
      </w:pPr>
      <w:r>
        <w:t>Configure Dot1q termination subinterfaces to implement inter-VLAN communication.</w:t>
      </w:r>
    </w:p>
    <w:p w14:paraId="200AF841" w14:textId="77777777" w:rsidR="00BA0562" w:rsidRPr="000404C7" w:rsidRDefault="00BA0562" w:rsidP="002075CB">
      <w:pPr>
        <w:pStyle w:val="ItemStep"/>
        <w:outlineLvl w:val="9"/>
      </w:pPr>
      <w:r>
        <w:t>Configure VLANIF interfaces to implement inter-VLAN communication.</w:t>
      </w:r>
    </w:p>
    <w:p w14:paraId="5FE2923B" w14:textId="77777777" w:rsidR="00BA0562" w:rsidRDefault="00BA0562" w:rsidP="00621C09">
      <w:pPr>
        <w:pStyle w:val="40"/>
        <w:rPr>
          <w:rFonts w:hint="default"/>
        </w:rPr>
      </w:pPr>
      <w:bookmarkStart w:id="101" w:name="_Toc38986987"/>
      <w:r>
        <w:t>Configuration Procedure</w:t>
      </w:r>
      <w:bookmarkEnd w:id="101"/>
    </w:p>
    <w:p w14:paraId="1210B941" w14:textId="77777777" w:rsidR="00BA0562" w:rsidRDefault="00BA0562" w:rsidP="002075CB">
      <w:pPr>
        <w:pStyle w:val="Step"/>
        <w:outlineLvl w:val="9"/>
      </w:pPr>
      <w:r>
        <w:t>Complete basic device configuration.</w:t>
      </w:r>
    </w:p>
    <w:p w14:paraId="269FA198" w14:textId="77777777" w:rsidR="00BA0562" w:rsidRPr="000A31AE" w:rsidRDefault="00BA0562" w:rsidP="00621C09">
      <w:pPr>
        <w:rPr>
          <w:lang w:val="pt-BR"/>
        </w:rPr>
      </w:pPr>
      <w:r w:rsidRPr="000A31AE">
        <w:rPr>
          <w:lang w:val="pt-BR"/>
        </w:rPr>
        <w:t># Name R1, R2, R3, and S1.</w:t>
      </w:r>
    </w:p>
    <w:p w14:paraId="550719C9" w14:textId="77777777" w:rsidR="00BA0562" w:rsidRDefault="00BA0562" w:rsidP="00621C09">
      <w:r>
        <w:t>The details are not provided here.</w:t>
      </w:r>
    </w:p>
    <w:p w14:paraId="0C751E7F" w14:textId="77777777" w:rsidR="00BA0562" w:rsidRDefault="00BA0562" w:rsidP="00621C09">
      <w:r>
        <w:t># Configure IP addresses and gateways for R2 and R3.</w:t>
      </w:r>
    </w:p>
    <w:p w14:paraId="041FA5E3" w14:textId="77777777" w:rsidR="00BA0562" w:rsidRDefault="00BA0562" w:rsidP="006132A9">
      <w:pPr>
        <w:pStyle w:val="TerminalDisplay"/>
      </w:pPr>
      <w:r>
        <w:t>&lt;R2&gt; system-view</w:t>
      </w:r>
    </w:p>
    <w:p w14:paraId="4D2BAE56" w14:textId="77777777" w:rsidR="00BA0562" w:rsidRDefault="00BA0562" w:rsidP="006132A9">
      <w:pPr>
        <w:pStyle w:val="TerminalDisplay"/>
      </w:pPr>
      <w:r>
        <w:t>Enter system view, return user view with Ctrl+Z.</w:t>
      </w:r>
    </w:p>
    <w:p w14:paraId="1FCBEDEA" w14:textId="77777777" w:rsidR="00BA0562" w:rsidRDefault="00BA0562" w:rsidP="006132A9">
      <w:pPr>
        <w:pStyle w:val="TerminalDisplay"/>
      </w:pPr>
      <w:r>
        <w:t>[R2]interface GigabitEthernet 0/0/1</w:t>
      </w:r>
    </w:p>
    <w:p w14:paraId="6D72E739" w14:textId="77777777" w:rsidR="00BA0562" w:rsidRDefault="00BA0562" w:rsidP="006132A9">
      <w:pPr>
        <w:pStyle w:val="TerminalDisplay"/>
      </w:pPr>
      <w:r>
        <w:t>[R2-GigabitEthernet0/0/1]ip address 192.168.2.1 24</w:t>
      </w:r>
    </w:p>
    <w:p w14:paraId="6C1D5EE7" w14:textId="77777777" w:rsidR="00BA0562" w:rsidRDefault="00BA0562" w:rsidP="006132A9">
      <w:pPr>
        <w:pStyle w:val="TerminalDisplay"/>
      </w:pPr>
      <w:r>
        <w:lastRenderedPageBreak/>
        <w:t xml:space="preserve">[R2-GigabitEthernet0/0/1]quit </w:t>
      </w:r>
    </w:p>
    <w:p w14:paraId="3DCEC505" w14:textId="77777777" w:rsidR="00BA0562" w:rsidRDefault="00BA0562" w:rsidP="006132A9">
      <w:pPr>
        <w:pStyle w:val="TerminalDisplay"/>
      </w:pPr>
      <w:r>
        <w:t>[R2]ip route-static 0.0.0.0 0 192.168.2.254</w:t>
      </w:r>
    </w:p>
    <w:p w14:paraId="40692975" w14:textId="77777777" w:rsidR="00BA0562" w:rsidRDefault="00BA0562" w:rsidP="003844FB">
      <w:pPr>
        <w:pStyle w:val="TerminalDisplay"/>
        <w:shd w:val="clear" w:color="auto" w:fill="auto"/>
        <w:rPr>
          <w:i/>
          <w:iCs/>
        </w:rPr>
      </w:pPr>
      <w:r w:rsidRPr="003844FB">
        <w:rPr>
          <w:i/>
          <w:iCs/>
        </w:rPr>
        <w:t>Configure a default route (equivalent to a gateway) for the device.</w:t>
      </w:r>
    </w:p>
    <w:p w14:paraId="1D6842C6" w14:textId="77777777" w:rsidR="003844FB" w:rsidRPr="003844FB" w:rsidRDefault="003844FB" w:rsidP="003844FB"/>
    <w:p w14:paraId="43D67488" w14:textId="77777777" w:rsidR="00BA0562" w:rsidRDefault="00BA0562" w:rsidP="006132A9">
      <w:pPr>
        <w:pStyle w:val="TerminalDisplay"/>
      </w:pPr>
      <w:r>
        <w:t xml:space="preserve">&lt;R3&gt;system-view </w:t>
      </w:r>
    </w:p>
    <w:p w14:paraId="15414DA4" w14:textId="77777777" w:rsidR="00BA0562" w:rsidRDefault="00BA0562" w:rsidP="006132A9">
      <w:pPr>
        <w:pStyle w:val="TerminalDisplay"/>
      </w:pPr>
      <w:r>
        <w:t>Enter system view, return user view with Ctrl+Z.</w:t>
      </w:r>
    </w:p>
    <w:p w14:paraId="054C43F4" w14:textId="77777777" w:rsidR="00BA0562" w:rsidRDefault="00BA0562" w:rsidP="006132A9">
      <w:pPr>
        <w:pStyle w:val="TerminalDisplay"/>
      </w:pPr>
      <w:r>
        <w:t>[R3]interface GigabitEthernet 0/0/1</w:t>
      </w:r>
    </w:p>
    <w:p w14:paraId="59D7A408" w14:textId="77777777" w:rsidR="00BA0562" w:rsidRDefault="00BA0562" w:rsidP="006132A9">
      <w:pPr>
        <w:pStyle w:val="TerminalDisplay"/>
      </w:pPr>
      <w:r>
        <w:t>[R3-GigabitEthernet0/0/1]ip address 192.168.3.1 24</w:t>
      </w:r>
    </w:p>
    <w:p w14:paraId="40BCB02E" w14:textId="77777777" w:rsidR="00BA0562" w:rsidRDefault="00BA0562" w:rsidP="006132A9">
      <w:pPr>
        <w:pStyle w:val="TerminalDisplay"/>
      </w:pPr>
      <w:r>
        <w:t>[R3-GigabitEthernet0/0/1]quit</w:t>
      </w:r>
    </w:p>
    <w:p w14:paraId="21BFB66B" w14:textId="77777777" w:rsidR="00BA0562" w:rsidRDefault="00BA0562" w:rsidP="006132A9">
      <w:pPr>
        <w:pStyle w:val="TerminalDisplay"/>
      </w:pPr>
      <w:r>
        <w:t>[R3]ip route-static 0.0.0.0 0 192.168.3.254</w:t>
      </w:r>
    </w:p>
    <w:p w14:paraId="52C5FB51" w14:textId="77777777" w:rsidR="00BA0562" w:rsidRDefault="00BA0562" w:rsidP="00621C09">
      <w:r>
        <w:t># On S1, assign R2 and R3 to different VLANs.</w:t>
      </w:r>
    </w:p>
    <w:p w14:paraId="1047211B" w14:textId="77777777" w:rsidR="00BA0562" w:rsidRDefault="00BA0562" w:rsidP="006132A9">
      <w:pPr>
        <w:pStyle w:val="TerminalDisplay"/>
      </w:pPr>
      <w:r>
        <w:t>[S1]vlan batch 2 3</w:t>
      </w:r>
    </w:p>
    <w:p w14:paraId="13CDB1A6" w14:textId="77777777" w:rsidR="00BA0562" w:rsidRDefault="00BA0562" w:rsidP="006132A9">
      <w:pPr>
        <w:pStyle w:val="TerminalDisplay"/>
      </w:pPr>
      <w:r>
        <w:t>Info: This operation may take a few seconds. Please wait for a moment...done.</w:t>
      </w:r>
    </w:p>
    <w:p w14:paraId="5524E08E" w14:textId="77777777" w:rsidR="00BA0562" w:rsidRDefault="00BA0562" w:rsidP="006132A9">
      <w:pPr>
        <w:pStyle w:val="TerminalDisplay"/>
      </w:pPr>
      <w:r>
        <w:t>[S1]interface GigabitEthernet 0/0/2</w:t>
      </w:r>
    </w:p>
    <w:p w14:paraId="02C78AB8" w14:textId="77777777" w:rsidR="00BA0562" w:rsidRDefault="00BA0562" w:rsidP="006132A9">
      <w:pPr>
        <w:pStyle w:val="TerminalDisplay"/>
      </w:pPr>
      <w:r>
        <w:t xml:space="preserve">[S1-GigabitEthernet0/0/2]port link-type access </w:t>
      </w:r>
    </w:p>
    <w:p w14:paraId="3C21743C" w14:textId="77777777" w:rsidR="00BA0562" w:rsidRDefault="00BA0562" w:rsidP="006132A9">
      <w:pPr>
        <w:pStyle w:val="TerminalDisplay"/>
      </w:pPr>
      <w:r>
        <w:t>[S1-GigabitEthernet0/0/2]port default vlan 2</w:t>
      </w:r>
    </w:p>
    <w:p w14:paraId="6A74EEE6" w14:textId="77777777" w:rsidR="00BA0562" w:rsidRDefault="00BA0562" w:rsidP="006132A9">
      <w:pPr>
        <w:pStyle w:val="TerminalDisplay"/>
      </w:pPr>
      <w:r>
        <w:t>[S1-GigabitEthernet0/0/2]quit</w:t>
      </w:r>
    </w:p>
    <w:p w14:paraId="22FDDAE1" w14:textId="77777777" w:rsidR="00BA0562" w:rsidRDefault="00BA0562" w:rsidP="006132A9">
      <w:pPr>
        <w:pStyle w:val="TerminalDisplay"/>
      </w:pPr>
      <w:r>
        <w:t>[S1]interface GigabitEthernet 0/0/3</w:t>
      </w:r>
    </w:p>
    <w:p w14:paraId="7FC29DBC" w14:textId="77777777" w:rsidR="00BA0562" w:rsidRDefault="00BA0562" w:rsidP="006132A9">
      <w:pPr>
        <w:pStyle w:val="TerminalDisplay"/>
      </w:pPr>
      <w:r>
        <w:t xml:space="preserve">[S1-GigabitEthernet0/0/3]port link-type access </w:t>
      </w:r>
    </w:p>
    <w:p w14:paraId="682A37BF" w14:textId="77777777" w:rsidR="00BA0562" w:rsidRPr="002010F5" w:rsidRDefault="00BA0562" w:rsidP="006132A9">
      <w:pPr>
        <w:pStyle w:val="TerminalDisplay"/>
      </w:pPr>
      <w:r>
        <w:t>[S1-GigabitEthernet0/0/3]port default vlan 3</w:t>
      </w:r>
    </w:p>
    <w:p w14:paraId="36A97D5E" w14:textId="77777777" w:rsidR="00BA0562" w:rsidRDefault="00BA0562" w:rsidP="002075CB">
      <w:pPr>
        <w:pStyle w:val="Step"/>
        <w:outlineLvl w:val="9"/>
      </w:pPr>
      <w:r>
        <w:t>Configure Dot1q termination subinterfaces to implement INter-VLAN communication.</w:t>
      </w:r>
    </w:p>
    <w:p w14:paraId="1F3B56F7" w14:textId="77777777" w:rsidR="00BA0562" w:rsidRDefault="00BA0562" w:rsidP="00621C09">
      <w:r>
        <w:t># Configure a trunk port on S1.</w:t>
      </w:r>
    </w:p>
    <w:p w14:paraId="42841713" w14:textId="77777777" w:rsidR="00BA0562" w:rsidRDefault="00BA0562" w:rsidP="006132A9">
      <w:pPr>
        <w:pStyle w:val="TerminalDisplay"/>
      </w:pPr>
      <w:r>
        <w:t>[S1]interface GigabitEthernet 0/0/1</w:t>
      </w:r>
    </w:p>
    <w:p w14:paraId="60760978" w14:textId="77777777" w:rsidR="00BA0562" w:rsidRDefault="00BA0562" w:rsidP="006132A9">
      <w:pPr>
        <w:pStyle w:val="TerminalDisplay"/>
      </w:pPr>
      <w:r>
        <w:t>[S1-GigabitEthernet0/0/1]port trunk allow-pass vlan 2 3</w:t>
      </w:r>
    </w:p>
    <w:p w14:paraId="2B562B12" w14:textId="77777777" w:rsidR="00BA0562" w:rsidRPr="00621C09" w:rsidRDefault="00BA0562" w:rsidP="006132A9">
      <w:pPr>
        <w:pStyle w:val="TerminalDisplay"/>
      </w:pPr>
      <w:r w:rsidRPr="00621C09">
        <w:t>The link between S1 and R1 must allow packets from VLAN 2 and VLAN 3 to pass through because R1 needs to terminate the VLAN tags of packets exchanged between VLANs.</w:t>
      </w:r>
    </w:p>
    <w:p w14:paraId="23BF094A" w14:textId="77777777" w:rsidR="00BA0562" w:rsidRDefault="00BA0562" w:rsidP="00621C09">
      <w:r>
        <w:t># Configure a dot1q termination subinterface on R1.</w:t>
      </w:r>
    </w:p>
    <w:p w14:paraId="72D414C0" w14:textId="77777777" w:rsidR="00BA0562" w:rsidRDefault="00BA0562" w:rsidP="006132A9">
      <w:pPr>
        <w:pStyle w:val="TerminalDisplay"/>
      </w:pPr>
      <w:r>
        <w:t xml:space="preserve">[R1]interface GigabitEthernet 0/0/1.2 </w:t>
      </w:r>
    </w:p>
    <w:p w14:paraId="4D2D04C8" w14:textId="77777777" w:rsidR="00BA0562" w:rsidRDefault="00BA0562" w:rsidP="00621C09">
      <w:r>
        <w:t xml:space="preserve">A subinterface is created and the subinterface view is displayed. In this example, </w:t>
      </w:r>
      <w:r w:rsidRPr="0000387B">
        <w:rPr>
          <w:b/>
          <w:bCs/>
        </w:rPr>
        <w:t>2</w:t>
      </w:r>
      <w:r>
        <w:t xml:space="preserve"> indicates the subinterface number. It is recommended that the subinterface number be the same as the VLAN ID.</w:t>
      </w:r>
    </w:p>
    <w:p w14:paraId="531D5063" w14:textId="77777777" w:rsidR="00BA0562" w:rsidRDefault="00BA0562" w:rsidP="006132A9">
      <w:pPr>
        <w:pStyle w:val="TerminalDisplay"/>
      </w:pPr>
      <w:r>
        <w:t xml:space="preserve">[R1-GigabitEthernet0/0/1.2]dot1q termination vid 2 </w:t>
      </w:r>
    </w:p>
    <w:p w14:paraId="26A1B6BD" w14:textId="77777777" w:rsidR="00BA0562" w:rsidRDefault="00BA0562" w:rsidP="00621C09">
      <w:r>
        <w:t xml:space="preserve">The </w:t>
      </w:r>
      <w:r w:rsidRPr="0000387B">
        <w:rPr>
          <w:b/>
          <w:bCs/>
        </w:rPr>
        <w:t xml:space="preserve">dot1q termination vid </w:t>
      </w:r>
      <w:r w:rsidRPr="0000387B">
        <w:rPr>
          <w:i/>
          <w:iCs/>
        </w:rPr>
        <w:t>vlan-id</w:t>
      </w:r>
      <w:r>
        <w:t xml:space="preserve"> command configures the VLAN ID for Dot1q termination on a subinterface.</w:t>
      </w:r>
    </w:p>
    <w:p w14:paraId="24EC4328" w14:textId="77777777" w:rsidR="00BA0562" w:rsidRDefault="00BA0562" w:rsidP="00621C09">
      <w:r>
        <w:t>In this example, when GigabitEthernet0/0/1 receives data tagged with VLAN 2, it sends the data to subinterface 2 for VLAN termination and subsequent processing. The data sent from subinterface 2 is also tagged with VLAN 2.</w:t>
      </w:r>
    </w:p>
    <w:p w14:paraId="16D92ED9" w14:textId="77777777" w:rsidR="00BA0562" w:rsidRDefault="00BA0562" w:rsidP="006132A9">
      <w:pPr>
        <w:pStyle w:val="TerminalDisplay"/>
      </w:pPr>
      <w:r>
        <w:t xml:space="preserve">[R1-GigabitEthernet0/0/1.2]arp broadcast enable </w:t>
      </w:r>
    </w:p>
    <w:p w14:paraId="24E70217" w14:textId="77777777" w:rsidR="00BA0562" w:rsidRDefault="00BA0562" w:rsidP="00621C09">
      <w:r>
        <w:t xml:space="preserve">Subinterfaces for VLAN tag termination cannot forward broadcast packets and automatically discard them upon receiving. To allow such subinterfaces to forward </w:t>
      </w:r>
      <w:r>
        <w:lastRenderedPageBreak/>
        <w:t xml:space="preserve">broadcast packets, the ARP broadcast function must be enabled using the </w:t>
      </w:r>
      <w:r w:rsidRPr="0000387B">
        <w:rPr>
          <w:b/>
          <w:bCs/>
        </w:rPr>
        <w:t>arp broadcast enable</w:t>
      </w:r>
      <w:r>
        <w:t xml:space="preserve"> command. By default, this function is enabled on some devices.</w:t>
      </w:r>
    </w:p>
    <w:p w14:paraId="4D47FC3B" w14:textId="77777777" w:rsidR="00BA0562" w:rsidRDefault="00BA0562" w:rsidP="006132A9">
      <w:pPr>
        <w:pStyle w:val="TerminalDisplay"/>
      </w:pPr>
      <w:r>
        <w:t xml:space="preserve">[R1-GigabitEthernet0/0/1.2]ip address 192.168.2.254 24 </w:t>
      </w:r>
    </w:p>
    <w:p w14:paraId="5DA42F09" w14:textId="77777777" w:rsidR="00BA0562" w:rsidRDefault="00BA0562" w:rsidP="006132A9">
      <w:pPr>
        <w:pStyle w:val="TerminalDisplay"/>
      </w:pPr>
      <w:r>
        <w:t>[R1-GigabitEthernet0/0/1.2]quit</w:t>
      </w:r>
    </w:p>
    <w:p w14:paraId="7EAD50AC" w14:textId="77777777" w:rsidR="00BA0562" w:rsidRDefault="00BA0562" w:rsidP="006132A9">
      <w:pPr>
        <w:pStyle w:val="TerminalDisplay"/>
      </w:pPr>
      <w:r>
        <w:t>[R1]interface GigabitEthernet 0/0/1.3</w:t>
      </w:r>
    </w:p>
    <w:p w14:paraId="59FCBF9C" w14:textId="77777777" w:rsidR="00BA0562" w:rsidRDefault="00BA0562" w:rsidP="006132A9">
      <w:pPr>
        <w:pStyle w:val="TerminalDisplay"/>
      </w:pPr>
      <w:r>
        <w:t>[R1-GigabitEthernet0/0/1.3]dot1q termination vid 3</w:t>
      </w:r>
    </w:p>
    <w:p w14:paraId="504F9784" w14:textId="77777777" w:rsidR="00BA0562" w:rsidRDefault="00BA0562" w:rsidP="006132A9">
      <w:pPr>
        <w:pStyle w:val="TerminalDisplay"/>
      </w:pPr>
      <w:r>
        <w:t>[R1-GigabitEthernet0/0/1.3]arp broadcast enable</w:t>
      </w:r>
    </w:p>
    <w:p w14:paraId="1874869C" w14:textId="77777777" w:rsidR="00BA0562" w:rsidRDefault="00BA0562" w:rsidP="006132A9">
      <w:pPr>
        <w:pStyle w:val="TerminalDisplay"/>
      </w:pPr>
      <w:r>
        <w:t>[R1-GigabitEthernet0/0/1.3]ip address 192.168.3.254 24</w:t>
      </w:r>
    </w:p>
    <w:p w14:paraId="495CD87A" w14:textId="77777777" w:rsidR="00BA0562" w:rsidRPr="004160E5" w:rsidRDefault="00BA0562" w:rsidP="006132A9">
      <w:pPr>
        <w:pStyle w:val="TerminalDisplay"/>
      </w:pPr>
      <w:r>
        <w:t>[R1-GigabitEthernet0/0/1.3]quit</w:t>
      </w:r>
    </w:p>
    <w:p w14:paraId="09E996F1" w14:textId="77777777" w:rsidR="00BA0562" w:rsidRDefault="00BA0562" w:rsidP="00621C09">
      <w:r>
        <w:t># Test the connectivity between VLANs.</w:t>
      </w:r>
    </w:p>
    <w:p w14:paraId="61504E20" w14:textId="77777777" w:rsidR="00BA0562" w:rsidRDefault="00BA0562" w:rsidP="006132A9">
      <w:pPr>
        <w:pStyle w:val="TerminalDisplay"/>
      </w:pPr>
      <w:r>
        <w:t>&lt;R2&gt;ping 192.168.3.1</w:t>
      </w:r>
    </w:p>
    <w:p w14:paraId="60D212C4" w14:textId="77777777" w:rsidR="00BA0562" w:rsidRDefault="00BA0562" w:rsidP="006132A9">
      <w:pPr>
        <w:pStyle w:val="TerminalDisplay"/>
      </w:pPr>
      <w:r>
        <w:t xml:space="preserve">  PING 192.168.3.1: 56  data bytes, press CTRL_C to break</w:t>
      </w:r>
    </w:p>
    <w:p w14:paraId="7626CDAE" w14:textId="77777777" w:rsidR="00BA0562" w:rsidRDefault="00BA0562" w:rsidP="006132A9">
      <w:pPr>
        <w:pStyle w:val="TerminalDisplay"/>
      </w:pPr>
      <w:r>
        <w:t xml:space="preserve">    Reply from 192.168.3.1: bytes=56 Sequence=1 ttl=254 time=60 ms</w:t>
      </w:r>
    </w:p>
    <w:p w14:paraId="49AD7C4E" w14:textId="77777777" w:rsidR="00BA0562" w:rsidRDefault="00BA0562" w:rsidP="006132A9">
      <w:pPr>
        <w:pStyle w:val="TerminalDisplay"/>
      </w:pPr>
      <w:r>
        <w:t xml:space="preserve">    Reply from 192.168.3.1: bytes=56 Sequence=2 ttl=254 time=40 ms</w:t>
      </w:r>
    </w:p>
    <w:p w14:paraId="1F868BFD" w14:textId="77777777" w:rsidR="00BA0562" w:rsidRDefault="00BA0562" w:rsidP="006132A9">
      <w:pPr>
        <w:pStyle w:val="TerminalDisplay"/>
      </w:pPr>
      <w:r>
        <w:t xml:space="preserve">    Reply from 192.168.3.1: bytes=56 Sequence=3 ttl=254 time=110 ms</w:t>
      </w:r>
    </w:p>
    <w:p w14:paraId="07B51F9D" w14:textId="77777777" w:rsidR="00BA0562" w:rsidRDefault="00BA0562" w:rsidP="006132A9">
      <w:pPr>
        <w:pStyle w:val="TerminalDisplay"/>
      </w:pPr>
      <w:r>
        <w:t xml:space="preserve">    Reply from 192.168.3.1: bytes=56 Sequence=4 ttl=254 time=70 ms</w:t>
      </w:r>
    </w:p>
    <w:p w14:paraId="4A8A6E13" w14:textId="77777777" w:rsidR="00BA0562" w:rsidRDefault="00BA0562" w:rsidP="006132A9">
      <w:pPr>
        <w:pStyle w:val="TerminalDisplay"/>
      </w:pPr>
      <w:r>
        <w:t xml:space="preserve">    Reply from 192.168.3.1: bytes=56 Sequence=5 ttl=254 time=100 ms</w:t>
      </w:r>
    </w:p>
    <w:p w14:paraId="3BADB6E7" w14:textId="77777777" w:rsidR="00BA0562" w:rsidRDefault="00BA0562" w:rsidP="006132A9">
      <w:pPr>
        <w:pStyle w:val="TerminalDisplay"/>
      </w:pPr>
    </w:p>
    <w:p w14:paraId="124E9A41" w14:textId="77777777" w:rsidR="00BA0562" w:rsidRDefault="00BA0562" w:rsidP="006132A9">
      <w:pPr>
        <w:pStyle w:val="TerminalDisplay"/>
      </w:pPr>
      <w:r>
        <w:t xml:space="preserve">  --- 192.168.3.1 ping statistics ---</w:t>
      </w:r>
    </w:p>
    <w:p w14:paraId="6C807D63" w14:textId="77777777" w:rsidR="00BA0562" w:rsidRDefault="00BA0562" w:rsidP="006132A9">
      <w:pPr>
        <w:pStyle w:val="TerminalDisplay"/>
      </w:pPr>
      <w:r>
        <w:t xml:space="preserve">    5 packet(s) transmitted</w:t>
      </w:r>
    </w:p>
    <w:p w14:paraId="18572DA3" w14:textId="77777777" w:rsidR="00BA0562" w:rsidRDefault="00BA0562" w:rsidP="006132A9">
      <w:pPr>
        <w:pStyle w:val="TerminalDisplay"/>
      </w:pPr>
      <w:r>
        <w:t xml:space="preserve">    5 packet(s) received</w:t>
      </w:r>
    </w:p>
    <w:p w14:paraId="637E84A1" w14:textId="77777777" w:rsidR="00BA0562" w:rsidRDefault="00BA0562" w:rsidP="006132A9">
      <w:pPr>
        <w:pStyle w:val="TerminalDisplay"/>
      </w:pPr>
      <w:r>
        <w:t xml:space="preserve">    0.00% packet loss</w:t>
      </w:r>
    </w:p>
    <w:p w14:paraId="07B2FA18" w14:textId="77777777" w:rsidR="00BA0562" w:rsidRDefault="00BA0562" w:rsidP="006132A9">
      <w:pPr>
        <w:pStyle w:val="TerminalDisplay"/>
      </w:pPr>
      <w:r>
        <w:t xml:space="preserve">    round-trip min/avg/max = 40/76/110 ms</w:t>
      </w:r>
    </w:p>
    <w:p w14:paraId="783129E1" w14:textId="77777777" w:rsidR="00BA0562" w:rsidRDefault="00BA0562" w:rsidP="006132A9">
      <w:pPr>
        <w:pStyle w:val="TerminalDisplay"/>
      </w:pPr>
    </w:p>
    <w:p w14:paraId="1120A1AA" w14:textId="77777777" w:rsidR="00BA0562" w:rsidRDefault="00BA0562" w:rsidP="006132A9">
      <w:pPr>
        <w:pStyle w:val="TerminalDisplay"/>
      </w:pPr>
      <w:r>
        <w:t xml:space="preserve">&lt;R2&gt;tracert 192.168.3.1 </w:t>
      </w:r>
    </w:p>
    <w:p w14:paraId="2BE6B33A" w14:textId="77777777" w:rsidR="00BA0562" w:rsidRDefault="00BA0562" w:rsidP="006132A9">
      <w:pPr>
        <w:pStyle w:val="TerminalDisplay"/>
      </w:pPr>
      <w:r>
        <w:t xml:space="preserve"> traceroute to  192.168.3.1(192.168.3.1), max hops: 30 ,packet length: 40,press CTRL_C to break </w:t>
      </w:r>
    </w:p>
    <w:p w14:paraId="4C7681F3" w14:textId="77777777" w:rsidR="00BA0562" w:rsidRPr="006D09C5" w:rsidRDefault="00BA0562" w:rsidP="006132A9">
      <w:pPr>
        <w:pStyle w:val="TerminalDisplay"/>
      </w:pPr>
    </w:p>
    <w:p w14:paraId="796424DC" w14:textId="77777777" w:rsidR="00BA0562" w:rsidRDefault="00BA0562" w:rsidP="006132A9">
      <w:pPr>
        <w:pStyle w:val="TerminalDisplay"/>
      </w:pPr>
      <w:r>
        <w:t xml:space="preserve"> 1 192.168.2.254 30 ms  50 ms  50 ms </w:t>
      </w:r>
    </w:p>
    <w:p w14:paraId="11E7071B" w14:textId="77777777" w:rsidR="00BA0562" w:rsidRDefault="00BA0562" w:rsidP="006132A9">
      <w:pPr>
        <w:pStyle w:val="TerminalDisplay"/>
      </w:pPr>
    </w:p>
    <w:p w14:paraId="670861F6" w14:textId="77777777" w:rsidR="00BA0562" w:rsidRDefault="00BA0562" w:rsidP="006132A9">
      <w:pPr>
        <w:pStyle w:val="TerminalDisplay"/>
      </w:pPr>
      <w:r>
        <w:t xml:space="preserve"> 2 192.168.3.1 70 ms  60 ms  60 ms </w:t>
      </w:r>
    </w:p>
    <w:p w14:paraId="47A2FB53" w14:textId="77777777" w:rsidR="00BA0562" w:rsidRPr="00621C09" w:rsidRDefault="00BA0562" w:rsidP="006132A9">
      <w:pPr>
        <w:pStyle w:val="TerminalDisplay"/>
      </w:pPr>
      <w:r w:rsidRPr="00621C09">
        <w:t>VLAN 2 and VLAN 3 can communicate with each other.</w:t>
      </w:r>
    </w:p>
    <w:p w14:paraId="52907AA4" w14:textId="77777777" w:rsidR="00BA0562" w:rsidRPr="008068D9" w:rsidRDefault="00BA0562" w:rsidP="002075CB">
      <w:pPr>
        <w:pStyle w:val="Step"/>
        <w:outlineLvl w:val="9"/>
      </w:pPr>
      <w:r>
        <w:t>Configure VLANIF interfaces to enable inter-VLAN communication.</w:t>
      </w:r>
    </w:p>
    <w:p w14:paraId="0BBDB71B" w14:textId="77777777" w:rsidR="00BA0562" w:rsidRDefault="00BA0562" w:rsidP="00621C09">
      <w:r>
        <w:t># Delete the configuration in the previous step.</w:t>
      </w:r>
    </w:p>
    <w:p w14:paraId="08262BE7" w14:textId="77777777" w:rsidR="00BA0562" w:rsidRDefault="00BA0562" w:rsidP="006132A9">
      <w:pPr>
        <w:pStyle w:val="TerminalDisplay"/>
      </w:pPr>
      <w:r>
        <w:t>[S1]interface GigabitEthernet 0/0/1</w:t>
      </w:r>
    </w:p>
    <w:p w14:paraId="3B6EED06" w14:textId="77777777" w:rsidR="00BA0562" w:rsidRDefault="00BA0562" w:rsidP="006132A9">
      <w:pPr>
        <w:pStyle w:val="TerminalDisplay"/>
      </w:pPr>
      <w:r>
        <w:t>[S1-GigabitEthernet0/0/1]undo port trunk allow-pass vlan 2 3</w:t>
      </w:r>
    </w:p>
    <w:p w14:paraId="2987CA2F" w14:textId="77777777" w:rsidR="00BA0562" w:rsidRDefault="00BA0562" w:rsidP="006132A9">
      <w:pPr>
        <w:pStyle w:val="TerminalDisplay"/>
      </w:pPr>
      <w:r>
        <w:t>[S1-GigabitEthernet0/0/1]undo port link-type</w:t>
      </w:r>
    </w:p>
    <w:p w14:paraId="59644018" w14:textId="77777777" w:rsidR="00BA0562" w:rsidRPr="00513773" w:rsidRDefault="00BA0562" w:rsidP="006132A9">
      <w:pPr>
        <w:pStyle w:val="TerminalDisplay"/>
        <w:rPr>
          <w:lang w:val="pt-BR"/>
        </w:rPr>
      </w:pPr>
      <w:r w:rsidRPr="00513773">
        <w:rPr>
          <w:lang w:val="pt-BR"/>
        </w:rPr>
        <w:t xml:space="preserve">[R1]undo interface GigabitEthernet 0/0/1.2 </w:t>
      </w:r>
    </w:p>
    <w:p w14:paraId="75FBBC72" w14:textId="77777777" w:rsidR="00BA0562" w:rsidRPr="00513773" w:rsidRDefault="00BA0562" w:rsidP="006132A9">
      <w:pPr>
        <w:pStyle w:val="TerminalDisplay"/>
        <w:rPr>
          <w:lang w:val="pt-BR"/>
        </w:rPr>
      </w:pPr>
      <w:r w:rsidRPr="00513773">
        <w:rPr>
          <w:lang w:val="pt-BR"/>
        </w:rPr>
        <w:t>[R1]undo interface GigabitEthernet 0/0/1.3</w:t>
      </w:r>
    </w:p>
    <w:p w14:paraId="5579588D" w14:textId="77777777" w:rsidR="00BA0562" w:rsidRDefault="00BA0562" w:rsidP="00621C09">
      <w:r>
        <w:t># Create a VLANIF interface on S1.</w:t>
      </w:r>
    </w:p>
    <w:p w14:paraId="2B46EBDF" w14:textId="77777777" w:rsidR="00BA0562" w:rsidRDefault="00BA0562" w:rsidP="006132A9">
      <w:pPr>
        <w:pStyle w:val="TerminalDisplay"/>
      </w:pPr>
      <w:r>
        <w:t>[S1]interface Vlanif 2</w:t>
      </w:r>
    </w:p>
    <w:p w14:paraId="5AD38AE6" w14:textId="77777777" w:rsidR="00BA0562" w:rsidRDefault="00BA0562" w:rsidP="00621C09">
      <w:r>
        <w:t xml:space="preserve">The </w:t>
      </w:r>
      <w:r w:rsidRPr="0000387B">
        <w:rPr>
          <w:b/>
          <w:bCs/>
        </w:rPr>
        <w:t>interface vlanif</w:t>
      </w:r>
      <w:r>
        <w:t xml:space="preserve"> </w:t>
      </w:r>
      <w:r w:rsidRPr="0000387B">
        <w:rPr>
          <w:i/>
          <w:iCs/>
        </w:rPr>
        <w:t>vlan-id</w:t>
      </w:r>
      <w:r>
        <w:t xml:space="preserve"> command creates a VLANIF interface and displays the VLANIF interface view. You must create a VLAN before configuring a VLANIF interface. </w:t>
      </w:r>
    </w:p>
    <w:p w14:paraId="00847EF0" w14:textId="77777777" w:rsidR="00BA0562" w:rsidRDefault="00BA0562" w:rsidP="006132A9">
      <w:pPr>
        <w:pStyle w:val="TerminalDisplay"/>
      </w:pPr>
      <w:r>
        <w:t>[S1-Vlanif2]ip address 192.168.2.254 24</w:t>
      </w:r>
    </w:p>
    <w:p w14:paraId="76066772" w14:textId="77777777" w:rsidR="00BA0562" w:rsidRDefault="00BA0562" w:rsidP="006132A9">
      <w:pPr>
        <w:pStyle w:val="TerminalDisplay"/>
      </w:pPr>
      <w:r>
        <w:t>[S1-Vlanif2]quit</w:t>
      </w:r>
    </w:p>
    <w:p w14:paraId="6EBB6B56" w14:textId="77777777" w:rsidR="00BA0562" w:rsidRDefault="00BA0562" w:rsidP="006132A9">
      <w:pPr>
        <w:pStyle w:val="TerminalDisplay"/>
      </w:pPr>
      <w:r>
        <w:t>[S1]interface Vlanif 3</w:t>
      </w:r>
    </w:p>
    <w:p w14:paraId="2711AF6A" w14:textId="77777777" w:rsidR="00BA0562" w:rsidRDefault="00BA0562" w:rsidP="006132A9">
      <w:pPr>
        <w:pStyle w:val="TerminalDisplay"/>
      </w:pPr>
      <w:r>
        <w:t xml:space="preserve">[S1-Vlanif3]ip address 192.168.3.254 24 </w:t>
      </w:r>
    </w:p>
    <w:p w14:paraId="6C834202" w14:textId="77777777" w:rsidR="00BA0562" w:rsidRDefault="00BA0562" w:rsidP="006132A9">
      <w:pPr>
        <w:pStyle w:val="TerminalDisplay"/>
      </w:pPr>
      <w:r>
        <w:lastRenderedPageBreak/>
        <w:t>[S1-Vlanif3]quit</w:t>
      </w:r>
    </w:p>
    <w:p w14:paraId="02883207" w14:textId="77777777" w:rsidR="00BA0562" w:rsidRDefault="00BA0562" w:rsidP="00621C09">
      <w:r>
        <w:t># Test the connectivity between VLANs.</w:t>
      </w:r>
    </w:p>
    <w:p w14:paraId="3DF3EE37" w14:textId="77777777" w:rsidR="00BA0562" w:rsidRDefault="00BA0562" w:rsidP="006132A9">
      <w:pPr>
        <w:pStyle w:val="TerminalDisplay"/>
      </w:pPr>
      <w:r>
        <w:t xml:space="preserve">&lt;R2&gt;ping 192.168.3.1 </w:t>
      </w:r>
    </w:p>
    <w:p w14:paraId="52068C3F" w14:textId="77777777" w:rsidR="00BA0562" w:rsidRDefault="00BA0562" w:rsidP="006132A9">
      <w:pPr>
        <w:pStyle w:val="TerminalDisplay"/>
      </w:pPr>
      <w:r>
        <w:t xml:space="preserve">  PING 192.168.3.1: 56  data bytes, press CTRL_C to break</w:t>
      </w:r>
    </w:p>
    <w:p w14:paraId="603F3CAE" w14:textId="77777777" w:rsidR="00BA0562" w:rsidRDefault="00BA0562" w:rsidP="006132A9">
      <w:pPr>
        <w:pStyle w:val="TerminalDisplay"/>
      </w:pPr>
      <w:r>
        <w:t xml:space="preserve">    Reply from 192.168.3.1: bytes=56 Sequence=1 ttl=254 time=100 ms</w:t>
      </w:r>
    </w:p>
    <w:p w14:paraId="7507B959" w14:textId="77777777" w:rsidR="00BA0562" w:rsidRDefault="00BA0562" w:rsidP="006132A9">
      <w:pPr>
        <w:pStyle w:val="TerminalDisplay"/>
      </w:pPr>
      <w:r>
        <w:t xml:space="preserve">    Reply from 192.168.3.1: bytes=56 Sequence=2 ttl=254 time=50 ms</w:t>
      </w:r>
    </w:p>
    <w:p w14:paraId="445E78E1" w14:textId="77777777" w:rsidR="00BA0562" w:rsidRDefault="00BA0562" w:rsidP="006132A9">
      <w:pPr>
        <w:pStyle w:val="TerminalDisplay"/>
      </w:pPr>
      <w:r>
        <w:t xml:space="preserve">    Reply from 192.168.3.1: bytes=56 Sequence=3 ttl=254 time=50 ms</w:t>
      </w:r>
    </w:p>
    <w:p w14:paraId="775018CA" w14:textId="77777777" w:rsidR="00BA0562" w:rsidRDefault="00BA0562" w:rsidP="006132A9">
      <w:pPr>
        <w:pStyle w:val="TerminalDisplay"/>
      </w:pPr>
      <w:r>
        <w:t xml:space="preserve">    Reply from 192.168.3.1: bytes=56 Sequence=4 ttl=254 time=60 ms</w:t>
      </w:r>
    </w:p>
    <w:p w14:paraId="56D40168" w14:textId="77777777" w:rsidR="00BA0562" w:rsidRDefault="00BA0562" w:rsidP="006132A9">
      <w:pPr>
        <w:pStyle w:val="TerminalDisplay"/>
      </w:pPr>
      <w:r>
        <w:t xml:space="preserve">    Reply from 192.168.3.1: bytes=56 Sequence=5 ttl=254 time=70 ms</w:t>
      </w:r>
    </w:p>
    <w:p w14:paraId="1E46CEB8" w14:textId="77777777" w:rsidR="00BA0562" w:rsidRDefault="00BA0562" w:rsidP="006132A9">
      <w:pPr>
        <w:pStyle w:val="TerminalDisplay"/>
      </w:pPr>
      <w:r>
        <w:t xml:space="preserve">  --- 192.168.3.1 ping statistics ---</w:t>
      </w:r>
    </w:p>
    <w:p w14:paraId="1D753DD1" w14:textId="77777777" w:rsidR="00BA0562" w:rsidRDefault="00BA0562" w:rsidP="006132A9">
      <w:pPr>
        <w:pStyle w:val="TerminalDisplay"/>
      </w:pPr>
      <w:r>
        <w:t xml:space="preserve">    5 packet(s) transmitted</w:t>
      </w:r>
    </w:p>
    <w:p w14:paraId="35D12DA7" w14:textId="77777777" w:rsidR="00BA0562" w:rsidRDefault="00BA0562" w:rsidP="006132A9">
      <w:pPr>
        <w:pStyle w:val="TerminalDisplay"/>
      </w:pPr>
      <w:r>
        <w:t xml:space="preserve">    5 packet(s) received</w:t>
      </w:r>
    </w:p>
    <w:p w14:paraId="34D13862" w14:textId="77777777" w:rsidR="00BA0562" w:rsidRDefault="00BA0562" w:rsidP="006132A9">
      <w:pPr>
        <w:pStyle w:val="TerminalDisplay"/>
      </w:pPr>
      <w:r>
        <w:t xml:space="preserve">    0.00% packet loss</w:t>
      </w:r>
    </w:p>
    <w:p w14:paraId="596CE3D6" w14:textId="77777777" w:rsidR="00BA0562" w:rsidRDefault="00BA0562" w:rsidP="006132A9">
      <w:pPr>
        <w:pStyle w:val="TerminalDisplay"/>
      </w:pPr>
      <w:r>
        <w:t xml:space="preserve">    round-trip min/avg/max = 50/66/100 ms</w:t>
      </w:r>
    </w:p>
    <w:p w14:paraId="416D7996" w14:textId="77777777" w:rsidR="00BA0562" w:rsidRDefault="00BA0562" w:rsidP="006132A9">
      <w:pPr>
        <w:pStyle w:val="TerminalDisplay"/>
      </w:pPr>
    </w:p>
    <w:p w14:paraId="1FDE381A" w14:textId="77777777" w:rsidR="00BA0562" w:rsidRDefault="00BA0562" w:rsidP="006132A9">
      <w:pPr>
        <w:pStyle w:val="TerminalDisplay"/>
      </w:pPr>
      <w:r>
        <w:t xml:space="preserve">&lt;R2&gt;tracert 192.168.3.1 </w:t>
      </w:r>
    </w:p>
    <w:p w14:paraId="2B1AF14C" w14:textId="77777777" w:rsidR="00BA0562" w:rsidRDefault="00BA0562" w:rsidP="006132A9">
      <w:pPr>
        <w:pStyle w:val="TerminalDisplay"/>
      </w:pPr>
    </w:p>
    <w:p w14:paraId="43A7BEC2" w14:textId="77777777" w:rsidR="00BA0562" w:rsidRDefault="00BA0562" w:rsidP="006132A9">
      <w:pPr>
        <w:pStyle w:val="TerminalDisplay"/>
      </w:pPr>
      <w:r>
        <w:t xml:space="preserve"> traceroute to  192.168.3.1(192.168.3.1), max hops: 30 ,packet length: 40,press CTRL_C to break </w:t>
      </w:r>
    </w:p>
    <w:p w14:paraId="154E03A0" w14:textId="77777777" w:rsidR="00BA0562" w:rsidRDefault="00BA0562" w:rsidP="006132A9">
      <w:pPr>
        <w:pStyle w:val="TerminalDisplay"/>
      </w:pPr>
    </w:p>
    <w:p w14:paraId="6CEDE139" w14:textId="77777777" w:rsidR="00BA0562" w:rsidRDefault="00BA0562" w:rsidP="006132A9">
      <w:pPr>
        <w:pStyle w:val="TerminalDisplay"/>
      </w:pPr>
      <w:r>
        <w:t xml:space="preserve"> 1 192.168.2.254 40 ms  30 ms  20 ms </w:t>
      </w:r>
    </w:p>
    <w:p w14:paraId="7CE62836" w14:textId="77777777" w:rsidR="00BA0562" w:rsidRDefault="00BA0562" w:rsidP="006132A9">
      <w:pPr>
        <w:pStyle w:val="TerminalDisplay"/>
      </w:pPr>
    </w:p>
    <w:p w14:paraId="24A19E06" w14:textId="77777777" w:rsidR="00BA0562" w:rsidRPr="008068D9" w:rsidRDefault="00BA0562" w:rsidP="006132A9">
      <w:pPr>
        <w:pStyle w:val="TerminalDisplay"/>
      </w:pPr>
      <w:r>
        <w:t xml:space="preserve"> 2 192.168.3.1 40 ms  30 ms  40 ms</w:t>
      </w:r>
    </w:p>
    <w:p w14:paraId="67381023" w14:textId="77777777" w:rsidR="00BA0562" w:rsidRDefault="00BA0562" w:rsidP="006132A9">
      <w:pPr>
        <w:pStyle w:val="TerminalDisplay"/>
      </w:pPr>
      <w:r w:rsidRPr="00621C09">
        <w:t>VLAN 2 and VLAN 3 can communicate with each other.</w:t>
      </w:r>
    </w:p>
    <w:p w14:paraId="6CD00540" w14:textId="77777777" w:rsidR="00621C09" w:rsidRPr="00621C09" w:rsidRDefault="00621C09" w:rsidP="00621C09">
      <w:pPr>
        <w:pStyle w:val="End"/>
      </w:pPr>
      <w:r>
        <w:t>----End</w:t>
      </w:r>
    </w:p>
    <w:p w14:paraId="03664FBB" w14:textId="77777777" w:rsidR="00BA0562" w:rsidRDefault="00BA0562" w:rsidP="00621C09">
      <w:pPr>
        <w:pStyle w:val="3"/>
      </w:pPr>
      <w:bookmarkStart w:id="102" w:name="_Toc38986988"/>
      <w:r>
        <w:t>Verification</w:t>
      </w:r>
      <w:bookmarkEnd w:id="102"/>
    </w:p>
    <w:p w14:paraId="070D6692" w14:textId="77777777" w:rsidR="00BA0562" w:rsidRDefault="00BA0562" w:rsidP="00621C09">
      <w:r>
        <w:t>The details are not provided here.</w:t>
      </w:r>
    </w:p>
    <w:p w14:paraId="282493E8" w14:textId="77777777" w:rsidR="00BA0562" w:rsidRDefault="00BA0562" w:rsidP="00621C09">
      <w:pPr>
        <w:pStyle w:val="3"/>
      </w:pPr>
      <w:bookmarkStart w:id="103" w:name="_Toc38986989"/>
      <w:r>
        <w:t>Configuration Reference</w:t>
      </w:r>
      <w:bookmarkEnd w:id="103"/>
    </w:p>
    <w:p w14:paraId="1E4AECD9" w14:textId="77777777" w:rsidR="00BA0562" w:rsidRDefault="00BA0562" w:rsidP="00621C09">
      <w:r>
        <w:t>Configuration on S1</w:t>
      </w:r>
    </w:p>
    <w:p w14:paraId="3B6CF1D6" w14:textId="77777777" w:rsidR="00BA0562" w:rsidRDefault="00BA0562" w:rsidP="006132A9">
      <w:pPr>
        <w:pStyle w:val="TerminalDisplay"/>
      </w:pPr>
      <w:r>
        <w:t>#</w:t>
      </w:r>
    </w:p>
    <w:p w14:paraId="5D8670A3" w14:textId="77777777" w:rsidR="00BA0562" w:rsidRDefault="00BA0562" w:rsidP="006132A9">
      <w:pPr>
        <w:pStyle w:val="TerminalDisplay"/>
      </w:pPr>
      <w:r>
        <w:t>sysname S1</w:t>
      </w:r>
    </w:p>
    <w:p w14:paraId="099C0B83" w14:textId="77777777" w:rsidR="00BA0562" w:rsidRDefault="00BA0562" w:rsidP="006132A9">
      <w:pPr>
        <w:pStyle w:val="TerminalDisplay"/>
      </w:pPr>
      <w:r>
        <w:t>#</w:t>
      </w:r>
    </w:p>
    <w:p w14:paraId="42726274" w14:textId="77777777" w:rsidR="00BA0562" w:rsidRDefault="00BA0562" w:rsidP="006132A9">
      <w:pPr>
        <w:pStyle w:val="TerminalDisplay"/>
      </w:pPr>
      <w:r>
        <w:t>vlan batch 2 to 3</w:t>
      </w:r>
    </w:p>
    <w:p w14:paraId="3937C905" w14:textId="77777777" w:rsidR="00BA0562" w:rsidRDefault="00BA0562" w:rsidP="006132A9">
      <w:pPr>
        <w:pStyle w:val="TerminalDisplay"/>
      </w:pPr>
      <w:r>
        <w:t>#</w:t>
      </w:r>
    </w:p>
    <w:p w14:paraId="2C27863B" w14:textId="77777777" w:rsidR="00BA0562" w:rsidRDefault="00BA0562" w:rsidP="006132A9">
      <w:pPr>
        <w:pStyle w:val="TerminalDisplay"/>
      </w:pPr>
      <w:r>
        <w:t>interface Vlanif2</w:t>
      </w:r>
    </w:p>
    <w:p w14:paraId="03554EDE" w14:textId="77777777" w:rsidR="00BA0562" w:rsidRDefault="00BA0562" w:rsidP="006132A9">
      <w:pPr>
        <w:pStyle w:val="TerminalDisplay"/>
      </w:pPr>
      <w:r>
        <w:t xml:space="preserve"> ip address 192.168.2.254 255.255.255.0</w:t>
      </w:r>
    </w:p>
    <w:p w14:paraId="7ABF4E6C" w14:textId="77777777" w:rsidR="00BA0562" w:rsidRDefault="00BA0562" w:rsidP="006132A9">
      <w:pPr>
        <w:pStyle w:val="TerminalDisplay"/>
      </w:pPr>
      <w:r>
        <w:t>#</w:t>
      </w:r>
    </w:p>
    <w:p w14:paraId="183072C9" w14:textId="77777777" w:rsidR="00BA0562" w:rsidRDefault="00BA0562" w:rsidP="006132A9">
      <w:pPr>
        <w:pStyle w:val="TerminalDisplay"/>
      </w:pPr>
      <w:r>
        <w:t>interface Vlanif3</w:t>
      </w:r>
    </w:p>
    <w:p w14:paraId="15B042A4" w14:textId="77777777" w:rsidR="00BA0562" w:rsidRDefault="00BA0562" w:rsidP="006132A9">
      <w:pPr>
        <w:pStyle w:val="TerminalDisplay"/>
      </w:pPr>
      <w:r>
        <w:t xml:space="preserve"> ip address 192.168.3.254 255.255.255.0</w:t>
      </w:r>
    </w:p>
    <w:p w14:paraId="25F95B35" w14:textId="77777777" w:rsidR="00BA0562" w:rsidRDefault="00BA0562" w:rsidP="006132A9">
      <w:pPr>
        <w:pStyle w:val="TerminalDisplay"/>
      </w:pPr>
      <w:r>
        <w:t>#</w:t>
      </w:r>
    </w:p>
    <w:p w14:paraId="6A2CBA9F" w14:textId="77777777" w:rsidR="00BA0562" w:rsidRDefault="00BA0562" w:rsidP="006132A9">
      <w:pPr>
        <w:pStyle w:val="TerminalDisplay"/>
      </w:pPr>
      <w:r>
        <w:t>interface GigabitEthernet0/0/2</w:t>
      </w:r>
    </w:p>
    <w:p w14:paraId="510052B5" w14:textId="77777777" w:rsidR="00BA0562" w:rsidRDefault="00BA0562" w:rsidP="006132A9">
      <w:pPr>
        <w:pStyle w:val="TerminalDisplay"/>
      </w:pPr>
      <w:r>
        <w:t xml:space="preserve"> port link-type access</w:t>
      </w:r>
    </w:p>
    <w:p w14:paraId="1471C7A4" w14:textId="77777777" w:rsidR="00BA0562" w:rsidRDefault="00BA0562" w:rsidP="006132A9">
      <w:pPr>
        <w:pStyle w:val="TerminalDisplay"/>
      </w:pPr>
      <w:r>
        <w:t xml:space="preserve"> port default vlan 2</w:t>
      </w:r>
    </w:p>
    <w:p w14:paraId="6C04A8E8" w14:textId="77777777" w:rsidR="00BA0562" w:rsidRDefault="00BA0562" w:rsidP="006132A9">
      <w:pPr>
        <w:pStyle w:val="TerminalDisplay"/>
      </w:pPr>
      <w:r>
        <w:t>#</w:t>
      </w:r>
    </w:p>
    <w:p w14:paraId="09D0AD51" w14:textId="77777777" w:rsidR="00BA0562" w:rsidRDefault="00BA0562" w:rsidP="006132A9">
      <w:pPr>
        <w:pStyle w:val="TerminalDisplay"/>
      </w:pPr>
      <w:r>
        <w:t>interface GigabitEthernet0/0/3</w:t>
      </w:r>
    </w:p>
    <w:p w14:paraId="2595B898" w14:textId="77777777" w:rsidR="00BA0562" w:rsidRDefault="00BA0562" w:rsidP="006132A9">
      <w:pPr>
        <w:pStyle w:val="TerminalDisplay"/>
      </w:pPr>
      <w:r>
        <w:t xml:space="preserve"> port link-type access</w:t>
      </w:r>
    </w:p>
    <w:p w14:paraId="7BD77396" w14:textId="77777777" w:rsidR="00BA0562" w:rsidRDefault="00BA0562" w:rsidP="006132A9">
      <w:pPr>
        <w:pStyle w:val="TerminalDisplay"/>
      </w:pPr>
      <w:r>
        <w:t xml:space="preserve"> port default vlan 3</w:t>
      </w:r>
    </w:p>
    <w:p w14:paraId="137A2F91" w14:textId="77777777" w:rsidR="00BA0562" w:rsidRDefault="00BA0562" w:rsidP="006132A9">
      <w:pPr>
        <w:pStyle w:val="TerminalDisplay"/>
      </w:pPr>
      <w:r>
        <w:t>#</w:t>
      </w:r>
    </w:p>
    <w:p w14:paraId="517F7AB5" w14:textId="77777777" w:rsidR="00BA0562" w:rsidRDefault="00BA0562" w:rsidP="006132A9">
      <w:pPr>
        <w:pStyle w:val="TerminalDisplay"/>
      </w:pPr>
      <w:r>
        <w:lastRenderedPageBreak/>
        <w:t>return</w:t>
      </w:r>
    </w:p>
    <w:p w14:paraId="229351F7" w14:textId="77777777" w:rsidR="00BA0562" w:rsidRDefault="00BA0562" w:rsidP="00621C09">
      <w:r>
        <w:t>Configuration on R2</w:t>
      </w:r>
    </w:p>
    <w:p w14:paraId="08BC2CE7" w14:textId="77777777" w:rsidR="00BA0562" w:rsidRDefault="00BA0562" w:rsidP="006132A9">
      <w:pPr>
        <w:pStyle w:val="TerminalDisplay"/>
      </w:pPr>
      <w:r>
        <w:t>#</w:t>
      </w:r>
    </w:p>
    <w:p w14:paraId="361347ED" w14:textId="77777777" w:rsidR="00BA0562" w:rsidRDefault="00BA0562" w:rsidP="006132A9">
      <w:pPr>
        <w:pStyle w:val="TerminalDisplay"/>
      </w:pPr>
      <w:r>
        <w:t xml:space="preserve"> sysname R2</w:t>
      </w:r>
    </w:p>
    <w:p w14:paraId="1CBB16CE" w14:textId="77777777" w:rsidR="00BA0562" w:rsidRDefault="00BA0562" w:rsidP="006132A9">
      <w:pPr>
        <w:pStyle w:val="TerminalDisplay"/>
      </w:pPr>
      <w:r>
        <w:t>#</w:t>
      </w:r>
    </w:p>
    <w:p w14:paraId="5066B028" w14:textId="77777777" w:rsidR="00BA0562" w:rsidRDefault="00BA0562" w:rsidP="006132A9">
      <w:pPr>
        <w:pStyle w:val="TerminalDisplay"/>
      </w:pPr>
      <w:r>
        <w:t>interface GigabitEthernet0/0/1</w:t>
      </w:r>
    </w:p>
    <w:p w14:paraId="0E80C7C6" w14:textId="77777777" w:rsidR="00BA0562" w:rsidRDefault="00BA0562" w:rsidP="006132A9">
      <w:pPr>
        <w:pStyle w:val="TerminalDisplay"/>
      </w:pPr>
      <w:r>
        <w:t xml:space="preserve"> ip address 192.168.2.1 255.255.255.0</w:t>
      </w:r>
    </w:p>
    <w:p w14:paraId="7D7CB737" w14:textId="77777777" w:rsidR="00BA0562" w:rsidRDefault="00BA0562" w:rsidP="006132A9">
      <w:pPr>
        <w:pStyle w:val="TerminalDisplay"/>
      </w:pPr>
      <w:r>
        <w:t>#</w:t>
      </w:r>
    </w:p>
    <w:p w14:paraId="348DB357" w14:textId="77777777" w:rsidR="00BA0562" w:rsidRDefault="00BA0562" w:rsidP="006132A9">
      <w:pPr>
        <w:pStyle w:val="TerminalDisplay"/>
      </w:pPr>
      <w:r>
        <w:t>ip route-static 0.0.0.0 0.0.0.0 192.168.2.254</w:t>
      </w:r>
    </w:p>
    <w:p w14:paraId="3B25DBE9" w14:textId="77777777" w:rsidR="00BA0562" w:rsidRDefault="00BA0562" w:rsidP="006132A9">
      <w:pPr>
        <w:pStyle w:val="TerminalDisplay"/>
      </w:pPr>
      <w:r>
        <w:t>#</w:t>
      </w:r>
    </w:p>
    <w:p w14:paraId="3672422D" w14:textId="77777777" w:rsidR="00BA0562" w:rsidRDefault="00BA0562" w:rsidP="006132A9">
      <w:pPr>
        <w:pStyle w:val="TerminalDisplay"/>
      </w:pPr>
      <w:r>
        <w:t>return</w:t>
      </w:r>
    </w:p>
    <w:p w14:paraId="58618B98" w14:textId="77777777" w:rsidR="00BA0562" w:rsidRDefault="00BA0562" w:rsidP="00621C09">
      <w:r>
        <w:t>Configuration on R3</w:t>
      </w:r>
    </w:p>
    <w:p w14:paraId="3135187E" w14:textId="77777777" w:rsidR="00BA0562" w:rsidRDefault="00BA0562" w:rsidP="006132A9">
      <w:pPr>
        <w:pStyle w:val="TerminalDisplay"/>
      </w:pPr>
      <w:r>
        <w:t>#</w:t>
      </w:r>
    </w:p>
    <w:p w14:paraId="5CF95E2E" w14:textId="77777777" w:rsidR="00BA0562" w:rsidRDefault="00BA0562" w:rsidP="006132A9">
      <w:pPr>
        <w:pStyle w:val="TerminalDisplay"/>
      </w:pPr>
      <w:r>
        <w:t xml:space="preserve"> sysname R3</w:t>
      </w:r>
    </w:p>
    <w:p w14:paraId="659F04B1" w14:textId="77777777" w:rsidR="00BA0562" w:rsidRDefault="00BA0562" w:rsidP="006132A9">
      <w:pPr>
        <w:pStyle w:val="TerminalDisplay"/>
      </w:pPr>
      <w:r>
        <w:t>#</w:t>
      </w:r>
    </w:p>
    <w:p w14:paraId="2083EF6A" w14:textId="77777777" w:rsidR="00BA0562" w:rsidRDefault="00BA0562" w:rsidP="006132A9">
      <w:pPr>
        <w:pStyle w:val="TerminalDisplay"/>
      </w:pPr>
      <w:r>
        <w:t>interface GigabitEthernet0/0/1</w:t>
      </w:r>
    </w:p>
    <w:p w14:paraId="00848BAE" w14:textId="77777777" w:rsidR="00BA0562" w:rsidRDefault="00BA0562" w:rsidP="006132A9">
      <w:pPr>
        <w:pStyle w:val="TerminalDisplay"/>
      </w:pPr>
      <w:r>
        <w:t xml:space="preserve"> ip address 192.168.3.1 255.255.255.0</w:t>
      </w:r>
    </w:p>
    <w:p w14:paraId="77EF4156" w14:textId="77777777" w:rsidR="00BA0562" w:rsidRDefault="00BA0562" w:rsidP="006132A9">
      <w:pPr>
        <w:pStyle w:val="TerminalDisplay"/>
      </w:pPr>
      <w:r>
        <w:t>#</w:t>
      </w:r>
    </w:p>
    <w:p w14:paraId="30AA8A1D" w14:textId="77777777" w:rsidR="00BA0562" w:rsidRDefault="00BA0562" w:rsidP="006132A9">
      <w:pPr>
        <w:pStyle w:val="TerminalDisplay"/>
      </w:pPr>
      <w:r>
        <w:t>ip route-static 0.0.0.0 0.0.0.0 192.168.3.254</w:t>
      </w:r>
    </w:p>
    <w:p w14:paraId="198141F2" w14:textId="77777777" w:rsidR="00BA0562" w:rsidRDefault="00BA0562" w:rsidP="006132A9">
      <w:pPr>
        <w:pStyle w:val="TerminalDisplay"/>
      </w:pPr>
      <w:r>
        <w:t>#</w:t>
      </w:r>
    </w:p>
    <w:p w14:paraId="0ECB985D" w14:textId="77777777" w:rsidR="00BA0562" w:rsidRDefault="00BA0562" w:rsidP="006132A9">
      <w:pPr>
        <w:pStyle w:val="TerminalDisplay"/>
      </w:pPr>
      <w:r>
        <w:t>return</w:t>
      </w:r>
    </w:p>
    <w:p w14:paraId="33A0EB26" w14:textId="77777777" w:rsidR="00BA0562" w:rsidRDefault="00BA0562" w:rsidP="00621C09">
      <w:pPr>
        <w:pStyle w:val="3"/>
      </w:pPr>
      <w:bookmarkStart w:id="104" w:name="_Toc38986990"/>
      <w:r>
        <w:t>Quiz</w:t>
      </w:r>
      <w:bookmarkEnd w:id="104"/>
    </w:p>
    <w:p w14:paraId="3F69CF98" w14:textId="77777777" w:rsidR="00BA0562" w:rsidRDefault="00BA0562" w:rsidP="002075CB">
      <w:pPr>
        <w:pStyle w:val="ItemStep"/>
        <w:outlineLvl w:val="9"/>
      </w:pPr>
      <w:r>
        <w:t>If R2 needs to access the network connected to R1, what configuration needs to be performed on S1?</w:t>
      </w:r>
    </w:p>
    <w:p w14:paraId="594DDC4C" w14:textId="77777777" w:rsidR="00BA0562" w:rsidRDefault="00BA0562" w:rsidP="002075CB">
      <w:pPr>
        <w:pStyle w:val="ItemStep"/>
        <w:outlineLvl w:val="9"/>
      </w:pPr>
      <w:r>
        <w:t>As a Layer 3 interface, when will a VLANIF interface go Up?</w:t>
      </w:r>
    </w:p>
    <w:p w14:paraId="1B0946E6" w14:textId="77777777" w:rsidR="00621C09" w:rsidRDefault="00621C09" w:rsidP="00621C09">
      <w:pPr>
        <w:pStyle w:val="ItemListText"/>
        <w:sectPr w:rsidR="00621C09" w:rsidSect="002075CB">
          <w:pgSz w:w="11906" w:h="16838" w:code="9"/>
          <w:pgMar w:top="1701" w:right="1134" w:bottom="1701" w:left="1134" w:header="567" w:footer="567" w:gutter="0"/>
          <w:cols w:space="425"/>
          <w:docGrid w:linePitch="312"/>
        </w:sectPr>
      </w:pPr>
    </w:p>
    <w:p w14:paraId="4DF19FA0" w14:textId="77777777" w:rsidR="00BA0562" w:rsidRPr="00621C09" w:rsidRDefault="00BA0562" w:rsidP="00FB59F1">
      <w:pPr>
        <w:pStyle w:val="1"/>
      </w:pPr>
      <w:bookmarkStart w:id="105" w:name="_Toc35261165"/>
      <w:bookmarkStart w:id="106" w:name="_Toc38986991"/>
      <w:r w:rsidRPr="00621C09">
        <w:lastRenderedPageBreak/>
        <w:t>Network Security Basics and Network Access</w:t>
      </w:r>
      <w:bookmarkEnd w:id="105"/>
      <w:bookmarkEnd w:id="106"/>
    </w:p>
    <w:p w14:paraId="49858E32" w14:textId="77777777" w:rsidR="00BA0562" w:rsidRDefault="00BA0562" w:rsidP="00621C09">
      <w:pPr>
        <w:pStyle w:val="2"/>
        <w:rPr>
          <w:lang w:eastAsia="zh-CN"/>
        </w:rPr>
      </w:pPr>
      <w:bookmarkStart w:id="107" w:name="_Toc33196111"/>
      <w:bookmarkStart w:id="108" w:name="_Toc35261166"/>
      <w:bookmarkStart w:id="109" w:name="_Toc38986992"/>
      <w:r>
        <w:t>Lab 1: ACL Configuration</w:t>
      </w:r>
      <w:bookmarkEnd w:id="107"/>
      <w:bookmarkEnd w:id="108"/>
      <w:bookmarkEnd w:id="109"/>
    </w:p>
    <w:p w14:paraId="23AD0289" w14:textId="77777777" w:rsidR="00BA0562" w:rsidRPr="00BA68D3" w:rsidRDefault="00BA0562" w:rsidP="00621C09">
      <w:pPr>
        <w:pStyle w:val="3"/>
      </w:pPr>
      <w:bookmarkStart w:id="110" w:name="_Toc31299651"/>
      <w:bookmarkStart w:id="111" w:name="_Toc38986993"/>
      <w:r>
        <w:t>Introduction</w:t>
      </w:r>
      <w:bookmarkEnd w:id="110"/>
      <w:bookmarkEnd w:id="111"/>
    </w:p>
    <w:p w14:paraId="3F470A9A" w14:textId="77777777" w:rsidR="00BA0562" w:rsidRPr="0000387B" w:rsidRDefault="00BA0562" w:rsidP="00621C09">
      <w:pPr>
        <w:pStyle w:val="40"/>
        <w:rPr>
          <w:rFonts w:hint="default"/>
        </w:rPr>
      </w:pPr>
      <w:bookmarkStart w:id="112" w:name="_Toc38986994"/>
      <w:r>
        <w:t>About This Lab</w:t>
      </w:r>
      <w:bookmarkEnd w:id="112"/>
    </w:p>
    <w:p w14:paraId="236E7EB4" w14:textId="77777777" w:rsidR="00BA0562" w:rsidRDefault="00BA0562" w:rsidP="00621C09">
      <w:r>
        <w:t>An Access Control List (ACL) is a collection of one or more rules. A rule refers to a judgment statement that describes a packet matching condition, which may be a source address, destination address, or port number.</w:t>
      </w:r>
    </w:p>
    <w:p w14:paraId="60FF812D" w14:textId="77777777" w:rsidR="00BA0562" w:rsidRPr="00BA68D3" w:rsidRDefault="00BA0562" w:rsidP="00621C09">
      <w:r>
        <w:t>An ACL is a rule-based packet filter. Packets matching an ACL are processed based on the policy defined in the ACL.</w:t>
      </w:r>
    </w:p>
    <w:p w14:paraId="450B879E" w14:textId="77777777" w:rsidR="00BA0562" w:rsidRDefault="00BA0562" w:rsidP="00621C09">
      <w:pPr>
        <w:pStyle w:val="40"/>
        <w:rPr>
          <w:rFonts w:hint="default"/>
        </w:rPr>
      </w:pPr>
      <w:bookmarkStart w:id="113" w:name="_Toc38986995"/>
      <w:r>
        <w:t>Objectives</w:t>
      </w:r>
      <w:bookmarkEnd w:id="113"/>
    </w:p>
    <w:p w14:paraId="665EA44B" w14:textId="77777777" w:rsidR="00BA0562" w:rsidRPr="0000387B" w:rsidRDefault="00BA0562" w:rsidP="00621C09">
      <w:r>
        <w:t>Upon completion of this task, you will be able to:</w:t>
      </w:r>
    </w:p>
    <w:p w14:paraId="57D1C0AA" w14:textId="77777777" w:rsidR="00BA0562" w:rsidRPr="00BA68D3" w:rsidRDefault="00BA0562" w:rsidP="00621C09">
      <w:pPr>
        <w:pStyle w:val="ItemList"/>
      </w:pPr>
      <w:r>
        <w:t>Learn how to configure ACLs</w:t>
      </w:r>
    </w:p>
    <w:p w14:paraId="24D9176C" w14:textId="77777777" w:rsidR="00BA0562" w:rsidRPr="00BA68D3" w:rsidRDefault="00BA0562" w:rsidP="00621C09">
      <w:pPr>
        <w:pStyle w:val="ItemList"/>
      </w:pPr>
      <w:r>
        <w:t>Learn how to apply an ACL on an interface</w:t>
      </w:r>
    </w:p>
    <w:p w14:paraId="37643FA9" w14:textId="77777777" w:rsidR="00BA0562" w:rsidRDefault="00BA0562" w:rsidP="00621C09">
      <w:pPr>
        <w:pStyle w:val="ItemList"/>
      </w:pPr>
      <w:r>
        <w:t>Understand the basic methods of traffic filtering</w:t>
      </w:r>
    </w:p>
    <w:p w14:paraId="1BEAFD6E" w14:textId="77777777" w:rsidR="00BA0562" w:rsidRDefault="00BA0562" w:rsidP="00621C09">
      <w:pPr>
        <w:pStyle w:val="40"/>
        <w:rPr>
          <w:rFonts w:hint="default"/>
        </w:rPr>
      </w:pPr>
      <w:bookmarkStart w:id="114" w:name="_Toc38986996"/>
      <w:r>
        <w:t>Networking Topology</w:t>
      </w:r>
      <w:bookmarkEnd w:id="114"/>
    </w:p>
    <w:p w14:paraId="21091FEF" w14:textId="77777777" w:rsidR="00BA0562" w:rsidRDefault="00BA0562" w:rsidP="00621C09">
      <w:r>
        <w:t>As shown in the networking diagram, R3 functions as the server, R1 functions as the client, and they are reachable to reach other. The IP addresses of the physical interfaces connecting R1 and R2 are 10.1.2.1/24 and 10.1.2.2/24 respectively, and the IP addresses of the physical interfaces connecting R2 and R3 are 10.1.3.2/24 and 10.1.3.1/24, respectively. In addition, two logical interfaces LoopBack 0 and LoopBack 1 are created on R1 to simulate two client users. The IP addresses of the two interfaces are 10.1.1.1/24 and 10.1.4.1/24, respectively.</w:t>
      </w:r>
    </w:p>
    <w:p w14:paraId="761AC56C" w14:textId="77777777" w:rsidR="00BA0562" w:rsidRDefault="00BA0562" w:rsidP="00621C09">
      <w:r>
        <w:t>One user (Loopback 1 of R1) needs to remotely manage R3. You can configure Telnet on the server, configure password protection, and configure an ACL to ensure that only the user that meets the security policy can log in to R3.</w:t>
      </w:r>
    </w:p>
    <w:p w14:paraId="7C14C9E0" w14:textId="77777777" w:rsidR="00BA0562" w:rsidRPr="0093062D" w:rsidRDefault="00BA0562" w:rsidP="002075CB">
      <w:pPr>
        <w:pStyle w:val="FigureDescription"/>
        <w:outlineLvl w:val="9"/>
      </w:pPr>
      <w:r>
        <w:lastRenderedPageBreak/>
        <w:t>Lab topology for ACL configuration</w:t>
      </w:r>
    </w:p>
    <w:p w14:paraId="44918A24" w14:textId="77777777" w:rsidR="00B74580" w:rsidRDefault="00A5717F" w:rsidP="003844FB">
      <w:pPr>
        <w:jc w:val="center"/>
        <w:rPr>
          <w:noProof/>
          <w:lang w:bidi="ne-NP"/>
        </w:rPr>
      </w:pPr>
      <w:r w:rsidRPr="00B86D8E">
        <w:rPr>
          <w:noProof/>
        </w:rPr>
        <w:drawing>
          <wp:inline distT="0" distB="0" distL="0" distR="0" wp14:anchorId="5F15E2C7" wp14:editId="65A9DEEE">
            <wp:extent cx="4118610" cy="2713990"/>
            <wp:effectExtent l="0" t="0" r="0" b="0"/>
            <wp:docPr id="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18610" cy="2713990"/>
                    </a:xfrm>
                    <a:prstGeom prst="rect">
                      <a:avLst/>
                    </a:prstGeom>
                    <a:noFill/>
                    <a:ln>
                      <a:noFill/>
                    </a:ln>
                  </pic:spPr>
                </pic:pic>
              </a:graphicData>
            </a:graphic>
          </wp:inline>
        </w:drawing>
      </w:r>
    </w:p>
    <w:p w14:paraId="1E6D52FC" w14:textId="77777777" w:rsidR="00621C09" w:rsidRPr="00BA68D3" w:rsidRDefault="00621C09" w:rsidP="00621C09"/>
    <w:p w14:paraId="63154119" w14:textId="77777777" w:rsidR="00BA0562" w:rsidRPr="00BA68D3" w:rsidRDefault="00BA0562" w:rsidP="00621C09">
      <w:pPr>
        <w:pStyle w:val="3"/>
      </w:pPr>
      <w:bookmarkStart w:id="115" w:name="_Toc38986997"/>
      <w:r>
        <w:t>Lab Configuration</w:t>
      </w:r>
      <w:bookmarkEnd w:id="115"/>
    </w:p>
    <w:p w14:paraId="416F34B9" w14:textId="77777777" w:rsidR="00BA0562" w:rsidRPr="0000387B" w:rsidRDefault="00BA0562" w:rsidP="00621C09">
      <w:pPr>
        <w:pStyle w:val="40"/>
        <w:rPr>
          <w:rFonts w:hint="default"/>
        </w:rPr>
      </w:pPr>
      <w:bookmarkStart w:id="116" w:name="_Toc38986998"/>
      <w:r>
        <w:t>Configuration Roadmap</w:t>
      </w:r>
      <w:bookmarkEnd w:id="116"/>
    </w:p>
    <w:p w14:paraId="62467279" w14:textId="77777777" w:rsidR="00BA0562" w:rsidRDefault="00BA0562" w:rsidP="002075CB">
      <w:pPr>
        <w:pStyle w:val="ItemStep"/>
        <w:outlineLvl w:val="9"/>
      </w:pPr>
      <w:r>
        <w:t>Configure IP addresses.</w:t>
      </w:r>
    </w:p>
    <w:p w14:paraId="43A280EC" w14:textId="77777777" w:rsidR="00BA0562" w:rsidRDefault="00BA0562" w:rsidP="002075CB">
      <w:pPr>
        <w:pStyle w:val="ItemStep"/>
        <w:outlineLvl w:val="9"/>
      </w:pPr>
      <w:r>
        <w:t>Configure OSPF to ensure network connectivity.</w:t>
      </w:r>
    </w:p>
    <w:p w14:paraId="4C38A5F7" w14:textId="77777777" w:rsidR="00BA0562" w:rsidRDefault="00BA0562" w:rsidP="002075CB">
      <w:pPr>
        <w:pStyle w:val="ItemStep"/>
        <w:outlineLvl w:val="9"/>
      </w:pPr>
      <w:r>
        <w:t>Create an ACL to match desired traffic.</w:t>
      </w:r>
    </w:p>
    <w:p w14:paraId="3443D278" w14:textId="77777777" w:rsidR="00BA0562" w:rsidRPr="00DB3878" w:rsidRDefault="00BA0562" w:rsidP="002075CB">
      <w:pPr>
        <w:pStyle w:val="ItemStep"/>
        <w:outlineLvl w:val="9"/>
      </w:pPr>
      <w:r>
        <w:t>Configure traffic filtering.</w:t>
      </w:r>
    </w:p>
    <w:p w14:paraId="28EE01FD" w14:textId="77777777" w:rsidR="00BA0562" w:rsidRDefault="00BA0562" w:rsidP="00621C09">
      <w:pPr>
        <w:pStyle w:val="40"/>
        <w:rPr>
          <w:rFonts w:hint="default"/>
        </w:rPr>
      </w:pPr>
      <w:bookmarkStart w:id="117" w:name="_Toc38986999"/>
      <w:r>
        <w:t>Configuration Procedure</w:t>
      </w:r>
      <w:bookmarkEnd w:id="117"/>
    </w:p>
    <w:p w14:paraId="4DCF09D2" w14:textId="77777777" w:rsidR="00BA0562" w:rsidRDefault="00BA0562" w:rsidP="002075CB">
      <w:pPr>
        <w:pStyle w:val="Step"/>
        <w:outlineLvl w:val="9"/>
      </w:pPr>
      <w:r>
        <w:t>Configure IP addresses.</w:t>
      </w:r>
    </w:p>
    <w:p w14:paraId="1AB89F00" w14:textId="77777777" w:rsidR="00BA0562" w:rsidRPr="00BA68D3" w:rsidRDefault="00BA0562" w:rsidP="00621C09">
      <w:r>
        <w:t># Configure IP addresses for R1, R2, and R3.</w:t>
      </w:r>
    </w:p>
    <w:p w14:paraId="37B87115" w14:textId="77777777" w:rsidR="00BA0562" w:rsidRDefault="00BA0562" w:rsidP="006132A9">
      <w:pPr>
        <w:pStyle w:val="TerminalDisplay"/>
      </w:pPr>
      <w:r>
        <w:t>[R1]interface GigabitEthernet0/0/3</w:t>
      </w:r>
    </w:p>
    <w:p w14:paraId="39D7014E" w14:textId="77777777" w:rsidR="00BA0562" w:rsidRDefault="00BA0562" w:rsidP="006132A9">
      <w:pPr>
        <w:pStyle w:val="TerminalDisplay"/>
      </w:pPr>
      <w:r>
        <w:t>[R1-GigabitEthernet0/0/3]ip address 10.1.2.1 24</w:t>
      </w:r>
    </w:p>
    <w:p w14:paraId="0859DC8A" w14:textId="77777777" w:rsidR="00BA0562" w:rsidRDefault="00BA0562" w:rsidP="006132A9">
      <w:pPr>
        <w:pStyle w:val="TerminalDisplay"/>
      </w:pPr>
      <w:r>
        <w:t>[R1-GigabitEthernet0/0/3]quit</w:t>
      </w:r>
    </w:p>
    <w:p w14:paraId="7A6E4D61" w14:textId="77777777" w:rsidR="00BA0562" w:rsidRDefault="00BA0562" w:rsidP="006132A9">
      <w:pPr>
        <w:pStyle w:val="TerminalDisplay"/>
      </w:pPr>
      <w:r>
        <w:t>[R1]interface LoopBack 0</w:t>
      </w:r>
    </w:p>
    <w:p w14:paraId="749B8BBB" w14:textId="77777777" w:rsidR="00BA0562" w:rsidRDefault="00BA0562" w:rsidP="006132A9">
      <w:pPr>
        <w:pStyle w:val="TerminalDisplay"/>
      </w:pPr>
      <w:r>
        <w:t>[R1-LoopBack0]ip address 10.1.1.1 24</w:t>
      </w:r>
    </w:p>
    <w:p w14:paraId="0E4C6AC4" w14:textId="77777777" w:rsidR="00BA0562" w:rsidRDefault="00BA0562" w:rsidP="006132A9">
      <w:pPr>
        <w:pStyle w:val="TerminalDisplay"/>
      </w:pPr>
      <w:r>
        <w:t>[R1-LoopBack0]quit</w:t>
      </w:r>
    </w:p>
    <w:p w14:paraId="24A88EFC" w14:textId="77777777" w:rsidR="00BA0562" w:rsidRDefault="00BA0562" w:rsidP="006132A9">
      <w:pPr>
        <w:pStyle w:val="TerminalDisplay"/>
      </w:pPr>
      <w:r>
        <w:t>[R1]interface LoopBack 1</w:t>
      </w:r>
    </w:p>
    <w:p w14:paraId="718232B5" w14:textId="77777777" w:rsidR="00BA0562" w:rsidRDefault="00BA0562" w:rsidP="006132A9">
      <w:pPr>
        <w:pStyle w:val="TerminalDisplay"/>
      </w:pPr>
      <w:r>
        <w:t>[R1-LoopBack1]ip address 10.1.4.1 24</w:t>
      </w:r>
    </w:p>
    <w:p w14:paraId="2AE04FCD" w14:textId="77777777" w:rsidR="00BA0562" w:rsidRDefault="00BA0562" w:rsidP="006132A9">
      <w:pPr>
        <w:pStyle w:val="TerminalDisplay"/>
      </w:pPr>
      <w:r>
        <w:t>[R1-LoopBack0]quit</w:t>
      </w:r>
    </w:p>
    <w:p w14:paraId="7A6243A9" w14:textId="77777777" w:rsidR="00BA0562" w:rsidRDefault="00BA0562" w:rsidP="003844FB"/>
    <w:p w14:paraId="26CAA295" w14:textId="77777777" w:rsidR="00BA0562" w:rsidRDefault="00BA0562" w:rsidP="006132A9">
      <w:pPr>
        <w:pStyle w:val="TerminalDisplay"/>
      </w:pPr>
      <w:r>
        <w:t>[R2]interface GigabitEthernet 0/0/3</w:t>
      </w:r>
    </w:p>
    <w:p w14:paraId="46CBEF17" w14:textId="77777777" w:rsidR="00BA0562" w:rsidRDefault="00BA0562" w:rsidP="006132A9">
      <w:pPr>
        <w:pStyle w:val="TerminalDisplay"/>
      </w:pPr>
      <w:r>
        <w:t>[R2-GigabitEthernet0/0/3]ip address 10.1.2.2 24</w:t>
      </w:r>
    </w:p>
    <w:p w14:paraId="18A031B4" w14:textId="77777777" w:rsidR="00BA0562" w:rsidRDefault="00BA0562" w:rsidP="006132A9">
      <w:pPr>
        <w:pStyle w:val="TerminalDisplay"/>
      </w:pPr>
      <w:r>
        <w:t>[R2-GigabitEthernet0/0/3]quit</w:t>
      </w:r>
    </w:p>
    <w:p w14:paraId="549F92E4" w14:textId="77777777" w:rsidR="00BA0562" w:rsidRDefault="00BA0562" w:rsidP="006132A9">
      <w:pPr>
        <w:pStyle w:val="TerminalDisplay"/>
      </w:pPr>
      <w:r>
        <w:t>[R2]interface GigabitEthernet 0/0/4</w:t>
      </w:r>
    </w:p>
    <w:p w14:paraId="08D32021" w14:textId="77777777" w:rsidR="00BA0562" w:rsidRDefault="00BA0562" w:rsidP="006132A9">
      <w:pPr>
        <w:pStyle w:val="TerminalDisplay"/>
      </w:pPr>
      <w:r>
        <w:t>[R2-GigabitEthernet0/0/4]ip address 10.1.3.2 24</w:t>
      </w:r>
    </w:p>
    <w:p w14:paraId="268449A9" w14:textId="77777777" w:rsidR="00BA0562" w:rsidRDefault="00BA0562" w:rsidP="006132A9">
      <w:pPr>
        <w:pStyle w:val="TerminalDisplay"/>
      </w:pPr>
      <w:r>
        <w:lastRenderedPageBreak/>
        <w:t>[R2-GigabitEthernet0/0/4]quit</w:t>
      </w:r>
    </w:p>
    <w:p w14:paraId="3C0AB0A9" w14:textId="77777777" w:rsidR="00BA0562" w:rsidRDefault="00BA0562" w:rsidP="003844FB"/>
    <w:p w14:paraId="01281C30" w14:textId="77777777" w:rsidR="00BA0562" w:rsidRDefault="00BA0562" w:rsidP="006132A9">
      <w:pPr>
        <w:pStyle w:val="TerminalDisplay"/>
      </w:pPr>
      <w:r>
        <w:t>[R3]interface GigabitEthernet0/0/3</w:t>
      </w:r>
    </w:p>
    <w:p w14:paraId="7ACE1A47" w14:textId="77777777" w:rsidR="00BA0562" w:rsidRDefault="00BA0562" w:rsidP="006132A9">
      <w:pPr>
        <w:pStyle w:val="TerminalDisplay"/>
      </w:pPr>
      <w:r>
        <w:t>[R3-GigabitEthernet0/0/3]ip address 10.1.3.1 24</w:t>
      </w:r>
    </w:p>
    <w:p w14:paraId="4FD30284" w14:textId="77777777" w:rsidR="00BA0562" w:rsidRDefault="00BA0562" w:rsidP="006132A9">
      <w:pPr>
        <w:pStyle w:val="TerminalDisplay"/>
      </w:pPr>
      <w:r>
        <w:t>[R3-GigabitEthernet0/0/3]quit</w:t>
      </w:r>
    </w:p>
    <w:p w14:paraId="6D14568B" w14:textId="77777777" w:rsidR="00BA0562" w:rsidRDefault="00BA0562" w:rsidP="002075CB">
      <w:pPr>
        <w:pStyle w:val="Step"/>
        <w:outlineLvl w:val="9"/>
      </w:pPr>
      <w:r>
        <w:t>Configure OSPF to ensure network connectivity.</w:t>
      </w:r>
    </w:p>
    <w:p w14:paraId="40491579" w14:textId="77777777" w:rsidR="00BA0562" w:rsidRDefault="00BA0562" w:rsidP="00621C09">
      <w:r>
        <w:t># Configure OSPF on R1, R2, and R3 and assign them to area 0 to enable connectivity.</w:t>
      </w:r>
    </w:p>
    <w:p w14:paraId="4EC989EA" w14:textId="77777777" w:rsidR="00BA0562" w:rsidRPr="00513773" w:rsidRDefault="00BA0562" w:rsidP="006132A9">
      <w:pPr>
        <w:pStyle w:val="TerminalDisplay"/>
        <w:rPr>
          <w:lang w:val="pt-BR"/>
        </w:rPr>
      </w:pPr>
      <w:r w:rsidRPr="00513773">
        <w:rPr>
          <w:lang w:val="pt-BR"/>
        </w:rPr>
        <w:t>[R1]ospf</w:t>
      </w:r>
    </w:p>
    <w:p w14:paraId="24BCB060" w14:textId="77777777" w:rsidR="00BA0562" w:rsidRPr="00513773" w:rsidRDefault="00BA0562" w:rsidP="006132A9">
      <w:pPr>
        <w:pStyle w:val="TerminalDisplay"/>
        <w:rPr>
          <w:lang w:val="pt-BR"/>
        </w:rPr>
      </w:pPr>
      <w:r w:rsidRPr="00513773">
        <w:rPr>
          <w:lang w:val="pt-BR"/>
        </w:rPr>
        <w:t>[R1-ospf-1]area 0</w:t>
      </w:r>
    </w:p>
    <w:p w14:paraId="75C70898" w14:textId="77777777" w:rsidR="00BA0562" w:rsidRDefault="00BA0562" w:rsidP="006132A9">
      <w:pPr>
        <w:pStyle w:val="TerminalDisplay"/>
      </w:pPr>
      <w:r>
        <w:t>[R1-ospf-1-area-0.0.0.0]network 10.1.1.1 0.0.0.0</w:t>
      </w:r>
    </w:p>
    <w:p w14:paraId="6FA1B87C" w14:textId="77777777" w:rsidR="00BA0562" w:rsidRDefault="00BA0562" w:rsidP="006132A9">
      <w:pPr>
        <w:pStyle w:val="TerminalDisplay"/>
      </w:pPr>
      <w:r>
        <w:t>[R1-ospf-1-area-0.0.0.0]network 10.1.2.1 0.0.0.0</w:t>
      </w:r>
    </w:p>
    <w:p w14:paraId="2A2F6442" w14:textId="77777777" w:rsidR="00BA0562" w:rsidRDefault="00BA0562" w:rsidP="006132A9">
      <w:pPr>
        <w:pStyle w:val="TerminalDisplay"/>
      </w:pPr>
      <w:r>
        <w:t>[R1-ospf-1-area-0.0.0.0]network 10.1.4.1 0.0.0.0</w:t>
      </w:r>
    </w:p>
    <w:p w14:paraId="77261183" w14:textId="77777777" w:rsidR="00BA0562" w:rsidRDefault="00BA0562" w:rsidP="006132A9">
      <w:pPr>
        <w:pStyle w:val="TerminalDisplay"/>
      </w:pPr>
      <w:r>
        <w:t>[R1-ospf-1-area-0.0.0.0]return</w:t>
      </w:r>
    </w:p>
    <w:p w14:paraId="0A7AD11E" w14:textId="77777777" w:rsidR="00BA0562" w:rsidRDefault="00BA0562" w:rsidP="003844FB"/>
    <w:p w14:paraId="24B52F90" w14:textId="77777777" w:rsidR="00BA0562" w:rsidRPr="00513773" w:rsidRDefault="00BA0562" w:rsidP="006132A9">
      <w:pPr>
        <w:pStyle w:val="TerminalDisplay"/>
        <w:rPr>
          <w:lang w:val="pt-BR"/>
        </w:rPr>
      </w:pPr>
      <w:r w:rsidRPr="00513773">
        <w:rPr>
          <w:lang w:val="pt-BR"/>
        </w:rPr>
        <w:t>[R2]ospf</w:t>
      </w:r>
    </w:p>
    <w:p w14:paraId="55EE5B9D" w14:textId="77777777" w:rsidR="00BA0562" w:rsidRPr="00513773" w:rsidRDefault="00BA0562" w:rsidP="006132A9">
      <w:pPr>
        <w:pStyle w:val="TerminalDisplay"/>
        <w:rPr>
          <w:lang w:val="pt-BR"/>
        </w:rPr>
      </w:pPr>
      <w:r w:rsidRPr="00513773">
        <w:rPr>
          <w:lang w:val="pt-BR"/>
        </w:rPr>
        <w:t>[R2-ospf-1]area 0</w:t>
      </w:r>
    </w:p>
    <w:p w14:paraId="343D67A2" w14:textId="77777777" w:rsidR="00BA0562" w:rsidRDefault="00BA0562" w:rsidP="006132A9">
      <w:pPr>
        <w:pStyle w:val="TerminalDisplay"/>
      </w:pPr>
      <w:r>
        <w:t>[R2-ospf-1-area-0.0.0.0]network 10.1.2.2 0.0.0.0</w:t>
      </w:r>
    </w:p>
    <w:p w14:paraId="32BD8446" w14:textId="77777777" w:rsidR="00BA0562" w:rsidRDefault="00BA0562" w:rsidP="006132A9">
      <w:pPr>
        <w:pStyle w:val="TerminalDisplay"/>
      </w:pPr>
      <w:r>
        <w:t>[R2-ospf-1-area-0.0.0.0]network 10.1.3.2 0.0.0.0</w:t>
      </w:r>
    </w:p>
    <w:p w14:paraId="2B8843C7" w14:textId="77777777" w:rsidR="00BA0562" w:rsidRPr="00513773" w:rsidRDefault="00BA0562" w:rsidP="006132A9">
      <w:pPr>
        <w:pStyle w:val="TerminalDisplay"/>
        <w:rPr>
          <w:lang w:val="pt-BR"/>
        </w:rPr>
      </w:pPr>
      <w:r w:rsidRPr="00513773">
        <w:rPr>
          <w:lang w:val="pt-BR"/>
        </w:rPr>
        <w:t>[R2-ospf-1-area-0.0.0.0]return</w:t>
      </w:r>
    </w:p>
    <w:p w14:paraId="259CF4AC" w14:textId="77777777" w:rsidR="00BA0562" w:rsidRPr="00513773" w:rsidRDefault="00BA0562" w:rsidP="003844FB">
      <w:pPr>
        <w:rPr>
          <w:lang w:val="pt-BR"/>
        </w:rPr>
      </w:pPr>
    </w:p>
    <w:p w14:paraId="116339FD" w14:textId="77777777" w:rsidR="00BA0562" w:rsidRPr="00513773" w:rsidRDefault="00BA0562" w:rsidP="006132A9">
      <w:pPr>
        <w:pStyle w:val="TerminalDisplay"/>
        <w:rPr>
          <w:lang w:val="pt-BR"/>
        </w:rPr>
      </w:pPr>
      <w:r w:rsidRPr="00513773">
        <w:rPr>
          <w:lang w:val="pt-BR"/>
        </w:rPr>
        <w:t>[R3]ospf</w:t>
      </w:r>
    </w:p>
    <w:p w14:paraId="26B447AC" w14:textId="77777777" w:rsidR="00BA0562" w:rsidRDefault="00BA0562" w:rsidP="006132A9">
      <w:pPr>
        <w:pStyle w:val="TerminalDisplay"/>
      </w:pPr>
      <w:r>
        <w:t>[R3-ospf-1]area 0</w:t>
      </w:r>
    </w:p>
    <w:p w14:paraId="6D2E6421" w14:textId="77777777" w:rsidR="00BA0562" w:rsidRDefault="00BA0562" w:rsidP="006132A9">
      <w:pPr>
        <w:pStyle w:val="TerminalDisplay"/>
      </w:pPr>
      <w:r>
        <w:t>[R3-ospf-1-area-0.0.0.0]network 10.1.3.1 0.0.0.0</w:t>
      </w:r>
    </w:p>
    <w:p w14:paraId="27C42D3E" w14:textId="77777777" w:rsidR="00BA0562" w:rsidRDefault="00BA0562" w:rsidP="006132A9">
      <w:pPr>
        <w:pStyle w:val="TerminalDisplay"/>
      </w:pPr>
      <w:r>
        <w:t>[R3-ospf-1-area-0.0.0.0]return</w:t>
      </w:r>
    </w:p>
    <w:p w14:paraId="2C0862B1" w14:textId="77777777" w:rsidR="00BA0562" w:rsidRDefault="00BA0562" w:rsidP="00621C09">
      <w:r>
        <w:t># Run the ping command on R3 to test network connectivity.</w:t>
      </w:r>
    </w:p>
    <w:p w14:paraId="58BED87F" w14:textId="77777777" w:rsidR="00BA0562" w:rsidRDefault="00BA0562" w:rsidP="006132A9">
      <w:pPr>
        <w:pStyle w:val="TerminalDisplay"/>
      </w:pPr>
      <w:r>
        <w:t>&lt;R3&gt;ping 10.1.1.1</w:t>
      </w:r>
    </w:p>
    <w:p w14:paraId="2C8462D2" w14:textId="77777777" w:rsidR="00BA0562" w:rsidRDefault="00BA0562" w:rsidP="006132A9">
      <w:pPr>
        <w:pStyle w:val="TerminalDisplay"/>
      </w:pPr>
      <w:r>
        <w:t xml:space="preserve">  PING 10.1.1.1: 56  data bytes, press CTRL_C to break</w:t>
      </w:r>
    </w:p>
    <w:p w14:paraId="6DCFCE3B" w14:textId="77777777" w:rsidR="00BA0562" w:rsidRDefault="00BA0562" w:rsidP="006132A9">
      <w:pPr>
        <w:pStyle w:val="TerminalDisplay"/>
      </w:pPr>
      <w:r>
        <w:t xml:space="preserve">    Reply from 10.1.1.1: bytes=56 Sequence=1 ttl=254 time=40 ms</w:t>
      </w:r>
    </w:p>
    <w:p w14:paraId="58279343" w14:textId="77777777" w:rsidR="00BA0562" w:rsidRDefault="00BA0562" w:rsidP="006132A9">
      <w:pPr>
        <w:pStyle w:val="TerminalDisplay"/>
      </w:pPr>
      <w:r>
        <w:t xml:space="preserve">    Reply from 10.1.1.1: bytes=56 Sequence=2 ttl=254 time=40 ms</w:t>
      </w:r>
    </w:p>
    <w:p w14:paraId="0149457D" w14:textId="77777777" w:rsidR="00BA0562" w:rsidRDefault="00BA0562" w:rsidP="006132A9">
      <w:pPr>
        <w:pStyle w:val="TerminalDisplay"/>
      </w:pPr>
      <w:r>
        <w:t xml:space="preserve">    Reply from 10.1.1.1: bytes=56 Sequence=3 ttl=254 time=20 ms</w:t>
      </w:r>
    </w:p>
    <w:p w14:paraId="72FB7F35" w14:textId="77777777" w:rsidR="00BA0562" w:rsidRDefault="00BA0562" w:rsidP="006132A9">
      <w:pPr>
        <w:pStyle w:val="TerminalDisplay"/>
      </w:pPr>
      <w:r>
        <w:t xml:space="preserve">    Reply from 10.1.1.1: bytes=56 Sequence=4 ttl=254 time=40 ms</w:t>
      </w:r>
    </w:p>
    <w:p w14:paraId="354C1A4E" w14:textId="77777777" w:rsidR="00BA0562" w:rsidRDefault="00BA0562" w:rsidP="006132A9">
      <w:pPr>
        <w:pStyle w:val="TerminalDisplay"/>
      </w:pPr>
      <w:r>
        <w:t xml:space="preserve">    Reply from 10.1.1.1: bytes=56 Sequence=5 ttl=254 time=30 ms</w:t>
      </w:r>
    </w:p>
    <w:p w14:paraId="4399DFB4" w14:textId="77777777" w:rsidR="00BA0562" w:rsidRDefault="00BA0562" w:rsidP="006132A9">
      <w:pPr>
        <w:pStyle w:val="TerminalDisplay"/>
      </w:pPr>
      <w:r>
        <w:t xml:space="preserve">  --- 10.1.1.1 ping statistics ---</w:t>
      </w:r>
    </w:p>
    <w:p w14:paraId="0127CD2B" w14:textId="77777777" w:rsidR="00BA0562" w:rsidRDefault="00BA0562" w:rsidP="006132A9">
      <w:pPr>
        <w:pStyle w:val="TerminalDisplay"/>
      </w:pPr>
      <w:r>
        <w:t xml:space="preserve">    5 packet(s) transmitted</w:t>
      </w:r>
    </w:p>
    <w:p w14:paraId="6EF696C0" w14:textId="77777777" w:rsidR="00BA0562" w:rsidRDefault="00BA0562" w:rsidP="006132A9">
      <w:pPr>
        <w:pStyle w:val="TerminalDisplay"/>
      </w:pPr>
      <w:r>
        <w:t xml:space="preserve">    5 packet(s) received</w:t>
      </w:r>
    </w:p>
    <w:p w14:paraId="0502436F" w14:textId="77777777" w:rsidR="00BA0562" w:rsidRDefault="00BA0562" w:rsidP="006132A9">
      <w:pPr>
        <w:pStyle w:val="TerminalDisplay"/>
      </w:pPr>
      <w:r>
        <w:t xml:space="preserve">    0.00% packet loss</w:t>
      </w:r>
    </w:p>
    <w:p w14:paraId="42E1A5C2" w14:textId="77777777" w:rsidR="00BA0562" w:rsidRDefault="00BA0562" w:rsidP="006132A9">
      <w:pPr>
        <w:pStyle w:val="TerminalDisplay"/>
      </w:pPr>
      <w:r>
        <w:t xml:space="preserve">    round-trip min/avg/max = 20/34/40 ms</w:t>
      </w:r>
    </w:p>
    <w:p w14:paraId="65A0D24D" w14:textId="77777777" w:rsidR="00BA0562" w:rsidRDefault="00BA0562" w:rsidP="006132A9">
      <w:pPr>
        <w:pStyle w:val="TerminalDisplay"/>
      </w:pPr>
    </w:p>
    <w:p w14:paraId="65B0B11B" w14:textId="77777777" w:rsidR="00BA0562" w:rsidRDefault="00BA0562" w:rsidP="006132A9">
      <w:pPr>
        <w:pStyle w:val="TerminalDisplay"/>
      </w:pPr>
      <w:r>
        <w:t>&lt;R3&gt;ping 10.1.2.1</w:t>
      </w:r>
    </w:p>
    <w:p w14:paraId="4687508B" w14:textId="77777777" w:rsidR="00BA0562" w:rsidRDefault="00BA0562" w:rsidP="006132A9">
      <w:pPr>
        <w:pStyle w:val="TerminalDisplay"/>
      </w:pPr>
      <w:r>
        <w:t xml:space="preserve">  PING 10.1.2.1: 56  data bytes, press CTRL_C to break</w:t>
      </w:r>
    </w:p>
    <w:p w14:paraId="5029C860" w14:textId="77777777" w:rsidR="00BA0562" w:rsidRDefault="00BA0562" w:rsidP="006132A9">
      <w:pPr>
        <w:pStyle w:val="TerminalDisplay"/>
      </w:pPr>
      <w:r>
        <w:t xml:space="preserve">    Reply from 10.1.2.1: bytes=56 Sequence=1 ttl=254 time=30 ms</w:t>
      </w:r>
    </w:p>
    <w:p w14:paraId="6DF8E995" w14:textId="77777777" w:rsidR="00BA0562" w:rsidRDefault="00BA0562" w:rsidP="006132A9">
      <w:pPr>
        <w:pStyle w:val="TerminalDisplay"/>
      </w:pPr>
      <w:r>
        <w:t xml:space="preserve">    Reply from 10.1.2.1: bytes=56 Sequence=2 ttl=254 time=30 ms</w:t>
      </w:r>
    </w:p>
    <w:p w14:paraId="0125E9C0" w14:textId="77777777" w:rsidR="00BA0562" w:rsidRDefault="00BA0562" w:rsidP="006132A9">
      <w:pPr>
        <w:pStyle w:val="TerminalDisplay"/>
      </w:pPr>
      <w:r>
        <w:t xml:space="preserve">    Reply from 10.1.2.1: bytes=56 Sequence=3 ttl=254 time=30 ms</w:t>
      </w:r>
    </w:p>
    <w:p w14:paraId="26851E87" w14:textId="77777777" w:rsidR="00BA0562" w:rsidRDefault="00BA0562" w:rsidP="006132A9">
      <w:pPr>
        <w:pStyle w:val="TerminalDisplay"/>
      </w:pPr>
      <w:r>
        <w:t xml:space="preserve">    Reply from 10.1.2.1: bytes=56 Sequence=4 ttl=254 time=30 ms</w:t>
      </w:r>
    </w:p>
    <w:p w14:paraId="5BF0E83A" w14:textId="77777777" w:rsidR="00BA0562" w:rsidRDefault="00BA0562" w:rsidP="006132A9">
      <w:pPr>
        <w:pStyle w:val="TerminalDisplay"/>
      </w:pPr>
      <w:r>
        <w:t xml:space="preserve">    Reply from 10.1.2.1: bytes=56 Sequence=5 ttl=254 time=50 ms</w:t>
      </w:r>
    </w:p>
    <w:p w14:paraId="4409CD7A" w14:textId="77777777" w:rsidR="00BA0562" w:rsidRDefault="00BA0562" w:rsidP="006132A9">
      <w:pPr>
        <w:pStyle w:val="TerminalDisplay"/>
      </w:pPr>
      <w:r>
        <w:t xml:space="preserve">  --- 10.1.2.1 ping statistics ---</w:t>
      </w:r>
    </w:p>
    <w:p w14:paraId="471C9FBB" w14:textId="77777777" w:rsidR="00BA0562" w:rsidRDefault="00BA0562" w:rsidP="006132A9">
      <w:pPr>
        <w:pStyle w:val="TerminalDisplay"/>
      </w:pPr>
      <w:r>
        <w:lastRenderedPageBreak/>
        <w:t xml:space="preserve">    5 packet(s) transmitted</w:t>
      </w:r>
    </w:p>
    <w:p w14:paraId="30289DAE" w14:textId="77777777" w:rsidR="00BA0562" w:rsidRDefault="00BA0562" w:rsidP="006132A9">
      <w:pPr>
        <w:pStyle w:val="TerminalDisplay"/>
      </w:pPr>
      <w:r>
        <w:t xml:space="preserve">    5 packet(s) received</w:t>
      </w:r>
    </w:p>
    <w:p w14:paraId="2135E066" w14:textId="77777777" w:rsidR="00BA0562" w:rsidRDefault="00BA0562" w:rsidP="006132A9">
      <w:pPr>
        <w:pStyle w:val="TerminalDisplay"/>
      </w:pPr>
      <w:r>
        <w:t xml:space="preserve">    0.00% packet loss</w:t>
      </w:r>
    </w:p>
    <w:p w14:paraId="2AEE67C5" w14:textId="77777777" w:rsidR="00BA0562" w:rsidRDefault="00BA0562" w:rsidP="006132A9">
      <w:pPr>
        <w:pStyle w:val="TerminalDisplay"/>
      </w:pPr>
      <w:r>
        <w:t>round-trip min/avg/max = 30/34/50 ms</w:t>
      </w:r>
    </w:p>
    <w:p w14:paraId="170FCBAF" w14:textId="77777777" w:rsidR="00BA0562" w:rsidRDefault="00BA0562" w:rsidP="006132A9">
      <w:pPr>
        <w:pStyle w:val="TerminalDisplay"/>
      </w:pPr>
    </w:p>
    <w:p w14:paraId="5405A741" w14:textId="77777777" w:rsidR="00BA0562" w:rsidRDefault="00BA0562" w:rsidP="006132A9">
      <w:pPr>
        <w:pStyle w:val="TerminalDisplay"/>
      </w:pPr>
      <w:r>
        <w:t>&lt;R3&gt;ping 10.1.4.1</w:t>
      </w:r>
    </w:p>
    <w:p w14:paraId="77EE48AB" w14:textId="77777777" w:rsidR="00BA0562" w:rsidRDefault="00BA0562" w:rsidP="006132A9">
      <w:pPr>
        <w:pStyle w:val="TerminalDisplay"/>
      </w:pPr>
      <w:r>
        <w:t xml:space="preserve">  PING 10.1.4.1: 56  data bytes, press CTRL_C to break</w:t>
      </w:r>
    </w:p>
    <w:p w14:paraId="0B66C315" w14:textId="77777777" w:rsidR="00BA0562" w:rsidRDefault="00BA0562" w:rsidP="006132A9">
      <w:pPr>
        <w:pStyle w:val="TerminalDisplay"/>
      </w:pPr>
      <w:r>
        <w:t xml:space="preserve">    Reply from 10.1.4.1: bytes=56 Sequence=1 ttl=254 time=50 ms</w:t>
      </w:r>
    </w:p>
    <w:p w14:paraId="0056B2F5" w14:textId="77777777" w:rsidR="00BA0562" w:rsidRDefault="00BA0562" w:rsidP="006132A9">
      <w:pPr>
        <w:pStyle w:val="TerminalDisplay"/>
      </w:pPr>
      <w:r>
        <w:t xml:space="preserve">    Reply from 10.1.4.1: bytes=56 Sequence=2 ttl=254 time=30 ms</w:t>
      </w:r>
    </w:p>
    <w:p w14:paraId="191C0892" w14:textId="77777777" w:rsidR="00BA0562" w:rsidRDefault="00BA0562" w:rsidP="006132A9">
      <w:pPr>
        <w:pStyle w:val="TerminalDisplay"/>
      </w:pPr>
      <w:r>
        <w:t xml:space="preserve">    Reply from 10.1.4.1: bytes=56 Sequence=3 ttl=254 time=40 ms</w:t>
      </w:r>
    </w:p>
    <w:p w14:paraId="638178EB" w14:textId="77777777" w:rsidR="00BA0562" w:rsidRDefault="00BA0562" w:rsidP="006132A9">
      <w:pPr>
        <w:pStyle w:val="TerminalDisplay"/>
      </w:pPr>
      <w:r>
        <w:t xml:space="preserve">    Reply from 10.1.4.1: bytes=56 Sequence=4 ttl=254 time=30 ms</w:t>
      </w:r>
    </w:p>
    <w:p w14:paraId="7908BA32" w14:textId="77777777" w:rsidR="00BA0562" w:rsidRDefault="00BA0562" w:rsidP="006132A9">
      <w:pPr>
        <w:pStyle w:val="TerminalDisplay"/>
      </w:pPr>
      <w:r>
        <w:t xml:space="preserve">    Reply from 10.1.4.1: bytes=56 Sequence=5 ttl=254 time=30 ms</w:t>
      </w:r>
    </w:p>
    <w:p w14:paraId="5EDC18FB" w14:textId="77777777" w:rsidR="00BA0562" w:rsidRDefault="00BA0562" w:rsidP="006132A9">
      <w:pPr>
        <w:pStyle w:val="TerminalDisplay"/>
      </w:pPr>
      <w:r>
        <w:t xml:space="preserve">  --- 10.1.4.1 ping statistics ---</w:t>
      </w:r>
    </w:p>
    <w:p w14:paraId="3CB74919" w14:textId="77777777" w:rsidR="00BA0562" w:rsidRDefault="00BA0562" w:rsidP="006132A9">
      <w:pPr>
        <w:pStyle w:val="TerminalDisplay"/>
      </w:pPr>
      <w:r>
        <w:t xml:space="preserve">    5 packet(s) transmitted</w:t>
      </w:r>
    </w:p>
    <w:p w14:paraId="5E7C1DD8" w14:textId="77777777" w:rsidR="00BA0562" w:rsidRDefault="00BA0562" w:rsidP="006132A9">
      <w:pPr>
        <w:pStyle w:val="TerminalDisplay"/>
      </w:pPr>
      <w:r>
        <w:t xml:space="preserve">    5 packet(s) received</w:t>
      </w:r>
    </w:p>
    <w:p w14:paraId="5A91D889" w14:textId="77777777" w:rsidR="00BA0562" w:rsidRDefault="00BA0562" w:rsidP="006132A9">
      <w:pPr>
        <w:pStyle w:val="TerminalDisplay"/>
      </w:pPr>
      <w:r>
        <w:t xml:space="preserve">    0.00% packet loss</w:t>
      </w:r>
    </w:p>
    <w:p w14:paraId="282CDD48" w14:textId="77777777" w:rsidR="00BA0562" w:rsidRPr="005D389A" w:rsidRDefault="00BA0562" w:rsidP="006132A9">
      <w:pPr>
        <w:pStyle w:val="TerminalDisplay"/>
      </w:pPr>
      <w:r>
        <w:t xml:space="preserve">    round-trip min/avg/max = 30/36/50 ms</w:t>
      </w:r>
    </w:p>
    <w:p w14:paraId="5C31E101" w14:textId="77777777" w:rsidR="00BA0562" w:rsidRPr="00346FFA" w:rsidRDefault="00BA0562" w:rsidP="002075CB">
      <w:pPr>
        <w:pStyle w:val="Step"/>
        <w:outlineLvl w:val="9"/>
      </w:pPr>
      <w:r>
        <w:t>Configuration R3 as a server.</w:t>
      </w:r>
    </w:p>
    <w:p w14:paraId="0091D901" w14:textId="77777777" w:rsidR="00BA0562" w:rsidRDefault="00BA0562" w:rsidP="00621C09">
      <w:r>
        <w:t># Enable the Telnet function on R3, set the user level to 3, and set the login password to Huawei@123.</w:t>
      </w:r>
    </w:p>
    <w:p w14:paraId="763EB594" w14:textId="77777777" w:rsidR="00BA0562" w:rsidRDefault="00BA0562" w:rsidP="006132A9">
      <w:pPr>
        <w:pStyle w:val="TerminalDisplay"/>
      </w:pPr>
      <w:r>
        <w:t>[R3]telnet server enable</w:t>
      </w:r>
    </w:p>
    <w:p w14:paraId="5EC8F423" w14:textId="77777777" w:rsidR="00BA0562" w:rsidRPr="00A47BD5" w:rsidRDefault="00BA0562" w:rsidP="00621C09">
      <w:r>
        <w:t xml:space="preserve">The </w:t>
      </w:r>
      <w:r w:rsidRPr="0000387B">
        <w:rPr>
          <w:b/>
          <w:bCs/>
        </w:rPr>
        <w:t>telnet server enable</w:t>
      </w:r>
      <w:r>
        <w:t xml:space="preserve"> command enables the Telnet service.</w:t>
      </w:r>
    </w:p>
    <w:p w14:paraId="5E4AD461" w14:textId="77777777" w:rsidR="00BA0562" w:rsidRDefault="00BA0562" w:rsidP="006132A9">
      <w:pPr>
        <w:pStyle w:val="TerminalDisplay"/>
      </w:pPr>
      <w:r>
        <w:t>[R3]user-interface vty 0 4</w:t>
      </w:r>
    </w:p>
    <w:p w14:paraId="77C27C21" w14:textId="77777777" w:rsidR="00BA0562" w:rsidRDefault="00BA0562" w:rsidP="00621C09">
      <w:r>
        <w:t xml:space="preserve">The </w:t>
      </w:r>
      <w:r w:rsidRPr="0000387B">
        <w:rPr>
          <w:b/>
          <w:bCs/>
        </w:rPr>
        <w:t>user-interface</w:t>
      </w:r>
      <w:r>
        <w:t xml:space="preserve"> command displays one or multiple user interface views.</w:t>
      </w:r>
    </w:p>
    <w:p w14:paraId="7B20F798" w14:textId="77777777" w:rsidR="00BA0562" w:rsidRPr="00A47BD5" w:rsidRDefault="00BA0562" w:rsidP="00621C09">
      <w:r>
        <w:t>The Virtual Type Terminal (VTY) user interface manages and monitors users logging in using Telnet or SSH.</w:t>
      </w:r>
    </w:p>
    <w:p w14:paraId="3AC77AEE" w14:textId="77777777" w:rsidR="00BA0562" w:rsidRPr="00A47BD5" w:rsidRDefault="00BA0562" w:rsidP="006132A9">
      <w:pPr>
        <w:pStyle w:val="TerminalDisplay"/>
      </w:pPr>
      <w:r>
        <w:t>[R3-ui-vty0-4]user privilege level 3</w:t>
      </w:r>
    </w:p>
    <w:p w14:paraId="11C3C7EB" w14:textId="77777777" w:rsidR="00BA0562" w:rsidRDefault="00BA0562" w:rsidP="006132A9">
      <w:pPr>
        <w:pStyle w:val="TerminalDisplay"/>
      </w:pPr>
      <w:r>
        <w:t xml:space="preserve">[R3-ui-vty0-4] set authentication password cipher </w:t>
      </w:r>
    </w:p>
    <w:p w14:paraId="1ED9327A" w14:textId="77777777" w:rsidR="00BA0562" w:rsidRDefault="00BA0562" w:rsidP="006132A9">
      <w:pPr>
        <w:pStyle w:val="TerminalDisplay"/>
      </w:pPr>
      <w:r>
        <w:t>Warning: The "password" authentication mode is not secure, and it is strongly recommended to use "aaa" authentication mode.</w:t>
      </w:r>
    </w:p>
    <w:p w14:paraId="0D723D54" w14:textId="77777777" w:rsidR="00BA0562" w:rsidRPr="00513773" w:rsidRDefault="00BA0562" w:rsidP="006132A9">
      <w:pPr>
        <w:pStyle w:val="TerminalDisplay"/>
        <w:rPr>
          <w:lang w:val="pt-BR"/>
        </w:rPr>
      </w:pPr>
      <w:r w:rsidRPr="00513773">
        <w:rPr>
          <w:lang w:val="pt-BR"/>
        </w:rPr>
        <w:t>Enter Password(&lt;8-128&gt;):Huawei@123</w:t>
      </w:r>
    </w:p>
    <w:p w14:paraId="72A76C2C" w14:textId="77777777" w:rsidR="00BA0562" w:rsidRPr="00513773" w:rsidRDefault="00BA0562" w:rsidP="006132A9">
      <w:pPr>
        <w:pStyle w:val="TerminalDisplay"/>
        <w:rPr>
          <w:lang w:val="pt-BR"/>
        </w:rPr>
      </w:pPr>
      <w:r w:rsidRPr="00513773">
        <w:rPr>
          <w:lang w:val="pt-BR"/>
        </w:rPr>
        <w:t>Confirm password:Huawei@123</w:t>
      </w:r>
    </w:p>
    <w:p w14:paraId="1BEDB7B7" w14:textId="77777777" w:rsidR="00BA0562" w:rsidRPr="00A47BD5" w:rsidRDefault="00BA0562" w:rsidP="006132A9">
      <w:pPr>
        <w:pStyle w:val="TerminalDisplay"/>
      </w:pPr>
      <w:r>
        <w:t>[R3-ui-vty0-4] quit</w:t>
      </w:r>
    </w:p>
    <w:p w14:paraId="09ADB855" w14:textId="77777777" w:rsidR="00BA0562" w:rsidRPr="00346FFA" w:rsidRDefault="00BA0562" w:rsidP="002075CB">
      <w:pPr>
        <w:pStyle w:val="Step"/>
        <w:outlineLvl w:val="9"/>
      </w:pPr>
      <w:r>
        <w:t>Configure an ACL to match desired traffic.</w:t>
      </w:r>
    </w:p>
    <w:p w14:paraId="688547FA" w14:textId="77777777" w:rsidR="00BA0562" w:rsidRDefault="00BA0562" w:rsidP="00621C09">
      <w:r>
        <w:t>Method 1: Configure an ACL on the VTY interface of R3 to allow R1 to log in to R3 through Telnet using the IP address of loopback 1.</w:t>
      </w:r>
    </w:p>
    <w:p w14:paraId="5C273D60" w14:textId="77777777" w:rsidR="00BA0562" w:rsidRDefault="00BA0562" w:rsidP="00621C09">
      <w:r>
        <w:t># Configure an ACL on R3.</w:t>
      </w:r>
    </w:p>
    <w:p w14:paraId="686A79DE" w14:textId="77777777" w:rsidR="00BA0562" w:rsidRDefault="00BA0562" w:rsidP="006132A9">
      <w:pPr>
        <w:pStyle w:val="TerminalDisplay"/>
      </w:pPr>
      <w:r>
        <w:t>[R3]acl 3000</w:t>
      </w:r>
    </w:p>
    <w:p w14:paraId="57D22C5D" w14:textId="77777777" w:rsidR="00BA0562" w:rsidRDefault="00BA0562" w:rsidP="006132A9">
      <w:pPr>
        <w:pStyle w:val="TerminalDisplay"/>
      </w:pPr>
      <w:r>
        <w:t>[R3-acl-adv-3000]rule 5 permit tcp source 10.1.4.1 0.0.0.0 destination 10.1.3.1 0.0.0.0 destination-port eq 23</w:t>
      </w:r>
    </w:p>
    <w:p w14:paraId="34FCC926" w14:textId="77777777" w:rsidR="00BA0562" w:rsidRDefault="00BA0562" w:rsidP="006132A9">
      <w:pPr>
        <w:pStyle w:val="TerminalDisplay"/>
      </w:pPr>
      <w:r>
        <w:t>[R3-acl-adv-3000]rule 10 deny tcp source any</w:t>
      </w:r>
    </w:p>
    <w:p w14:paraId="60BD76B8" w14:textId="77777777" w:rsidR="00BA0562" w:rsidRDefault="00BA0562" w:rsidP="006132A9">
      <w:pPr>
        <w:pStyle w:val="TerminalDisplay"/>
      </w:pPr>
      <w:r>
        <w:t>[R3-acl-adv-3000]quit</w:t>
      </w:r>
    </w:p>
    <w:p w14:paraId="5F80485C" w14:textId="77777777" w:rsidR="00BA0562" w:rsidRPr="00965DAB" w:rsidRDefault="00BA0562" w:rsidP="00621C09">
      <w:r>
        <w:t># Filter traffic on the VTY interface of R3.</w:t>
      </w:r>
    </w:p>
    <w:p w14:paraId="5764D141" w14:textId="77777777" w:rsidR="00BA0562" w:rsidRDefault="00BA0562" w:rsidP="006132A9">
      <w:pPr>
        <w:pStyle w:val="TerminalDisplay"/>
      </w:pPr>
      <w:r>
        <w:t>[R3]user-interface vty 0 4</w:t>
      </w:r>
    </w:p>
    <w:p w14:paraId="51BC90AA" w14:textId="77777777" w:rsidR="00BA0562" w:rsidRDefault="00BA0562" w:rsidP="006132A9">
      <w:pPr>
        <w:pStyle w:val="TerminalDisplay"/>
      </w:pPr>
      <w:r>
        <w:t>[R3-ui-vty0-4]acl 3000 inbound</w:t>
      </w:r>
    </w:p>
    <w:p w14:paraId="4A06B2BB" w14:textId="77777777" w:rsidR="00BA0562" w:rsidRDefault="00BA0562" w:rsidP="00621C09">
      <w:r>
        <w:lastRenderedPageBreak/>
        <w:t># Display the ACL configuration on R3.</w:t>
      </w:r>
    </w:p>
    <w:p w14:paraId="7E039C20" w14:textId="77777777" w:rsidR="00BA0562" w:rsidRDefault="00BA0562" w:rsidP="006132A9">
      <w:pPr>
        <w:pStyle w:val="TerminalDisplay"/>
      </w:pPr>
      <w:r>
        <w:t>[R3]display acl 3000</w:t>
      </w:r>
    </w:p>
    <w:p w14:paraId="6B8982EA" w14:textId="77777777" w:rsidR="00BA0562" w:rsidRDefault="00BA0562" w:rsidP="00621C09">
      <w:r>
        <w:t xml:space="preserve">The </w:t>
      </w:r>
      <w:r w:rsidRPr="0000387B">
        <w:rPr>
          <w:b/>
          <w:bCs/>
        </w:rPr>
        <w:t>display acl</w:t>
      </w:r>
      <w:r>
        <w:t xml:space="preserve"> command displays the ACL configuration.</w:t>
      </w:r>
    </w:p>
    <w:p w14:paraId="15703EA0" w14:textId="77777777" w:rsidR="00BA0562" w:rsidRDefault="00BA0562" w:rsidP="006132A9">
      <w:pPr>
        <w:pStyle w:val="TerminalDisplay"/>
      </w:pPr>
      <w:r>
        <w:t>Advanced ACL 3000, 2 rules</w:t>
      </w:r>
    </w:p>
    <w:p w14:paraId="0E1F3E18" w14:textId="77777777" w:rsidR="00BA0562" w:rsidRDefault="00BA0562" w:rsidP="00621C09">
      <w:r>
        <w:t>An advanced ACL is created. It is numbered 3000 and contains two rules.</w:t>
      </w:r>
    </w:p>
    <w:p w14:paraId="5F9DDA83" w14:textId="77777777" w:rsidR="00BA0562" w:rsidRDefault="00BA0562" w:rsidP="006132A9">
      <w:pPr>
        <w:pStyle w:val="TerminalDisplay"/>
      </w:pPr>
      <w:r>
        <w:t>Acl's step is 5</w:t>
      </w:r>
    </w:p>
    <w:p w14:paraId="45D4AB7B" w14:textId="77777777" w:rsidR="00BA0562" w:rsidRDefault="00BA0562" w:rsidP="00621C09">
      <w:r>
        <w:t>The step between</w:t>
      </w:r>
      <w:r w:rsidRPr="00621C09">
        <w:t xml:space="preserve"> </w:t>
      </w:r>
      <w:r>
        <w:t>ACL rule numbers is 5.</w:t>
      </w:r>
    </w:p>
    <w:p w14:paraId="0AC36A00" w14:textId="77777777" w:rsidR="00BA0562" w:rsidRDefault="00BA0562" w:rsidP="006132A9">
      <w:pPr>
        <w:pStyle w:val="TerminalDisplay"/>
      </w:pPr>
      <w:r>
        <w:t xml:space="preserve"> rule 5 permit tcp source 10.1.4.1 0 destination 10.1.3.1 0 destination-port eq telnet </w:t>
      </w:r>
    </w:p>
    <w:p w14:paraId="05C62D16" w14:textId="77777777" w:rsidR="00BA0562" w:rsidRPr="00FC4F12" w:rsidRDefault="00BA0562" w:rsidP="00621C09">
      <w:r>
        <w:t xml:space="preserve">Rule 5 allows matched traffic to pass through. If no packet matches the rule, the </w:t>
      </w:r>
      <w:r w:rsidRPr="0000387B">
        <w:rPr>
          <w:b/>
          <w:bCs/>
        </w:rPr>
        <w:t>matches</w:t>
      </w:r>
      <w:r>
        <w:t xml:space="preserve"> field is not displayed.</w:t>
      </w:r>
    </w:p>
    <w:p w14:paraId="1EBC697B" w14:textId="77777777" w:rsidR="00BA0562" w:rsidRPr="00FC4F12" w:rsidRDefault="00BA0562" w:rsidP="006132A9">
      <w:pPr>
        <w:pStyle w:val="TerminalDisplay"/>
      </w:pPr>
      <w:r>
        <w:t xml:space="preserve"> rule 10 deny tcp</w:t>
      </w:r>
    </w:p>
    <w:p w14:paraId="3D2747E9" w14:textId="77777777" w:rsidR="00BA0562" w:rsidRDefault="00BA0562" w:rsidP="00621C09">
      <w:r>
        <w:t>Method 2: Configure an ACL on the physical interface of R2 to allow R1 to log in to R3 through Telnet from the IP address of the physical interface.</w:t>
      </w:r>
    </w:p>
    <w:p w14:paraId="26FE8046" w14:textId="77777777" w:rsidR="00BA0562" w:rsidRDefault="00BA0562" w:rsidP="00621C09">
      <w:r>
        <w:t># Configure an ACL on R2.</w:t>
      </w:r>
    </w:p>
    <w:p w14:paraId="0C8BD3FA" w14:textId="77777777" w:rsidR="00BA0562" w:rsidRDefault="00BA0562" w:rsidP="006132A9">
      <w:pPr>
        <w:pStyle w:val="TerminalDisplay"/>
      </w:pPr>
      <w:r>
        <w:t>[R2]acl 3001</w:t>
      </w:r>
    </w:p>
    <w:p w14:paraId="6B4FC96D" w14:textId="77777777" w:rsidR="00BA0562" w:rsidRDefault="00BA0562" w:rsidP="006132A9">
      <w:pPr>
        <w:pStyle w:val="TerminalDisplay"/>
      </w:pPr>
      <w:r>
        <w:t>[R2-acl-adv-3001]rule 5 permit tcp source 10.1.4.1 0.0.0.0 destination 10.1.3.1 0.0.0.0 destination-port eq 23</w:t>
      </w:r>
    </w:p>
    <w:p w14:paraId="6EEF4FDC" w14:textId="77777777" w:rsidR="00BA0562" w:rsidRDefault="00BA0562" w:rsidP="006132A9">
      <w:pPr>
        <w:pStyle w:val="TerminalDisplay"/>
      </w:pPr>
      <w:r>
        <w:t>[R2-acl-adv-3001]rule 10 deny tcp source any</w:t>
      </w:r>
    </w:p>
    <w:p w14:paraId="6DD78F19" w14:textId="77777777" w:rsidR="00BA0562" w:rsidRDefault="00BA0562" w:rsidP="006132A9">
      <w:pPr>
        <w:pStyle w:val="TerminalDisplay"/>
      </w:pPr>
      <w:r>
        <w:t>[R2-acl-adv-3001]quit</w:t>
      </w:r>
    </w:p>
    <w:p w14:paraId="0199ACBE" w14:textId="77777777" w:rsidR="00BA0562" w:rsidRPr="00965DAB" w:rsidRDefault="00BA0562" w:rsidP="00621C09">
      <w:r>
        <w:t># Filter traffic on GE0/0/3 of R3.</w:t>
      </w:r>
    </w:p>
    <w:p w14:paraId="7F84B5D5" w14:textId="77777777" w:rsidR="00BA0562" w:rsidRDefault="00BA0562" w:rsidP="006132A9">
      <w:pPr>
        <w:pStyle w:val="TerminalDisplay"/>
      </w:pPr>
      <w:r>
        <w:t>[R2]interface GigabitEthernet0/0/3</w:t>
      </w:r>
    </w:p>
    <w:p w14:paraId="2140B128" w14:textId="77777777" w:rsidR="00BA0562" w:rsidRDefault="00BA0562" w:rsidP="006132A9">
      <w:pPr>
        <w:pStyle w:val="TerminalDisplay"/>
      </w:pPr>
      <w:r>
        <w:t>[R2-GigabitEthernet0/0/3]traffic-filter inbound acl 3001</w:t>
      </w:r>
    </w:p>
    <w:p w14:paraId="49D90573" w14:textId="77777777" w:rsidR="00BA0562" w:rsidRDefault="00BA0562" w:rsidP="00621C09">
      <w:r>
        <w:t># Display the ACL configuration on R2.</w:t>
      </w:r>
    </w:p>
    <w:p w14:paraId="25B2F647" w14:textId="77777777" w:rsidR="00BA0562" w:rsidRDefault="00BA0562" w:rsidP="006132A9">
      <w:pPr>
        <w:pStyle w:val="TerminalDisplay"/>
      </w:pPr>
      <w:r>
        <w:t>[R2]display acl 3001</w:t>
      </w:r>
    </w:p>
    <w:p w14:paraId="5D9ED20A" w14:textId="77777777" w:rsidR="00BA0562" w:rsidRDefault="00BA0562" w:rsidP="006132A9">
      <w:pPr>
        <w:pStyle w:val="TerminalDisplay"/>
      </w:pPr>
      <w:r>
        <w:t>Advanced ACL 3001, 2 rules</w:t>
      </w:r>
    </w:p>
    <w:p w14:paraId="30ECB814" w14:textId="77777777" w:rsidR="00BA0562" w:rsidRDefault="00BA0562" w:rsidP="006132A9">
      <w:pPr>
        <w:pStyle w:val="TerminalDisplay"/>
      </w:pPr>
      <w:r>
        <w:t>Acl's step is 5</w:t>
      </w:r>
    </w:p>
    <w:p w14:paraId="045EA711" w14:textId="77777777" w:rsidR="00BA0562" w:rsidRDefault="00BA0562" w:rsidP="006132A9">
      <w:pPr>
        <w:pStyle w:val="TerminalDisplay"/>
      </w:pPr>
      <w:r>
        <w:t>rule 5 permit tcp source 10.1.4.1 0 destination 10.1.3.1 0 destination-port eq telnet (21 matches)</w:t>
      </w:r>
    </w:p>
    <w:p w14:paraId="3E3BFBCF" w14:textId="77777777" w:rsidR="00BA0562" w:rsidRDefault="00BA0562" w:rsidP="00621C09">
      <w:r>
        <w:t>Rule 5 allows matched traffic to pass through, and 21 packets have matched the rule.</w:t>
      </w:r>
    </w:p>
    <w:p w14:paraId="1E381CBA" w14:textId="77777777" w:rsidR="00BA0562" w:rsidRDefault="00BA0562" w:rsidP="006132A9">
      <w:pPr>
        <w:pStyle w:val="TerminalDisplay"/>
      </w:pPr>
      <w:r>
        <w:t>rule 10 deny tcp (1 matches)</w:t>
      </w:r>
    </w:p>
    <w:p w14:paraId="69B2CDF4" w14:textId="77777777" w:rsidR="00621C09" w:rsidRDefault="00621C09" w:rsidP="00621C09">
      <w:pPr>
        <w:pStyle w:val="End"/>
      </w:pPr>
      <w:r>
        <w:t>----End</w:t>
      </w:r>
    </w:p>
    <w:p w14:paraId="0B94074D" w14:textId="77777777" w:rsidR="00BA0562" w:rsidRDefault="00BA0562" w:rsidP="00621C09">
      <w:pPr>
        <w:pStyle w:val="3"/>
      </w:pPr>
      <w:bookmarkStart w:id="118" w:name="_Toc38987000"/>
      <w:r>
        <w:t>Verification</w:t>
      </w:r>
      <w:bookmarkEnd w:id="118"/>
      <w:r>
        <w:t xml:space="preserve"> </w:t>
      </w:r>
    </w:p>
    <w:p w14:paraId="48E8B98A" w14:textId="77777777" w:rsidR="00BA0562" w:rsidRDefault="00BA0562" w:rsidP="00621C09">
      <w:r>
        <w:t>Test the Telnet access and verify the ACL configuration.</w:t>
      </w:r>
    </w:p>
    <w:p w14:paraId="2322AF30" w14:textId="77777777" w:rsidR="00BA0562" w:rsidRDefault="00BA0562" w:rsidP="002075CB">
      <w:pPr>
        <w:pStyle w:val="ItemStep"/>
        <w:outlineLvl w:val="9"/>
      </w:pPr>
      <w:r>
        <w:t>On R1, telnet to the server with the source IP address 10.1.1.1 specified.</w:t>
      </w:r>
    </w:p>
    <w:p w14:paraId="04A785EE" w14:textId="77777777" w:rsidR="00BA0562" w:rsidRDefault="00BA0562" w:rsidP="006132A9">
      <w:pPr>
        <w:pStyle w:val="TerminalDisplay"/>
      </w:pPr>
      <w:r>
        <w:t>&lt;R1&gt;telnet -a 10.1.1.1 10.1.3.1</w:t>
      </w:r>
    </w:p>
    <w:p w14:paraId="29C9A57F" w14:textId="77777777" w:rsidR="00BA0562" w:rsidRDefault="00BA0562" w:rsidP="00621C09">
      <w:r>
        <w:lastRenderedPageBreak/>
        <w:t xml:space="preserve">The </w:t>
      </w:r>
      <w:r w:rsidRPr="0000387B">
        <w:rPr>
          <w:b/>
          <w:bCs/>
        </w:rPr>
        <w:t>telnet</w:t>
      </w:r>
      <w:r>
        <w:t xml:space="preserve"> command enables a user to use the Telnet protocol to log in to another device.</w:t>
      </w:r>
    </w:p>
    <w:p w14:paraId="37DECF28" w14:textId="77777777" w:rsidR="00BA0562" w:rsidRPr="00AA3B35" w:rsidRDefault="00BA0562" w:rsidP="00621C09">
      <w:r>
        <w:t xml:space="preserve">-a </w:t>
      </w:r>
      <w:r w:rsidRPr="0000387B">
        <w:rPr>
          <w:i/>
          <w:iCs/>
        </w:rPr>
        <w:t>source-ip-address</w:t>
      </w:r>
      <w:r>
        <w:t>: specifies the source IP address. Users can communicate with the server from the specified IP address.</w:t>
      </w:r>
    </w:p>
    <w:p w14:paraId="79BDF916" w14:textId="77777777" w:rsidR="00BA0562" w:rsidRDefault="00BA0562" w:rsidP="006132A9">
      <w:pPr>
        <w:pStyle w:val="TerminalDisplay"/>
      </w:pPr>
      <w:r>
        <w:t xml:space="preserve">  Press CTRL_] to quit telnet mode</w:t>
      </w:r>
    </w:p>
    <w:p w14:paraId="0809ACBE" w14:textId="77777777" w:rsidR="00BA0562" w:rsidRDefault="00BA0562" w:rsidP="006132A9">
      <w:pPr>
        <w:pStyle w:val="TerminalDisplay"/>
      </w:pPr>
      <w:r>
        <w:t xml:space="preserve">  Trying 10.1.3.1 ...</w:t>
      </w:r>
    </w:p>
    <w:p w14:paraId="7634B04A" w14:textId="77777777" w:rsidR="00BA0562" w:rsidRDefault="00BA0562" w:rsidP="006132A9">
      <w:pPr>
        <w:pStyle w:val="TerminalDisplay"/>
      </w:pPr>
      <w:r>
        <w:t xml:space="preserve">  Error: Can't connect to the remote host</w:t>
      </w:r>
    </w:p>
    <w:p w14:paraId="5E5BFAB8" w14:textId="77777777" w:rsidR="00BA0562" w:rsidRDefault="00BA0562" w:rsidP="002075CB">
      <w:pPr>
        <w:pStyle w:val="ItemStep"/>
        <w:outlineLvl w:val="9"/>
      </w:pPr>
      <w:r>
        <w:t>On R1, telnet to the server with the source IP address 10.1.4.1 specified.</w:t>
      </w:r>
    </w:p>
    <w:p w14:paraId="09AE5E28" w14:textId="77777777" w:rsidR="00BA0562" w:rsidRDefault="00BA0562" w:rsidP="006132A9">
      <w:pPr>
        <w:pStyle w:val="TerminalDisplay"/>
      </w:pPr>
      <w:r>
        <w:t>&lt;R1&gt;telnet -a 10.1.4.1 10.1.3.1</w:t>
      </w:r>
    </w:p>
    <w:p w14:paraId="015EDAEF" w14:textId="77777777" w:rsidR="00BA0562" w:rsidRDefault="00BA0562" w:rsidP="006132A9">
      <w:pPr>
        <w:pStyle w:val="TerminalDisplay"/>
      </w:pPr>
      <w:r>
        <w:t xml:space="preserve">  Press CTRL_] to quit telnet mode</w:t>
      </w:r>
    </w:p>
    <w:p w14:paraId="2F01B15B" w14:textId="77777777" w:rsidR="00BA0562" w:rsidRDefault="00BA0562" w:rsidP="006132A9">
      <w:pPr>
        <w:pStyle w:val="TerminalDisplay"/>
      </w:pPr>
      <w:r>
        <w:t xml:space="preserve">  Trying 10.1.3.1 ...</w:t>
      </w:r>
    </w:p>
    <w:p w14:paraId="6EFDC22E" w14:textId="77777777" w:rsidR="00BA0562" w:rsidRDefault="00BA0562" w:rsidP="006132A9">
      <w:pPr>
        <w:pStyle w:val="TerminalDisplay"/>
      </w:pPr>
      <w:r>
        <w:t xml:space="preserve">  Connected to 10.1.3.1 ...</w:t>
      </w:r>
    </w:p>
    <w:p w14:paraId="180F470D" w14:textId="77777777" w:rsidR="00BA0562" w:rsidRDefault="00BA0562" w:rsidP="006132A9">
      <w:pPr>
        <w:pStyle w:val="TerminalDisplay"/>
      </w:pPr>
    </w:p>
    <w:p w14:paraId="1D2581FC" w14:textId="77777777" w:rsidR="00BA0562" w:rsidRDefault="00BA0562" w:rsidP="006132A9">
      <w:pPr>
        <w:pStyle w:val="TerminalDisplay"/>
      </w:pPr>
      <w:r>
        <w:t>Login authentication</w:t>
      </w:r>
    </w:p>
    <w:p w14:paraId="42F8663B" w14:textId="77777777" w:rsidR="00BA0562" w:rsidRDefault="00BA0562" w:rsidP="006132A9">
      <w:pPr>
        <w:pStyle w:val="TerminalDisplay"/>
      </w:pPr>
    </w:p>
    <w:p w14:paraId="4E76BC6D" w14:textId="77777777" w:rsidR="00BA0562" w:rsidRDefault="00BA0562" w:rsidP="006132A9">
      <w:pPr>
        <w:pStyle w:val="TerminalDisplay"/>
      </w:pPr>
      <w:r>
        <w:t>Password:</w:t>
      </w:r>
    </w:p>
    <w:p w14:paraId="3C277704" w14:textId="77777777" w:rsidR="00BA0562" w:rsidRPr="006132A9" w:rsidRDefault="00BA0562" w:rsidP="006132A9">
      <w:pPr>
        <w:pStyle w:val="TerminalDisplay"/>
      </w:pPr>
      <w:r w:rsidRPr="006132A9">
        <w:t>&lt;R3&gt;quit</w:t>
      </w:r>
    </w:p>
    <w:p w14:paraId="510DB0FD" w14:textId="77777777" w:rsidR="00BA0562" w:rsidRDefault="00BA0562" w:rsidP="00621C09">
      <w:pPr>
        <w:pStyle w:val="3"/>
      </w:pPr>
      <w:bookmarkStart w:id="119" w:name="_Toc31299659"/>
      <w:bookmarkStart w:id="120" w:name="_Toc38987001"/>
      <w:r>
        <w:t>Configuration Reference (Method 1)</w:t>
      </w:r>
      <w:bookmarkEnd w:id="119"/>
      <w:bookmarkEnd w:id="120"/>
    </w:p>
    <w:p w14:paraId="154BC044" w14:textId="77777777" w:rsidR="00BA0562" w:rsidRDefault="00BA0562" w:rsidP="00621C09">
      <w:r>
        <w:t>Configuration on R1</w:t>
      </w:r>
    </w:p>
    <w:p w14:paraId="161BA8D4" w14:textId="77777777" w:rsidR="00BA0562" w:rsidRDefault="00BA0562" w:rsidP="006132A9">
      <w:pPr>
        <w:pStyle w:val="TerminalDisplay"/>
      </w:pPr>
      <w:r>
        <w:t>#</w:t>
      </w:r>
    </w:p>
    <w:p w14:paraId="3E28825D" w14:textId="77777777" w:rsidR="00BA0562" w:rsidRDefault="00BA0562" w:rsidP="006132A9">
      <w:pPr>
        <w:pStyle w:val="TerminalDisplay"/>
      </w:pPr>
      <w:r>
        <w:t xml:space="preserve"> sysname R1</w:t>
      </w:r>
    </w:p>
    <w:p w14:paraId="331E1037" w14:textId="77777777" w:rsidR="00BA0562" w:rsidRDefault="00BA0562" w:rsidP="006132A9">
      <w:pPr>
        <w:pStyle w:val="TerminalDisplay"/>
      </w:pPr>
      <w:r>
        <w:t>#</w:t>
      </w:r>
    </w:p>
    <w:p w14:paraId="2360CD12" w14:textId="77777777" w:rsidR="00BA0562" w:rsidRDefault="00BA0562" w:rsidP="006132A9">
      <w:pPr>
        <w:pStyle w:val="TerminalDisplay"/>
      </w:pPr>
      <w:r>
        <w:t>interface GigabitEthernet0/0/3</w:t>
      </w:r>
    </w:p>
    <w:p w14:paraId="53A80321" w14:textId="77777777" w:rsidR="00BA0562" w:rsidRDefault="00BA0562" w:rsidP="006132A9">
      <w:pPr>
        <w:pStyle w:val="TerminalDisplay"/>
      </w:pPr>
      <w:r>
        <w:t xml:space="preserve"> ip address 10.1.2.1 255.255.255.0</w:t>
      </w:r>
    </w:p>
    <w:p w14:paraId="6F8CEFCA" w14:textId="77777777" w:rsidR="00BA0562" w:rsidRDefault="00BA0562" w:rsidP="006132A9">
      <w:pPr>
        <w:pStyle w:val="TerminalDisplay"/>
      </w:pPr>
      <w:r>
        <w:t>#</w:t>
      </w:r>
    </w:p>
    <w:p w14:paraId="0CD7FA51" w14:textId="77777777" w:rsidR="00BA0562" w:rsidRDefault="00BA0562" w:rsidP="006132A9">
      <w:pPr>
        <w:pStyle w:val="TerminalDisplay"/>
      </w:pPr>
      <w:r>
        <w:t>interface LoopBack0</w:t>
      </w:r>
    </w:p>
    <w:p w14:paraId="54AAB87C" w14:textId="77777777" w:rsidR="00BA0562" w:rsidRDefault="00BA0562" w:rsidP="006132A9">
      <w:pPr>
        <w:pStyle w:val="TerminalDisplay"/>
      </w:pPr>
      <w:r>
        <w:t xml:space="preserve"> ip address 10.1.1.1 255.255.255.0</w:t>
      </w:r>
    </w:p>
    <w:p w14:paraId="34745CB1" w14:textId="77777777" w:rsidR="00BA0562" w:rsidRDefault="00BA0562" w:rsidP="006132A9">
      <w:pPr>
        <w:pStyle w:val="TerminalDisplay"/>
      </w:pPr>
      <w:r>
        <w:t>#</w:t>
      </w:r>
    </w:p>
    <w:p w14:paraId="6F14BE80" w14:textId="77777777" w:rsidR="00BA0562" w:rsidRDefault="00BA0562" w:rsidP="006132A9">
      <w:pPr>
        <w:pStyle w:val="TerminalDisplay"/>
      </w:pPr>
      <w:r>
        <w:t>interface LoopBack1</w:t>
      </w:r>
    </w:p>
    <w:p w14:paraId="09DD2A4A" w14:textId="77777777" w:rsidR="00BA0562" w:rsidRDefault="00BA0562" w:rsidP="006132A9">
      <w:pPr>
        <w:pStyle w:val="TerminalDisplay"/>
      </w:pPr>
      <w:r>
        <w:t xml:space="preserve"> ip address 10.1.4.1 255.255.255.0</w:t>
      </w:r>
    </w:p>
    <w:p w14:paraId="04AC210B" w14:textId="77777777" w:rsidR="00BA0562" w:rsidRDefault="00BA0562" w:rsidP="006132A9">
      <w:pPr>
        <w:pStyle w:val="TerminalDisplay"/>
      </w:pPr>
      <w:r>
        <w:t>#</w:t>
      </w:r>
    </w:p>
    <w:p w14:paraId="5A7C5366" w14:textId="77777777" w:rsidR="00BA0562" w:rsidRDefault="00BA0562" w:rsidP="006132A9">
      <w:pPr>
        <w:pStyle w:val="TerminalDisplay"/>
      </w:pPr>
      <w:r>
        <w:t>ospf 1</w:t>
      </w:r>
    </w:p>
    <w:p w14:paraId="6E9856EE" w14:textId="77777777" w:rsidR="00BA0562" w:rsidRDefault="00BA0562" w:rsidP="006132A9">
      <w:pPr>
        <w:pStyle w:val="TerminalDisplay"/>
      </w:pPr>
      <w:r>
        <w:t xml:space="preserve"> area 0.0.0.0</w:t>
      </w:r>
    </w:p>
    <w:p w14:paraId="654BD15C" w14:textId="77777777" w:rsidR="00BA0562" w:rsidRDefault="00BA0562" w:rsidP="006132A9">
      <w:pPr>
        <w:pStyle w:val="TerminalDisplay"/>
      </w:pPr>
      <w:r>
        <w:t xml:space="preserve">  network 10.1.1.1 0.0.0.0</w:t>
      </w:r>
    </w:p>
    <w:p w14:paraId="28AB9BA7" w14:textId="77777777" w:rsidR="00BA0562" w:rsidRDefault="00BA0562" w:rsidP="006132A9">
      <w:pPr>
        <w:pStyle w:val="TerminalDisplay"/>
      </w:pPr>
      <w:r>
        <w:t xml:space="preserve">  network 10.1.2.1 0.0.0.0</w:t>
      </w:r>
    </w:p>
    <w:p w14:paraId="5A7F185A" w14:textId="77777777" w:rsidR="00BA0562" w:rsidRDefault="00BA0562" w:rsidP="006132A9">
      <w:pPr>
        <w:pStyle w:val="TerminalDisplay"/>
      </w:pPr>
      <w:r>
        <w:t>network 10.1.4.1 0.0.0.0</w:t>
      </w:r>
    </w:p>
    <w:p w14:paraId="58D627DC" w14:textId="77777777" w:rsidR="00BA0562" w:rsidRDefault="00BA0562" w:rsidP="006132A9">
      <w:pPr>
        <w:pStyle w:val="TerminalDisplay"/>
      </w:pPr>
      <w:r>
        <w:t>#</w:t>
      </w:r>
    </w:p>
    <w:p w14:paraId="2AC403BB" w14:textId="77777777" w:rsidR="00BA0562" w:rsidRPr="00FD6300" w:rsidRDefault="00BA0562" w:rsidP="006132A9">
      <w:pPr>
        <w:pStyle w:val="TerminalDisplay"/>
      </w:pPr>
      <w:r>
        <w:t>return</w:t>
      </w:r>
    </w:p>
    <w:p w14:paraId="3CCFEA7C" w14:textId="77777777" w:rsidR="00BA0562" w:rsidRDefault="00BA0562" w:rsidP="00621C09">
      <w:r>
        <w:t>Configuration on R2</w:t>
      </w:r>
    </w:p>
    <w:p w14:paraId="0F6370D0" w14:textId="77777777" w:rsidR="00BA0562" w:rsidRDefault="00BA0562" w:rsidP="006132A9">
      <w:pPr>
        <w:pStyle w:val="TerminalDisplay"/>
      </w:pPr>
      <w:r>
        <w:t>#</w:t>
      </w:r>
    </w:p>
    <w:p w14:paraId="74EBA643" w14:textId="77777777" w:rsidR="00BA0562" w:rsidRDefault="00BA0562" w:rsidP="006132A9">
      <w:pPr>
        <w:pStyle w:val="TerminalDisplay"/>
      </w:pPr>
      <w:r>
        <w:t xml:space="preserve"> sysname R2</w:t>
      </w:r>
    </w:p>
    <w:p w14:paraId="0F565C38" w14:textId="77777777" w:rsidR="00BA0562" w:rsidRDefault="00BA0562" w:rsidP="006132A9">
      <w:pPr>
        <w:pStyle w:val="TerminalDisplay"/>
      </w:pPr>
      <w:r>
        <w:t>#</w:t>
      </w:r>
    </w:p>
    <w:p w14:paraId="7F1C77D4" w14:textId="77777777" w:rsidR="00BA0562" w:rsidRDefault="00BA0562" w:rsidP="006132A9">
      <w:pPr>
        <w:pStyle w:val="TerminalDisplay"/>
      </w:pPr>
      <w:r>
        <w:t>interface GigabitEthernet0/0/3</w:t>
      </w:r>
    </w:p>
    <w:p w14:paraId="022DF5A8" w14:textId="77777777" w:rsidR="00BA0562" w:rsidRDefault="00BA0562" w:rsidP="006132A9">
      <w:pPr>
        <w:pStyle w:val="TerminalDisplay"/>
      </w:pPr>
      <w:r>
        <w:t xml:space="preserve"> ip address 10.1.2.2 255.255.255.0</w:t>
      </w:r>
    </w:p>
    <w:p w14:paraId="3835E867" w14:textId="77777777" w:rsidR="00BA0562" w:rsidRDefault="00BA0562" w:rsidP="006132A9">
      <w:pPr>
        <w:pStyle w:val="TerminalDisplay"/>
      </w:pPr>
      <w:r>
        <w:t>#</w:t>
      </w:r>
    </w:p>
    <w:p w14:paraId="07217E02" w14:textId="77777777" w:rsidR="00BA0562" w:rsidRDefault="00BA0562" w:rsidP="006132A9">
      <w:pPr>
        <w:pStyle w:val="TerminalDisplay"/>
      </w:pPr>
      <w:r>
        <w:t>interface GigabitEthernet0/0/4</w:t>
      </w:r>
    </w:p>
    <w:p w14:paraId="2AEBBAE4" w14:textId="77777777" w:rsidR="00BA0562" w:rsidRDefault="00BA0562" w:rsidP="006132A9">
      <w:pPr>
        <w:pStyle w:val="TerminalDisplay"/>
      </w:pPr>
      <w:r>
        <w:t xml:space="preserve"> ip address 10.1.3.2 255.255.255.0</w:t>
      </w:r>
    </w:p>
    <w:p w14:paraId="306D7E18" w14:textId="77777777" w:rsidR="00BA0562" w:rsidRDefault="00BA0562" w:rsidP="006132A9">
      <w:pPr>
        <w:pStyle w:val="TerminalDisplay"/>
      </w:pPr>
      <w:r>
        <w:t xml:space="preserve">#                                         </w:t>
      </w:r>
    </w:p>
    <w:p w14:paraId="738B1A36" w14:textId="77777777" w:rsidR="00BA0562" w:rsidRDefault="00BA0562" w:rsidP="006132A9">
      <w:pPr>
        <w:pStyle w:val="TerminalDisplay"/>
      </w:pPr>
      <w:r>
        <w:lastRenderedPageBreak/>
        <w:t>ospf 1</w:t>
      </w:r>
    </w:p>
    <w:p w14:paraId="3A796C00" w14:textId="77777777" w:rsidR="00BA0562" w:rsidRDefault="00BA0562" w:rsidP="006132A9">
      <w:pPr>
        <w:pStyle w:val="TerminalDisplay"/>
      </w:pPr>
      <w:r>
        <w:t xml:space="preserve"> area 0.0.0.0</w:t>
      </w:r>
    </w:p>
    <w:p w14:paraId="5F310282" w14:textId="77777777" w:rsidR="00BA0562" w:rsidRDefault="00BA0562" w:rsidP="006132A9">
      <w:pPr>
        <w:pStyle w:val="TerminalDisplay"/>
      </w:pPr>
      <w:r>
        <w:t xml:space="preserve">  network 10.1.2.2 0.0.0.0</w:t>
      </w:r>
    </w:p>
    <w:p w14:paraId="763A0C24" w14:textId="77777777" w:rsidR="00BA0562" w:rsidRDefault="00BA0562" w:rsidP="006132A9">
      <w:pPr>
        <w:pStyle w:val="TerminalDisplay"/>
      </w:pPr>
      <w:r>
        <w:t xml:space="preserve">  network 10.1.3.2 0.0.0.0</w:t>
      </w:r>
    </w:p>
    <w:p w14:paraId="2BF0B5E5" w14:textId="77777777" w:rsidR="00BA0562" w:rsidRDefault="00BA0562" w:rsidP="006132A9">
      <w:pPr>
        <w:pStyle w:val="TerminalDisplay"/>
      </w:pPr>
      <w:r>
        <w:t>#</w:t>
      </w:r>
    </w:p>
    <w:p w14:paraId="4C7ECC8F" w14:textId="77777777" w:rsidR="00BA0562" w:rsidRDefault="00BA0562" w:rsidP="006132A9">
      <w:pPr>
        <w:pStyle w:val="TerminalDisplay"/>
      </w:pPr>
      <w:r>
        <w:t>return</w:t>
      </w:r>
    </w:p>
    <w:p w14:paraId="377A76E5" w14:textId="77777777" w:rsidR="00BA0562" w:rsidRDefault="00BA0562" w:rsidP="00621C09">
      <w:r>
        <w:t>Configuration on R3</w:t>
      </w:r>
    </w:p>
    <w:p w14:paraId="70300D13" w14:textId="77777777" w:rsidR="00BA0562" w:rsidRDefault="00BA0562" w:rsidP="006132A9">
      <w:pPr>
        <w:pStyle w:val="TerminalDisplay"/>
      </w:pPr>
      <w:r>
        <w:t>#</w:t>
      </w:r>
    </w:p>
    <w:p w14:paraId="7E728297" w14:textId="77777777" w:rsidR="00BA0562" w:rsidRDefault="00BA0562" w:rsidP="006132A9">
      <w:pPr>
        <w:pStyle w:val="TerminalDisplay"/>
      </w:pPr>
      <w:r>
        <w:t xml:space="preserve"> sysname R3</w:t>
      </w:r>
    </w:p>
    <w:p w14:paraId="0A08E241" w14:textId="77777777" w:rsidR="00BA0562" w:rsidRDefault="00BA0562" w:rsidP="006132A9">
      <w:pPr>
        <w:pStyle w:val="TerminalDisplay"/>
      </w:pPr>
      <w:r>
        <w:t>#</w:t>
      </w:r>
    </w:p>
    <w:p w14:paraId="11DC93C9" w14:textId="77777777" w:rsidR="00BA0562" w:rsidRDefault="00BA0562" w:rsidP="006132A9">
      <w:pPr>
        <w:pStyle w:val="TerminalDisplay"/>
      </w:pPr>
      <w:r>
        <w:t xml:space="preserve">acl number 3000  </w:t>
      </w:r>
    </w:p>
    <w:p w14:paraId="561E3406" w14:textId="77777777" w:rsidR="00BA0562" w:rsidRDefault="00BA0562" w:rsidP="006132A9">
      <w:pPr>
        <w:pStyle w:val="TerminalDisplay"/>
      </w:pPr>
      <w:r>
        <w:t xml:space="preserve"> rule 5 permit tcp source 10.1.4.1 0 destination 10.1.3.1 0 destination-port eq telnet </w:t>
      </w:r>
    </w:p>
    <w:p w14:paraId="5FBEB83F" w14:textId="77777777" w:rsidR="00BA0562" w:rsidRDefault="00BA0562" w:rsidP="006132A9">
      <w:pPr>
        <w:pStyle w:val="TerminalDisplay"/>
      </w:pPr>
      <w:r>
        <w:t xml:space="preserve"> rule 10 deny tcp </w:t>
      </w:r>
    </w:p>
    <w:p w14:paraId="32AF4292" w14:textId="77777777" w:rsidR="00BA0562" w:rsidRDefault="00BA0562" w:rsidP="006132A9">
      <w:pPr>
        <w:pStyle w:val="TerminalDisplay"/>
      </w:pPr>
      <w:r>
        <w:t xml:space="preserve">#                    </w:t>
      </w:r>
    </w:p>
    <w:p w14:paraId="0899B448" w14:textId="77777777" w:rsidR="00BA0562" w:rsidRDefault="00BA0562" w:rsidP="006132A9">
      <w:pPr>
        <w:pStyle w:val="TerminalDisplay"/>
      </w:pPr>
      <w:r>
        <w:t>interface GigabitEthernet0/0/3</w:t>
      </w:r>
    </w:p>
    <w:p w14:paraId="0BA5EE73" w14:textId="77777777" w:rsidR="00BA0562" w:rsidRDefault="00BA0562" w:rsidP="006132A9">
      <w:pPr>
        <w:pStyle w:val="TerminalDisplay"/>
      </w:pPr>
      <w:r>
        <w:t xml:space="preserve"> ip address 10.1.3.1 255.255.255.0</w:t>
      </w:r>
    </w:p>
    <w:p w14:paraId="77B95F68" w14:textId="77777777" w:rsidR="00BA0562" w:rsidRDefault="00BA0562" w:rsidP="006132A9">
      <w:pPr>
        <w:pStyle w:val="TerminalDisplay"/>
      </w:pPr>
      <w:r>
        <w:t>#</w:t>
      </w:r>
    </w:p>
    <w:p w14:paraId="1D8E0A60" w14:textId="77777777" w:rsidR="00BA0562" w:rsidRDefault="00BA0562" w:rsidP="006132A9">
      <w:pPr>
        <w:pStyle w:val="TerminalDisplay"/>
      </w:pPr>
      <w:r>
        <w:t>ospf 1</w:t>
      </w:r>
    </w:p>
    <w:p w14:paraId="6D30C66F" w14:textId="77777777" w:rsidR="00BA0562" w:rsidRDefault="00BA0562" w:rsidP="006132A9">
      <w:pPr>
        <w:pStyle w:val="TerminalDisplay"/>
      </w:pPr>
      <w:r>
        <w:t xml:space="preserve"> area 0.0.0.0</w:t>
      </w:r>
    </w:p>
    <w:p w14:paraId="03398E0F" w14:textId="77777777" w:rsidR="00BA0562" w:rsidRDefault="00BA0562" w:rsidP="006132A9">
      <w:pPr>
        <w:pStyle w:val="TerminalDisplay"/>
      </w:pPr>
      <w:r>
        <w:t xml:space="preserve">  network 10.1.3.1 0.0.0.0</w:t>
      </w:r>
    </w:p>
    <w:p w14:paraId="520B8122" w14:textId="77777777" w:rsidR="00BA0562" w:rsidRDefault="00BA0562" w:rsidP="006132A9">
      <w:pPr>
        <w:pStyle w:val="TerminalDisplay"/>
      </w:pPr>
      <w:r>
        <w:t>#</w:t>
      </w:r>
    </w:p>
    <w:p w14:paraId="1E65CB39" w14:textId="77777777" w:rsidR="00BA0562" w:rsidRDefault="00BA0562" w:rsidP="006132A9">
      <w:pPr>
        <w:pStyle w:val="TerminalDisplay"/>
      </w:pPr>
      <w:r>
        <w:t xml:space="preserve"> telnet server enable </w:t>
      </w:r>
    </w:p>
    <w:p w14:paraId="42321A54" w14:textId="77777777" w:rsidR="00BA0562" w:rsidRDefault="00BA0562" w:rsidP="006132A9">
      <w:pPr>
        <w:pStyle w:val="TerminalDisplay"/>
      </w:pPr>
      <w:r>
        <w:t xml:space="preserve">#                    </w:t>
      </w:r>
    </w:p>
    <w:p w14:paraId="1728F371" w14:textId="77777777" w:rsidR="00BA0562" w:rsidRDefault="00BA0562" w:rsidP="006132A9">
      <w:pPr>
        <w:pStyle w:val="TerminalDisplay"/>
      </w:pPr>
      <w:r>
        <w:t>user-interface vty 0 4</w:t>
      </w:r>
    </w:p>
    <w:p w14:paraId="190FF13F" w14:textId="77777777" w:rsidR="00BA0562" w:rsidRDefault="00BA0562" w:rsidP="006132A9">
      <w:pPr>
        <w:pStyle w:val="TerminalDisplay"/>
      </w:pPr>
      <w:r>
        <w:t xml:space="preserve"> acl 3000 inbound</w:t>
      </w:r>
    </w:p>
    <w:p w14:paraId="13A6C466" w14:textId="77777777" w:rsidR="00BA0562" w:rsidRDefault="00BA0562" w:rsidP="006132A9">
      <w:pPr>
        <w:pStyle w:val="TerminalDisplay"/>
      </w:pPr>
      <w:r>
        <w:t xml:space="preserve"> authentication-mode password</w:t>
      </w:r>
    </w:p>
    <w:p w14:paraId="7FC92D9B" w14:textId="77777777" w:rsidR="00BA0562" w:rsidRDefault="00BA0562" w:rsidP="006132A9">
      <w:pPr>
        <w:pStyle w:val="TerminalDisplay"/>
      </w:pPr>
      <w:r>
        <w:t xml:space="preserve"> user privilege level 3</w:t>
      </w:r>
    </w:p>
    <w:p w14:paraId="63E7881F" w14:textId="77777777" w:rsidR="00BA0562" w:rsidRDefault="00BA0562" w:rsidP="006132A9">
      <w:pPr>
        <w:pStyle w:val="TerminalDisplay"/>
      </w:pPr>
      <w:r>
        <w:t xml:space="preserve"> set authentication password cipher %^%#Z5)H#8cE(YJ6YZ:='}c-;trp&amp;784i&gt;HtKl~pLnn&gt;2zL16cs&lt;6E}xj.FmK5(8%^%#</w:t>
      </w:r>
    </w:p>
    <w:p w14:paraId="445DEDFF" w14:textId="77777777" w:rsidR="00BA0562" w:rsidRDefault="00BA0562" w:rsidP="006132A9">
      <w:pPr>
        <w:pStyle w:val="TerminalDisplay"/>
      </w:pPr>
      <w:r>
        <w:t>#</w:t>
      </w:r>
    </w:p>
    <w:p w14:paraId="62801638" w14:textId="77777777" w:rsidR="00BA0562" w:rsidRDefault="00BA0562" w:rsidP="006132A9">
      <w:pPr>
        <w:pStyle w:val="TerminalDisplay"/>
      </w:pPr>
      <w:r>
        <w:t>return</w:t>
      </w:r>
    </w:p>
    <w:p w14:paraId="66E1403A" w14:textId="77777777" w:rsidR="00BA0562" w:rsidRDefault="00BA0562" w:rsidP="00621C09">
      <w:pPr>
        <w:pStyle w:val="3"/>
      </w:pPr>
      <w:bookmarkStart w:id="121" w:name="_Toc38987002"/>
      <w:r>
        <w:t>Configuration Reference (Method 2)</w:t>
      </w:r>
      <w:bookmarkEnd w:id="121"/>
    </w:p>
    <w:p w14:paraId="6A69E1C3" w14:textId="77777777" w:rsidR="00BA0562" w:rsidRDefault="00BA0562" w:rsidP="00621C09">
      <w:r>
        <w:t>Configuration on R1</w:t>
      </w:r>
    </w:p>
    <w:p w14:paraId="7B06D6DE" w14:textId="77777777" w:rsidR="00BA0562" w:rsidRDefault="00BA0562" w:rsidP="006132A9">
      <w:pPr>
        <w:pStyle w:val="TerminalDisplay"/>
      </w:pPr>
      <w:r>
        <w:t>#</w:t>
      </w:r>
    </w:p>
    <w:p w14:paraId="506E0B78" w14:textId="77777777" w:rsidR="00BA0562" w:rsidRDefault="00BA0562" w:rsidP="006132A9">
      <w:pPr>
        <w:pStyle w:val="TerminalDisplay"/>
      </w:pPr>
      <w:r>
        <w:t xml:space="preserve"> sysname R1</w:t>
      </w:r>
    </w:p>
    <w:p w14:paraId="28BAC825" w14:textId="77777777" w:rsidR="00BA0562" w:rsidRDefault="00BA0562" w:rsidP="006132A9">
      <w:pPr>
        <w:pStyle w:val="TerminalDisplay"/>
      </w:pPr>
      <w:r>
        <w:t>#</w:t>
      </w:r>
    </w:p>
    <w:p w14:paraId="209D0D35" w14:textId="77777777" w:rsidR="00BA0562" w:rsidRDefault="00BA0562" w:rsidP="006132A9">
      <w:pPr>
        <w:pStyle w:val="TerminalDisplay"/>
      </w:pPr>
      <w:r>
        <w:t>interface GigabitEthernet0/0/3</w:t>
      </w:r>
    </w:p>
    <w:p w14:paraId="441074F5" w14:textId="77777777" w:rsidR="00BA0562" w:rsidRDefault="00BA0562" w:rsidP="006132A9">
      <w:pPr>
        <w:pStyle w:val="TerminalDisplay"/>
      </w:pPr>
      <w:r>
        <w:t xml:space="preserve"> ip address 10.1.2.1 255.255.255.0</w:t>
      </w:r>
    </w:p>
    <w:p w14:paraId="4663B884" w14:textId="77777777" w:rsidR="00BA0562" w:rsidRDefault="00BA0562" w:rsidP="006132A9">
      <w:pPr>
        <w:pStyle w:val="TerminalDisplay"/>
      </w:pPr>
      <w:r>
        <w:t>#</w:t>
      </w:r>
    </w:p>
    <w:p w14:paraId="7AAA6DCD" w14:textId="77777777" w:rsidR="00BA0562" w:rsidRDefault="00BA0562" w:rsidP="006132A9">
      <w:pPr>
        <w:pStyle w:val="TerminalDisplay"/>
      </w:pPr>
      <w:r>
        <w:t>interface LoopBack0</w:t>
      </w:r>
    </w:p>
    <w:p w14:paraId="7743471B" w14:textId="77777777" w:rsidR="00BA0562" w:rsidRDefault="00BA0562" w:rsidP="006132A9">
      <w:pPr>
        <w:pStyle w:val="TerminalDisplay"/>
      </w:pPr>
      <w:r>
        <w:t xml:space="preserve"> ip address 10.1.1.1 255.255.255.0</w:t>
      </w:r>
    </w:p>
    <w:p w14:paraId="6B0BDDE7" w14:textId="77777777" w:rsidR="00BA0562" w:rsidRDefault="00BA0562" w:rsidP="006132A9">
      <w:pPr>
        <w:pStyle w:val="TerminalDisplay"/>
      </w:pPr>
      <w:r>
        <w:t>#</w:t>
      </w:r>
    </w:p>
    <w:p w14:paraId="414CD3F0" w14:textId="77777777" w:rsidR="00BA0562" w:rsidRDefault="00BA0562" w:rsidP="006132A9">
      <w:pPr>
        <w:pStyle w:val="TerminalDisplay"/>
      </w:pPr>
      <w:r>
        <w:t>interface LoopBack1</w:t>
      </w:r>
    </w:p>
    <w:p w14:paraId="3B6B831E" w14:textId="77777777" w:rsidR="00BA0562" w:rsidRDefault="00BA0562" w:rsidP="006132A9">
      <w:pPr>
        <w:pStyle w:val="TerminalDisplay"/>
      </w:pPr>
      <w:r>
        <w:t xml:space="preserve"> ip address 10.1.4.1 255.255.255.0</w:t>
      </w:r>
    </w:p>
    <w:p w14:paraId="2691E314" w14:textId="77777777" w:rsidR="00BA0562" w:rsidRDefault="00BA0562" w:rsidP="006132A9">
      <w:pPr>
        <w:pStyle w:val="TerminalDisplay"/>
      </w:pPr>
      <w:r>
        <w:t>#</w:t>
      </w:r>
    </w:p>
    <w:p w14:paraId="45C12D30" w14:textId="77777777" w:rsidR="00BA0562" w:rsidRDefault="00BA0562" w:rsidP="006132A9">
      <w:pPr>
        <w:pStyle w:val="TerminalDisplay"/>
      </w:pPr>
      <w:r>
        <w:t>ospf 1</w:t>
      </w:r>
    </w:p>
    <w:p w14:paraId="1EEF69C0" w14:textId="77777777" w:rsidR="00BA0562" w:rsidRDefault="00BA0562" w:rsidP="006132A9">
      <w:pPr>
        <w:pStyle w:val="TerminalDisplay"/>
      </w:pPr>
      <w:r>
        <w:t xml:space="preserve"> area 0.0.0.0</w:t>
      </w:r>
    </w:p>
    <w:p w14:paraId="61B8A006" w14:textId="77777777" w:rsidR="00BA0562" w:rsidRDefault="00BA0562" w:rsidP="006132A9">
      <w:pPr>
        <w:pStyle w:val="TerminalDisplay"/>
      </w:pPr>
      <w:r>
        <w:t xml:space="preserve">  network 10.1.1.1 0.0.0.0</w:t>
      </w:r>
    </w:p>
    <w:p w14:paraId="02DFE5A4" w14:textId="77777777" w:rsidR="00BA0562" w:rsidRDefault="00BA0562" w:rsidP="006132A9">
      <w:pPr>
        <w:pStyle w:val="TerminalDisplay"/>
      </w:pPr>
      <w:r>
        <w:t xml:space="preserve">  network 10.1.2.1 0.0.0.0</w:t>
      </w:r>
    </w:p>
    <w:p w14:paraId="627987C9" w14:textId="77777777" w:rsidR="00BA0562" w:rsidRDefault="00BA0562" w:rsidP="006132A9">
      <w:pPr>
        <w:pStyle w:val="TerminalDisplay"/>
      </w:pPr>
      <w:r>
        <w:t xml:space="preserve">  network 10.1.4.1 0.0.0.0</w:t>
      </w:r>
    </w:p>
    <w:p w14:paraId="6B5B2799" w14:textId="77777777" w:rsidR="00BA0562" w:rsidRDefault="00BA0562" w:rsidP="006132A9">
      <w:pPr>
        <w:pStyle w:val="TerminalDisplay"/>
      </w:pPr>
      <w:r>
        <w:t>#</w:t>
      </w:r>
    </w:p>
    <w:p w14:paraId="230B19E9" w14:textId="77777777" w:rsidR="00BA0562" w:rsidRPr="00FD6300" w:rsidRDefault="00BA0562" w:rsidP="006132A9">
      <w:pPr>
        <w:pStyle w:val="TerminalDisplay"/>
      </w:pPr>
      <w:r>
        <w:lastRenderedPageBreak/>
        <w:t>return</w:t>
      </w:r>
    </w:p>
    <w:p w14:paraId="7BEDC6E6" w14:textId="77777777" w:rsidR="00BA0562" w:rsidRDefault="00BA0562" w:rsidP="00621C09">
      <w:r>
        <w:t>Configuration on R2</w:t>
      </w:r>
    </w:p>
    <w:p w14:paraId="6BF45BCA" w14:textId="77777777" w:rsidR="00BA0562" w:rsidRDefault="00BA0562" w:rsidP="006132A9">
      <w:pPr>
        <w:pStyle w:val="TerminalDisplay"/>
      </w:pPr>
      <w:r>
        <w:t>#</w:t>
      </w:r>
    </w:p>
    <w:p w14:paraId="18724680" w14:textId="77777777" w:rsidR="00BA0562" w:rsidRDefault="00BA0562" w:rsidP="006132A9">
      <w:pPr>
        <w:pStyle w:val="TerminalDisplay"/>
      </w:pPr>
      <w:r>
        <w:t xml:space="preserve"> sysname R2</w:t>
      </w:r>
    </w:p>
    <w:p w14:paraId="7307688D" w14:textId="77777777" w:rsidR="00BA0562" w:rsidRDefault="00BA0562" w:rsidP="006132A9">
      <w:pPr>
        <w:pStyle w:val="TerminalDisplay"/>
      </w:pPr>
      <w:r>
        <w:t>#</w:t>
      </w:r>
    </w:p>
    <w:p w14:paraId="7E42D112" w14:textId="73B6DCEE" w:rsidR="00BA0562" w:rsidRDefault="000D2379" w:rsidP="006132A9">
      <w:pPr>
        <w:pStyle w:val="TerminalDisplay"/>
      </w:pPr>
      <w:r>
        <w:t>acl number 3001</w:t>
      </w:r>
      <w:r w:rsidR="00BA0562">
        <w:t xml:space="preserve">  </w:t>
      </w:r>
    </w:p>
    <w:p w14:paraId="645B9673" w14:textId="77777777" w:rsidR="00BA0562" w:rsidRDefault="00BA0562" w:rsidP="006132A9">
      <w:pPr>
        <w:pStyle w:val="TerminalDisplay"/>
      </w:pPr>
      <w:r>
        <w:t xml:space="preserve"> rule 5 permit tcp source 10.1.4.1 0 destination 10.1.3.1 0 destination-port eq telnet </w:t>
      </w:r>
    </w:p>
    <w:p w14:paraId="28A79DCF" w14:textId="77777777" w:rsidR="00BA0562" w:rsidRDefault="00BA0562" w:rsidP="006132A9">
      <w:pPr>
        <w:pStyle w:val="TerminalDisplay"/>
      </w:pPr>
      <w:r>
        <w:t xml:space="preserve"> rule 10 deny tcp </w:t>
      </w:r>
    </w:p>
    <w:p w14:paraId="415DD47B" w14:textId="77777777" w:rsidR="00BA0562" w:rsidRDefault="00BA0562" w:rsidP="006132A9">
      <w:pPr>
        <w:pStyle w:val="TerminalDisplay"/>
      </w:pPr>
      <w:r>
        <w:t xml:space="preserve">#  </w:t>
      </w:r>
    </w:p>
    <w:p w14:paraId="47AD5B0F" w14:textId="77777777" w:rsidR="00BA0562" w:rsidRDefault="00BA0562" w:rsidP="006132A9">
      <w:pPr>
        <w:pStyle w:val="TerminalDisplay"/>
      </w:pPr>
      <w:r>
        <w:t>interface GigabitEthernet0/0/3</w:t>
      </w:r>
    </w:p>
    <w:p w14:paraId="608B2943" w14:textId="77777777" w:rsidR="00BA0562" w:rsidRDefault="00BA0562" w:rsidP="006132A9">
      <w:pPr>
        <w:pStyle w:val="TerminalDisplay"/>
      </w:pPr>
      <w:r>
        <w:t xml:space="preserve"> ip address 10.1.2.2 255.255.255.0</w:t>
      </w:r>
    </w:p>
    <w:p w14:paraId="55BACEDF" w14:textId="77777777" w:rsidR="00BA0562" w:rsidRDefault="00BA0562" w:rsidP="006132A9">
      <w:pPr>
        <w:pStyle w:val="TerminalDisplay"/>
      </w:pPr>
      <w:r>
        <w:t>traffic-filter inbound acl 3001</w:t>
      </w:r>
    </w:p>
    <w:p w14:paraId="7A9F318D" w14:textId="77777777" w:rsidR="00BA0562" w:rsidRDefault="00BA0562" w:rsidP="006132A9">
      <w:pPr>
        <w:pStyle w:val="TerminalDisplay"/>
      </w:pPr>
      <w:r>
        <w:t>#</w:t>
      </w:r>
    </w:p>
    <w:p w14:paraId="483CE7AE" w14:textId="77777777" w:rsidR="00BA0562" w:rsidRDefault="00BA0562" w:rsidP="006132A9">
      <w:pPr>
        <w:pStyle w:val="TerminalDisplay"/>
      </w:pPr>
      <w:r>
        <w:t>interface GigabitEthernet0/0/4</w:t>
      </w:r>
    </w:p>
    <w:p w14:paraId="6390E8FB" w14:textId="77777777" w:rsidR="00BA0562" w:rsidRDefault="00BA0562" w:rsidP="006132A9">
      <w:pPr>
        <w:pStyle w:val="TerminalDisplay"/>
      </w:pPr>
      <w:r>
        <w:t xml:space="preserve"> ip address 10.1.3.2 255.255.255.0</w:t>
      </w:r>
    </w:p>
    <w:p w14:paraId="4946DF2B" w14:textId="77777777" w:rsidR="00BA0562" w:rsidRDefault="00BA0562" w:rsidP="006132A9">
      <w:pPr>
        <w:pStyle w:val="TerminalDisplay"/>
      </w:pPr>
      <w:r>
        <w:t xml:space="preserve">#                                         </w:t>
      </w:r>
    </w:p>
    <w:p w14:paraId="3EEC435F" w14:textId="77777777" w:rsidR="00BA0562" w:rsidRDefault="00BA0562" w:rsidP="006132A9">
      <w:pPr>
        <w:pStyle w:val="TerminalDisplay"/>
      </w:pPr>
      <w:r>
        <w:t>ospf 1</w:t>
      </w:r>
    </w:p>
    <w:p w14:paraId="08E169AF" w14:textId="77777777" w:rsidR="00BA0562" w:rsidRDefault="00BA0562" w:rsidP="006132A9">
      <w:pPr>
        <w:pStyle w:val="TerminalDisplay"/>
      </w:pPr>
      <w:r>
        <w:t xml:space="preserve"> area 0.0.0.0</w:t>
      </w:r>
    </w:p>
    <w:p w14:paraId="4AA00DB4" w14:textId="77777777" w:rsidR="00BA0562" w:rsidRDefault="00BA0562" w:rsidP="006132A9">
      <w:pPr>
        <w:pStyle w:val="TerminalDisplay"/>
      </w:pPr>
      <w:r>
        <w:t xml:space="preserve">  network 10.1.2.2 0.0.0.0</w:t>
      </w:r>
    </w:p>
    <w:p w14:paraId="793A95E4" w14:textId="77777777" w:rsidR="00BA0562" w:rsidRDefault="00BA0562" w:rsidP="006132A9">
      <w:pPr>
        <w:pStyle w:val="TerminalDisplay"/>
      </w:pPr>
      <w:r>
        <w:t xml:space="preserve">  network 10.1.3.2 0.0.0.0</w:t>
      </w:r>
    </w:p>
    <w:p w14:paraId="5795546C" w14:textId="77777777" w:rsidR="00BA0562" w:rsidRDefault="00BA0562" w:rsidP="006132A9">
      <w:pPr>
        <w:pStyle w:val="TerminalDisplay"/>
      </w:pPr>
      <w:r>
        <w:t>#</w:t>
      </w:r>
    </w:p>
    <w:p w14:paraId="16D4922C" w14:textId="77777777" w:rsidR="00BA0562" w:rsidRPr="00FD6300" w:rsidRDefault="00BA0562" w:rsidP="006132A9">
      <w:pPr>
        <w:pStyle w:val="TerminalDisplay"/>
      </w:pPr>
      <w:r>
        <w:t>return</w:t>
      </w:r>
    </w:p>
    <w:p w14:paraId="73F85AC7" w14:textId="77777777" w:rsidR="00BA0562" w:rsidRDefault="00BA0562" w:rsidP="00621C09">
      <w:r>
        <w:t>Configuration on R3</w:t>
      </w:r>
    </w:p>
    <w:p w14:paraId="19BF785C" w14:textId="77777777" w:rsidR="00BA0562" w:rsidRDefault="00BA0562" w:rsidP="006132A9">
      <w:pPr>
        <w:pStyle w:val="TerminalDisplay"/>
      </w:pPr>
      <w:r>
        <w:t>#</w:t>
      </w:r>
    </w:p>
    <w:p w14:paraId="617922D5" w14:textId="77777777" w:rsidR="00BA0562" w:rsidRDefault="00BA0562" w:rsidP="006132A9">
      <w:pPr>
        <w:pStyle w:val="TerminalDisplay"/>
      </w:pPr>
      <w:r>
        <w:t xml:space="preserve"> sysname R3</w:t>
      </w:r>
    </w:p>
    <w:p w14:paraId="7F3A352B" w14:textId="77777777" w:rsidR="00BA0562" w:rsidRDefault="00BA0562" w:rsidP="006132A9">
      <w:pPr>
        <w:pStyle w:val="TerminalDisplay"/>
      </w:pPr>
      <w:r>
        <w:t xml:space="preserve">#                   </w:t>
      </w:r>
    </w:p>
    <w:p w14:paraId="7716B31F" w14:textId="77777777" w:rsidR="00BA0562" w:rsidRDefault="00BA0562" w:rsidP="006132A9">
      <w:pPr>
        <w:pStyle w:val="TerminalDisplay"/>
      </w:pPr>
      <w:r>
        <w:t>interface GigabitEthernet0/0/3</w:t>
      </w:r>
    </w:p>
    <w:p w14:paraId="3CE299E2" w14:textId="77777777" w:rsidR="00BA0562" w:rsidRDefault="00BA0562" w:rsidP="006132A9">
      <w:pPr>
        <w:pStyle w:val="TerminalDisplay"/>
      </w:pPr>
      <w:r>
        <w:t xml:space="preserve"> ip address 10.1.3.1 255.255.255.0</w:t>
      </w:r>
    </w:p>
    <w:p w14:paraId="5C36430C" w14:textId="77777777" w:rsidR="00BA0562" w:rsidRDefault="00BA0562" w:rsidP="006132A9">
      <w:pPr>
        <w:pStyle w:val="TerminalDisplay"/>
      </w:pPr>
      <w:r>
        <w:t>#</w:t>
      </w:r>
    </w:p>
    <w:p w14:paraId="28B71C4C" w14:textId="77777777" w:rsidR="00BA0562" w:rsidRDefault="00BA0562" w:rsidP="006132A9">
      <w:pPr>
        <w:pStyle w:val="TerminalDisplay"/>
      </w:pPr>
      <w:r>
        <w:t>ospf 1</w:t>
      </w:r>
    </w:p>
    <w:p w14:paraId="13C54988" w14:textId="77777777" w:rsidR="00BA0562" w:rsidRDefault="00BA0562" w:rsidP="006132A9">
      <w:pPr>
        <w:pStyle w:val="TerminalDisplay"/>
      </w:pPr>
      <w:r>
        <w:t xml:space="preserve"> area 0.0.0.0</w:t>
      </w:r>
    </w:p>
    <w:p w14:paraId="12A2A98C" w14:textId="77777777" w:rsidR="00BA0562" w:rsidRDefault="00BA0562" w:rsidP="006132A9">
      <w:pPr>
        <w:pStyle w:val="TerminalDisplay"/>
      </w:pPr>
      <w:r>
        <w:t xml:space="preserve">  network 10.1.3.1 0.0.0.0</w:t>
      </w:r>
    </w:p>
    <w:p w14:paraId="054F09C0" w14:textId="77777777" w:rsidR="00BA0562" w:rsidRDefault="00BA0562" w:rsidP="006132A9">
      <w:pPr>
        <w:pStyle w:val="TerminalDisplay"/>
      </w:pPr>
      <w:r>
        <w:t>#</w:t>
      </w:r>
    </w:p>
    <w:p w14:paraId="4435AC78" w14:textId="77777777" w:rsidR="00BA0562" w:rsidRDefault="00BA0562" w:rsidP="006132A9">
      <w:pPr>
        <w:pStyle w:val="TerminalDisplay"/>
      </w:pPr>
      <w:r>
        <w:t xml:space="preserve"> telnet server enable </w:t>
      </w:r>
    </w:p>
    <w:p w14:paraId="5A264764" w14:textId="77777777" w:rsidR="00BA0562" w:rsidRDefault="00BA0562" w:rsidP="006132A9">
      <w:pPr>
        <w:pStyle w:val="TerminalDisplay"/>
      </w:pPr>
      <w:r>
        <w:t xml:space="preserve">#                    </w:t>
      </w:r>
    </w:p>
    <w:p w14:paraId="098DB254" w14:textId="77777777" w:rsidR="00BA0562" w:rsidRDefault="00BA0562" w:rsidP="006132A9">
      <w:pPr>
        <w:pStyle w:val="TerminalDisplay"/>
      </w:pPr>
      <w:r>
        <w:t>user-interface vty 0 4</w:t>
      </w:r>
    </w:p>
    <w:p w14:paraId="1BFF02AE" w14:textId="77777777" w:rsidR="00BA0562" w:rsidRDefault="00BA0562" w:rsidP="006132A9">
      <w:pPr>
        <w:pStyle w:val="TerminalDisplay"/>
      </w:pPr>
      <w:r>
        <w:t>authentication-mode password</w:t>
      </w:r>
    </w:p>
    <w:p w14:paraId="21168F9A" w14:textId="77777777" w:rsidR="00BA0562" w:rsidRDefault="00BA0562" w:rsidP="006132A9">
      <w:pPr>
        <w:pStyle w:val="TerminalDisplay"/>
      </w:pPr>
      <w:r>
        <w:t xml:space="preserve"> user privilege level 3</w:t>
      </w:r>
    </w:p>
    <w:p w14:paraId="798FB7DF" w14:textId="77777777" w:rsidR="00BA0562" w:rsidRDefault="00BA0562" w:rsidP="006132A9">
      <w:pPr>
        <w:pStyle w:val="TerminalDisplay"/>
      </w:pPr>
      <w:r>
        <w:t xml:space="preserve"> set authentication password cipher %^%#Z5)H#8cE(YJ6YZ:='}c-;trp&amp;784i&gt;HtKl~pLnn&gt;2zL16cs&lt;6E}xj.FmK5(8%^%#</w:t>
      </w:r>
    </w:p>
    <w:p w14:paraId="198DD74E" w14:textId="77777777" w:rsidR="00BA0562" w:rsidRDefault="00BA0562" w:rsidP="006132A9">
      <w:pPr>
        <w:pStyle w:val="TerminalDisplay"/>
      </w:pPr>
      <w:r>
        <w:t>#</w:t>
      </w:r>
    </w:p>
    <w:p w14:paraId="71899763" w14:textId="77777777" w:rsidR="00BA0562" w:rsidRPr="00FD6300" w:rsidRDefault="00BA0562" w:rsidP="006132A9">
      <w:pPr>
        <w:pStyle w:val="TerminalDisplay"/>
      </w:pPr>
      <w:r>
        <w:t>return</w:t>
      </w:r>
    </w:p>
    <w:p w14:paraId="468198D1" w14:textId="77777777" w:rsidR="00BA0562" w:rsidRPr="0000387B" w:rsidRDefault="00BA0562" w:rsidP="00621C09">
      <w:pPr>
        <w:pStyle w:val="3"/>
      </w:pPr>
      <w:bookmarkStart w:id="122" w:name="_Toc38987003"/>
      <w:r>
        <w:t>Quiz</w:t>
      </w:r>
      <w:bookmarkEnd w:id="122"/>
    </w:p>
    <w:p w14:paraId="74D05A79" w14:textId="77777777" w:rsidR="00BA0562" w:rsidRPr="00343AE2" w:rsidRDefault="00BA0562" w:rsidP="00621C09">
      <w:r>
        <w:t>R3 functions as both a Telnet server and an FTP server, the IP address of loopback 0 on R1 must be used to access only the FTP service, and the IP address of loopback 1 on R1 must be used to remotely manage R3 using Telnet.</w:t>
      </w:r>
    </w:p>
    <w:p w14:paraId="782BB7E9" w14:textId="77777777" w:rsidR="003844FB" w:rsidRDefault="00BA0562" w:rsidP="00621C09">
      <w:r>
        <w:t>Configure an ACL to meet the requirements.</w:t>
      </w:r>
    </w:p>
    <w:p w14:paraId="403B4B79" w14:textId="77777777" w:rsidR="003844FB" w:rsidRDefault="003844FB">
      <w:pPr>
        <w:topLinePunct w:val="0"/>
        <w:adjustRightInd/>
        <w:snapToGrid/>
        <w:spacing w:before="0" w:after="0" w:line="240" w:lineRule="auto"/>
        <w:ind w:left="0"/>
      </w:pPr>
      <w:r>
        <w:br w:type="page"/>
      </w:r>
    </w:p>
    <w:p w14:paraId="3DCB351A" w14:textId="77777777" w:rsidR="00BA0562" w:rsidRDefault="00BA0562" w:rsidP="00621C09">
      <w:pPr>
        <w:pStyle w:val="2"/>
        <w:rPr>
          <w:lang w:eastAsia="zh-CN"/>
        </w:rPr>
      </w:pPr>
      <w:bookmarkStart w:id="123" w:name="_Toc35261167"/>
      <w:bookmarkStart w:id="124" w:name="_Toc38987004"/>
      <w:r>
        <w:lastRenderedPageBreak/>
        <w:t>Lab 2: Local AAA Configuration</w:t>
      </w:r>
      <w:bookmarkEnd w:id="123"/>
      <w:bookmarkEnd w:id="124"/>
    </w:p>
    <w:p w14:paraId="37C0FF9C" w14:textId="77777777" w:rsidR="00BA0562" w:rsidRDefault="00BA0562" w:rsidP="00621C09">
      <w:pPr>
        <w:pStyle w:val="3"/>
      </w:pPr>
      <w:bookmarkStart w:id="125" w:name="_Toc38987005"/>
      <w:r>
        <w:t>Introduction</w:t>
      </w:r>
      <w:bookmarkEnd w:id="125"/>
    </w:p>
    <w:p w14:paraId="021AE35C" w14:textId="77777777" w:rsidR="00BA0562" w:rsidRDefault="00BA0562" w:rsidP="00621C09">
      <w:pPr>
        <w:pStyle w:val="40"/>
        <w:rPr>
          <w:rFonts w:hint="default"/>
        </w:rPr>
      </w:pPr>
      <w:bookmarkStart w:id="126" w:name="_Toc38987006"/>
      <w:r>
        <w:t>About This Lab</w:t>
      </w:r>
      <w:bookmarkEnd w:id="126"/>
    </w:p>
    <w:p w14:paraId="5C90F22C" w14:textId="77777777" w:rsidR="00BA0562" w:rsidRDefault="00BA0562" w:rsidP="00621C09">
      <w:r>
        <w:t>Authentication, authorization, and accounting (AAA) provides a management mechanism for network security.</w:t>
      </w:r>
    </w:p>
    <w:p w14:paraId="3FA77334" w14:textId="77777777" w:rsidR="00BA0562" w:rsidRDefault="00BA0562" w:rsidP="00621C09">
      <w:r>
        <w:t>AAA provides the following functions:</w:t>
      </w:r>
    </w:p>
    <w:p w14:paraId="15FB6DFB" w14:textId="77777777" w:rsidR="00BA0562" w:rsidRDefault="00BA0562" w:rsidP="00621C09">
      <w:pPr>
        <w:pStyle w:val="ItemList"/>
      </w:pPr>
      <w:r>
        <w:t>Authentication: verifies whether users are permitted to access the network.</w:t>
      </w:r>
    </w:p>
    <w:p w14:paraId="69B6F2B9" w14:textId="77777777" w:rsidR="00BA0562" w:rsidRDefault="00BA0562" w:rsidP="00621C09">
      <w:pPr>
        <w:pStyle w:val="ItemList"/>
      </w:pPr>
      <w:r>
        <w:t>Authorization: authorizes users to use particular services.</w:t>
      </w:r>
    </w:p>
    <w:p w14:paraId="2A8A9A6B" w14:textId="77777777" w:rsidR="00BA0562" w:rsidRDefault="00BA0562" w:rsidP="00621C09">
      <w:pPr>
        <w:pStyle w:val="ItemList"/>
      </w:pPr>
      <w:r>
        <w:t>Accounting: records the network resources used by users.</w:t>
      </w:r>
    </w:p>
    <w:p w14:paraId="2252D456" w14:textId="77777777" w:rsidR="00BA0562" w:rsidRDefault="00BA0562" w:rsidP="00621C09">
      <w:r>
        <w:t>Users can use one or more security services provided by AAA. For example, if a company wants to authenticate employees that access certain network resources, the network administrator only needs to configure an authentication server. If the company also wants to record operations performed by employees on the network, an accounting server is needed.</w:t>
      </w:r>
    </w:p>
    <w:p w14:paraId="5EA8BC6F" w14:textId="77777777" w:rsidR="00BA0562" w:rsidRDefault="00BA0562" w:rsidP="00621C09">
      <w:r>
        <w:t>In summary, AAA authorizes users to access specific resources and records user operations. AAA is widely used because it features good scalability and facilitates centralized user information management. AAA can be implemented using multiple protocols. RADIUS is most frequently used in actual scenarios.</w:t>
      </w:r>
    </w:p>
    <w:p w14:paraId="0A51DC53" w14:textId="77777777" w:rsidR="00BA0562" w:rsidRPr="00004B85" w:rsidRDefault="00BA0562" w:rsidP="00621C09">
      <w:r>
        <w:t>In this lab activity, you will configure local AAA to manage and control resources for remote Telnet users.</w:t>
      </w:r>
    </w:p>
    <w:p w14:paraId="017E0225" w14:textId="77777777" w:rsidR="00BA0562" w:rsidRDefault="00BA0562" w:rsidP="00621C09">
      <w:pPr>
        <w:pStyle w:val="40"/>
        <w:rPr>
          <w:rFonts w:hint="default"/>
        </w:rPr>
      </w:pPr>
      <w:bookmarkStart w:id="127" w:name="_Toc38987007"/>
      <w:r>
        <w:t>Objectives</w:t>
      </w:r>
      <w:bookmarkEnd w:id="127"/>
    </w:p>
    <w:p w14:paraId="5A24FC70" w14:textId="77777777" w:rsidR="00BA0562" w:rsidRPr="0000387B" w:rsidRDefault="00BA0562" w:rsidP="00621C09">
      <w:r>
        <w:t>Upon completion of this task, you will be able to:</w:t>
      </w:r>
    </w:p>
    <w:p w14:paraId="57F53AF7" w14:textId="77777777" w:rsidR="00BA0562" w:rsidRDefault="00BA0562" w:rsidP="00621C09">
      <w:pPr>
        <w:pStyle w:val="ItemList"/>
      </w:pPr>
      <w:r>
        <w:t>Learn how to configure local AAA</w:t>
      </w:r>
    </w:p>
    <w:p w14:paraId="75E3F8B5" w14:textId="77777777" w:rsidR="00BA0562" w:rsidRDefault="00BA0562" w:rsidP="00621C09">
      <w:pPr>
        <w:pStyle w:val="ItemList"/>
      </w:pPr>
      <w:r>
        <w:t>Learn how to create a domain</w:t>
      </w:r>
    </w:p>
    <w:p w14:paraId="45C935EF" w14:textId="77777777" w:rsidR="00BA0562" w:rsidRDefault="00BA0562" w:rsidP="00621C09">
      <w:pPr>
        <w:pStyle w:val="ItemList"/>
      </w:pPr>
      <w:r>
        <w:t>Learn how to create a local user</w:t>
      </w:r>
    </w:p>
    <w:p w14:paraId="5326E72B" w14:textId="77777777" w:rsidR="00BA0562" w:rsidRDefault="00BA0562" w:rsidP="00621C09">
      <w:pPr>
        <w:pStyle w:val="ItemList"/>
      </w:pPr>
      <w:r>
        <w:t>Understand domain-based user management</w:t>
      </w:r>
    </w:p>
    <w:p w14:paraId="167F3231" w14:textId="77777777" w:rsidR="00BA0562" w:rsidRDefault="00BA0562" w:rsidP="00621C09">
      <w:pPr>
        <w:pStyle w:val="40"/>
        <w:rPr>
          <w:rFonts w:hint="default"/>
        </w:rPr>
      </w:pPr>
      <w:bookmarkStart w:id="128" w:name="_Toc38987008"/>
      <w:r>
        <w:t>Networking Topology</w:t>
      </w:r>
      <w:bookmarkEnd w:id="128"/>
    </w:p>
    <w:p w14:paraId="28B545EA" w14:textId="3287DB18" w:rsidR="00BA0562" w:rsidRDefault="00BA0562" w:rsidP="00621C09">
      <w:r>
        <w:t>R1 functions as a client, and R2 functions as a network device. Access to the resources on R2 needs to be controlled. Therefore, you need to configure local AAA authentication on R1 and R</w:t>
      </w:r>
      <w:r w:rsidR="000D2379">
        <w:t>2</w:t>
      </w:r>
      <w:r>
        <w:t xml:space="preserve"> and manage users based on domains, and configure the privilege level for authenticated users.</w:t>
      </w:r>
    </w:p>
    <w:p w14:paraId="4D47D9C1" w14:textId="77777777" w:rsidR="00BA0562" w:rsidRPr="00004B85" w:rsidRDefault="00BA0562" w:rsidP="002075CB">
      <w:pPr>
        <w:pStyle w:val="FigureDescription"/>
        <w:outlineLvl w:val="9"/>
      </w:pPr>
      <w:r>
        <w:lastRenderedPageBreak/>
        <w:t>Lab topology for local AAA configuration</w:t>
      </w:r>
    </w:p>
    <w:p w14:paraId="5879A059" w14:textId="77777777" w:rsidR="00BA0562" w:rsidRDefault="00A5717F" w:rsidP="003844FB">
      <w:pPr>
        <w:jc w:val="center"/>
        <w:rPr>
          <w:noProof/>
          <w:lang w:bidi="ne-NP"/>
        </w:rPr>
      </w:pPr>
      <w:r w:rsidRPr="00A023CC">
        <w:rPr>
          <w:noProof/>
        </w:rPr>
        <w:drawing>
          <wp:inline distT="0" distB="0" distL="0" distR="0" wp14:anchorId="40DA4D38" wp14:editId="11D12162">
            <wp:extent cx="3269615" cy="804545"/>
            <wp:effectExtent l="0" t="0" r="6985" b="0"/>
            <wp:docPr id="23"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269615" cy="804545"/>
                    </a:xfrm>
                    <a:prstGeom prst="rect">
                      <a:avLst/>
                    </a:prstGeom>
                    <a:noFill/>
                    <a:ln>
                      <a:noFill/>
                    </a:ln>
                  </pic:spPr>
                </pic:pic>
              </a:graphicData>
            </a:graphic>
          </wp:inline>
        </w:drawing>
      </w:r>
    </w:p>
    <w:p w14:paraId="4D094B00" w14:textId="77777777" w:rsidR="00621C09" w:rsidRDefault="00621C09" w:rsidP="00621C09"/>
    <w:p w14:paraId="788F2294" w14:textId="77777777" w:rsidR="00BA0562" w:rsidRDefault="00BA0562" w:rsidP="00621C09">
      <w:pPr>
        <w:pStyle w:val="3"/>
      </w:pPr>
      <w:bookmarkStart w:id="129" w:name="_Toc38987009"/>
      <w:r>
        <w:t>Lab Configuration</w:t>
      </w:r>
      <w:bookmarkEnd w:id="129"/>
    </w:p>
    <w:p w14:paraId="262E70F8" w14:textId="77777777" w:rsidR="00BA0562" w:rsidRDefault="00BA0562" w:rsidP="00621C09">
      <w:pPr>
        <w:pStyle w:val="40"/>
        <w:rPr>
          <w:rFonts w:hint="default"/>
        </w:rPr>
      </w:pPr>
      <w:bookmarkStart w:id="130" w:name="_Toc38987010"/>
      <w:r>
        <w:t>Configuration Roadmap</w:t>
      </w:r>
      <w:bookmarkEnd w:id="130"/>
    </w:p>
    <w:p w14:paraId="5EB08E78" w14:textId="77777777" w:rsidR="00BA0562" w:rsidRDefault="00BA0562" w:rsidP="002075CB">
      <w:pPr>
        <w:pStyle w:val="ItemStep"/>
        <w:outlineLvl w:val="9"/>
      </w:pPr>
      <w:r>
        <w:t>Configure an AAA scheme.</w:t>
      </w:r>
    </w:p>
    <w:p w14:paraId="36566A29" w14:textId="77777777" w:rsidR="00BA0562" w:rsidRDefault="00BA0562" w:rsidP="002075CB">
      <w:pPr>
        <w:pStyle w:val="ItemStep"/>
        <w:outlineLvl w:val="9"/>
      </w:pPr>
      <w:r>
        <w:t>Create a domain and apply the AAA scheme to the domain.</w:t>
      </w:r>
    </w:p>
    <w:p w14:paraId="2C337532" w14:textId="77777777" w:rsidR="00BA0562" w:rsidRDefault="00BA0562" w:rsidP="002075CB">
      <w:pPr>
        <w:pStyle w:val="ItemStep"/>
        <w:outlineLvl w:val="9"/>
      </w:pPr>
      <w:r>
        <w:t>Configure local users.</w:t>
      </w:r>
    </w:p>
    <w:p w14:paraId="4D23D1E2" w14:textId="77777777" w:rsidR="00BA0562" w:rsidRDefault="00BA0562" w:rsidP="00621C09">
      <w:pPr>
        <w:pStyle w:val="40"/>
        <w:rPr>
          <w:rFonts w:hint="default"/>
        </w:rPr>
      </w:pPr>
      <w:bookmarkStart w:id="131" w:name="_Toc38987011"/>
      <w:r>
        <w:t>Configuration Procedure</w:t>
      </w:r>
      <w:bookmarkEnd w:id="131"/>
    </w:p>
    <w:p w14:paraId="7237B951" w14:textId="77777777" w:rsidR="00BA0562" w:rsidRDefault="00BA0562" w:rsidP="002075CB">
      <w:pPr>
        <w:pStyle w:val="Step"/>
        <w:outlineLvl w:val="9"/>
      </w:pPr>
      <w:r>
        <w:t>Complete basic device configuration.</w:t>
      </w:r>
    </w:p>
    <w:p w14:paraId="5ECD600B" w14:textId="77777777" w:rsidR="00BA0562" w:rsidRDefault="00BA0562" w:rsidP="00621C09">
      <w:r>
        <w:t># Name R1 and R2.</w:t>
      </w:r>
    </w:p>
    <w:p w14:paraId="07EA7D83" w14:textId="77777777" w:rsidR="00BA0562" w:rsidRDefault="00BA0562" w:rsidP="00621C09">
      <w:r>
        <w:t>The details are not provided here.</w:t>
      </w:r>
    </w:p>
    <w:p w14:paraId="49DDB333" w14:textId="77777777" w:rsidR="00BA0562" w:rsidRDefault="00BA0562" w:rsidP="00621C09">
      <w:r>
        <w:t># Configure IP addresses for R1 and R2.</w:t>
      </w:r>
    </w:p>
    <w:p w14:paraId="59309699" w14:textId="77777777" w:rsidR="00BA0562" w:rsidRDefault="00BA0562" w:rsidP="006132A9">
      <w:pPr>
        <w:pStyle w:val="TerminalDisplay"/>
      </w:pPr>
      <w:r>
        <w:t>[R1]interface GigabitEthernet 0/0/3</w:t>
      </w:r>
    </w:p>
    <w:p w14:paraId="380E5B13" w14:textId="77777777" w:rsidR="00BA0562" w:rsidRDefault="00BA0562" w:rsidP="006132A9">
      <w:pPr>
        <w:pStyle w:val="TerminalDisplay"/>
      </w:pPr>
      <w:r>
        <w:t>[R1-GigabitEthernet0/0/3]ip address 10.0.12.1 24</w:t>
      </w:r>
    </w:p>
    <w:p w14:paraId="19C8CC89" w14:textId="77777777" w:rsidR="00BA0562" w:rsidRDefault="00BA0562" w:rsidP="006132A9">
      <w:pPr>
        <w:pStyle w:val="TerminalDisplay"/>
      </w:pPr>
      <w:r>
        <w:t>[R2]interface GigabitEthernet 0/0/3</w:t>
      </w:r>
    </w:p>
    <w:p w14:paraId="475B5512" w14:textId="77777777" w:rsidR="00BA0562" w:rsidRDefault="00BA0562" w:rsidP="006132A9">
      <w:pPr>
        <w:pStyle w:val="TerminalDisplay"/>
      </w:pPr>
      <w:r>
        <w:t>[R2-GigabitEthernet0/0/3]ip address 10.0.12.2 24</w:t>
      </w:r>
    </w:p>
    <w:p w14:paraId="15DB8150" w14:textId="77777777" w:rsidR="00BA0562" w:rsidRDefault="00BA0562" w:rsidP="002075CB">
      <w:pPr>
        <w:pStyle w:val="Step"/>
        <w:outlineLvl w:val="9"/>
      </w:pPr>
      <w:r>
        <w:t>Configure an AAA scheme.</w:t>
      </w:r>
    </w:p>
    <w:p w14:paraId="20FC9183" w14:textId="77777777" w:rsidR="00BA0562" w:rsidRDefault="00BA0562" w:rsidP="0000387B">
      <w:r>
        <w:t># Configure authentication and authorization schemes.</w:t>
      </w:r>
    </w:p>
    <w:p w14:paraId="146711F4" w14:textId="77777777" w:rsidR="00BA0562" w:rsidRDefault="00BA0562" w:rsidP="006132A9">
      <w:pPr>
        <w:pStyle w:val="TerminalDisplay"/>
      </w:pPr>
      <w:r>
        <w:t xml:space="preserve">[R2-aaa]aaa </w:t>
      </w:r>
    </w:p>
    <w:p w14:paraId="51287C6E" w14:textId="77777777" w:rsidR="00BA0562" w:rsidRPr="00621C09" w:rsidRDefault="00BA0562" w:rsidP="00621C09">
      <w:pPr>
        <w:pStyle w:val="TerminalDisplay"/>
        <w:shd w:val="clear" w:color="auto" w:fill="auto"/>
        <w:rPr>
          <w:i/>
          <w:iCs/>
        </w:rPr>
      </w:pPr>
      <w:r w:rsidRPr="00621C09">
        <w:rPr>
          <w:i/>
          <w:iCs/>
        </w:rPr>
        <w:t>Enter the AAA view.</w:t>
      </w:r>
    </w:p>
    <w:p w14:paraId="193A6A0B" w14:textId="77777777" w:rsidR="00BA0562" w:rsidRDefault="00BA0562" w:rsidP="006132A9">
      <w:pPr>
        <w:pStyle w:val="TerminalDisplay"/>
      </w:pPr>
      <w:r>
        <w:t xml:space="preserve">[R2-aaa]authentication-scheme datacom </w:t>
      </w:r>
    </w:p>
    <w:p w14:paraId="7102F8EA" w14:textId="77777777" w:rsidR="00BA0562" w:rsidRDefault="00BA0562" w:rsidP="006132A9">
      <w:pPr>
        <w:pStyle w:val="TerminalDisplay"/>
      </w:pPr>
      <w:r>
        <w:t>Info: Create a new authentication scheme.</w:t>
      </w:r>
    </w:p>
    <w:p w14:paraId="1A142FCE" w14:textId="77777777" w:rsidR="00BA0562" w:rsidRPr="00621C09" w:rsidRDefault="00BA0562" w:rsidP="00621C09">
      <w:pPr>
        <w:pStyle w:val="TerminalDisplay"/>
        <w:shd w:val="clear" w:color="auto" w:fill="auto"/>
        <w:rPr>
          <w:i/>
          <w:iCs/>
        </w:rPr>
      </w:pPr>
      <w:r w:rsidRPr="00621C09">
        <w:rPr>
          <w:i/>
          <w:iCs/>
        </w:rPr>
        <w:t>Create an authentication scheme named datacom.</w:t>
      </w:r>
    </w:p>
    <w:p w14:paraId="137AC2FC" w14:textId="77777777" w:rsidR="00BA0562" w:rsidRDefault="00BA0562" w:rsidP="006132A9">
      <w:pPr>
        <w:pStyle w:val="TerminalDisplay"/>
      </w:pPr>
      <w:r>
        <w:t>[R2-aaa-authen-datacom]authentication-mode local</w:t>
      </w:r>
    </w:p>
    <w:p w14:paraId="67970C85" w14:textId="77777777" w:rsidR="00BA0562" w:rsidRPr="00621C09" w:rsidRDefault="00BA0562" w:rsidP="00621C09">
      <w:pPr>
        <w:pStyle w:val="TerminalDisplay"/>
        <w:shd w:val="clear" w:color="auto" w:fill="auto"/>
        <w:rPr>
          <w:i/>
          <w:iCs/>
        </w:rPr>
      </w:pPr>
      <w:r w:rsidRPr="00621C09">
        <w:rPr>
          <w:i/>
          <w:iCs/>
        </w:rPr>
        <w:t>Set the authentication mode to local authentication.</w:t>
      </w:r>
    </w:p>
    <w:p w14:paraId="28C83564" w14:textId="77777777" w:rsidR="00BA0562" w:rsidRDefault="00BA0562" w:rsidP="006132A9">
      <w:pPr>
        <w:pStyle w:val="TerminalDisplay"/>
      </w:pPr>
      <w:r>
        <w:t>[R2-aaa-authen-datacom]quit</w:t>
      </w:r>
    </w:p>
    <w:p w14:paraId="23B50676" w14:textId="77777777" w:rsidR="00BA0562" w:rsidRDefault="00BA0562" w:rsidP="006132A9">
      <w:pPr>
        <w:pStyle w:val="TerminalDisplay"/>
      </w:pPr>
      <w:r>
        <w:t>[R2-aaa]authorization-scheme datacom</w:t>
      </w:r>
    </w:p>
    <w:p w14:paraId="72C59B21" w14:textId="77777777" w:rsidR="00BA0562" w:rsidRDefault="00BA0562" w:rsidP="006132A9">
      <w:pPr>
        <w:pStyle w:val="TerminalDisplay"/>
      </w:pPr>
      <w:r>
        <w:t>Info: Create a new authorization scheme.</w:t>
      </w:r>
    </w:p>
    <w:p w14:paraId="21DD3F05" w14:textId="77777777" w:rsidR="00BA0562" w:rsidRPr="00621C09" w:rsidRDefault="00BA0562" w:rsidP="00621C09">
      <w:pPr>
        <w:pStyle w:val="TerminalDisplay"/>
        <w:shd w:val="clear" w:color="auto" w:fill="auto"/>
        <w:rPr>
          <w:i/>
          <w:iCs/>
        </w:rPr>
      </w:pPr>
      <w:r w:rsidRPr="00621C09">
        <w:rPr>
          <w:i/>
          <w:iCs/>
        </w:rPr>
        <w:t>Create an authorization scheme named datacom.</w:t>
      </w:r>
    </w:p>
    <w:p w14:paraId="3FC76A60" w14:textId="77777777" w:rsidR="00BA0562" w:rsidRDefault="00BA0562" w:rsidP="006132A9">
      <w:pPr>
        <w:pStyle w:val="TerminalDisplay"/>
      </w:pPr>
      <w:r>
        <w:t xml:space="preserve">[R2-aaa-author-datacom]authorization-mode local </w:t>
      </w:r>
    </w:p>
    <w:p w14:paraId="6048AA42" w14:textId="77777777" w:rsidR="00BA0562" w:rsidRPr="00621C09" w:rsidRDefault="00BA0562" w:rsidP="00621C09">
      <w:pPr>
        <w:pStyle w:val="TerminalDisplay"/>
        <w:shd w:val="clear" w:color="auto" w:fill="auto"/>
        <w:rPr>
          <w:i/>
          <w:iCs/>
        </w:rPr>
      </w:pPr>
      <w:r w:rsidRPr="00621C09">
        <w:rPr>
          <w:i/>
          <w:iCs/>
        </w:rPr>
        <w:t>Set the authorization mode to local authorization.</w:t>
      </w:r>
    </w:p>
    <w:p w14:paraId="5EB88775" w14:textId="77777777" w:rsidR="00BA0562" w:rsidRDefault="00BA0562" w:rsidP="006132A9">
      <w:pPr>
        <w:pStyle w:val="TerminalDisplay"/>
      </w:pPr>
      <w:r>
        <w:t>[R2-aaa-author-datacom]quit</w:t>
      </w:r>
    </w:p>
    <w:p w14:paraId="68317967" w14:textId="77777777" w:rsidR="00BA0562" w:rsidRDefault="00BA0562" w:rsidP="00621C09">
      <w:r>
        <w:t>A device functioning as an AAA server is called a local AAA server, which can perform authentication and authorization, but not accounting.</w:t>
      </w:r>
    </w:p>
    <w:p w14:paraId="4D0B65D2" w14:textId="77777777" w:rsidR="00BA0562" w:rsidRDefault="00BA0562" w:rsidP="00621C09">
      <w:r>
        <w:lastRenderedPageBreak/>
        <w:t>The local AAA server requires a local user database, containing the user name, password, and authorization information of local users. A local AAA server is faster and cheaper than a remote AAA server, but has a smaller storage capacity.</w:t>
      </w:r>
    </w:p>
    <w:p w14:paraId="494DF75D" w14:textId="77777777" w:rsidR="00BA0562" w:rsidRDefault="00BA0562" w:rsidP="002075CB">
      <w:pPr>
        <w:pStyle w:val="Step"/>
        <w:outlineLvl w:val="9"/>
      </w:pPr>
      <w:r>
        <w:t>Create a domain and apply the AAA scheme to the domain.</w:t>
      </w:r>
    </w:p>
    <w:p w14:paraId="4F178EF7" w14:textId="77777777" w:rsidR="00BA0562" w:rsidRPr="00513773" w:rsidRDefault="00BA0562" w:rsidP="006132A9">
      <w:pPr>
        <w:pStyle w:val="TerminalDisplay"/>
        <w:rPr>
          <w:lang w:val="pt-BR"/>
        </w:rPr>
      </w:pPr>
      <w:r w:rsidRPr="00513773">
        <w:rPr>
          <w:lang w:val="pt-BR"/>
        </w:rPr>
        <w:t>[R2]aaa</w:t>
      </w:r>
    </w:p>
    <w:p w14:paraId="55D46DF3" w14:textId="77777777" w:rsidR="00BA0562" w:rsidRPr="00513773" w:rsidRDefault="00BA0562" w:rsidP="006132A9">
      <w:pPr>
        <w:pStyle w:val="TerminalDisplay"/>
        <w:rPr>
          <w:lang w:val="pt-BR"/>
        </w:rPr>
      </w:pPr>
      <w:r w:rsidRPr="00513773">
        <w:rPr>
          <w:lang w:val="pt-BR"/>
        </w:rPr>
        <w:t>[R2-aaa]domain datacom</w:t>
      </w:r>
    </w:p>
    <w:p w14:paraId="518AE369" w14:textId="77777777" w:rsidR="00BA0562" w:rsidRDefault="00BA0562" w:rsidP="00621C09">
      <w:r>
        <w:t>The devices manage users based on domains. A domain is a group of users and each user belongs to a domain. The AAA configuration for a domain applies to the users in the domain. Create a domain named datacom.</w:t>
      </w:r>
    </w:p>
    <w:p w14:paraId="58430EB5" w14:textId="77777777" w:rsidR="00BA0562" w:rsidRDefault="00BA0562" w:rsidP="006132A9">
      <w:pPr>
        <w:pStyle w:val="TerminalDisplay"/>
      </w:pPr>
      <w:r>
        <w:t xml:space="preserve">[R2-aaa-domain-datacom]authentication-scheme datacom </w:t>
      </w:r>
    </w:p>
    <w:p w14:paraId="1F980E3F" w14:textId="77777777" w:rsidR="00BA0562" w:rsidRPr="00621C09" w:rsidRDefault="00BA0562" w:rsidP="00621C09">
      <w:pPr>
        <w:pStyle w:val="TerminalDisplay"/>
        <w:shd w:val="clear" w:color="auto" w:fill="auto"/>
        <w:rPr>
          <w:i/>
          <w:iCs/>
        </w:rPr>
      </w:pPr>
      <w:r w:rsidRPr="00621C09">
        <w:rPr>
          <w:i/>
          <w:iCs/>
        </w:rPr>
        <w:t>The authentication scheme named datacom is used for users in the domain.</w:t>
      </w:r>
    </w:p>
    <w:p w14:paraId="27674E38" w14:textId="77777777" w:rsidR="00BA0562" w:rsidRDefault="00BA0562" w:rsidP="006132A9">
      <w:pPr>
        <w:pStyle w:val="TerminalDisplay"/>
      </w:pPr>
      <w:r>
        <w:t>[R2-aaa-domain-datacom]authorization-scheme datacom</w:t>
      </w:r>
    </w:p>
    <w:p w14:paraId="41309130" w14:textId="77777777" w:rsidR="00BA0562" w:rsidRPr="00621C09" w:rsidRDefault="00BA0562" w:rsidP="00621C09">
      <w:pPr>
        <w:pStyle w:val="TerminalDisplay"/>
        <w:shd w:val="clear" w:color="auto" w:fill="auto"/>
        <w:rPr>
          <w:i/>
          <w:iCs/>
        </w:rPr>
      </w:pPr>
      <w:r w:rsidRPr="00621C09">
        <w:rPr>
          <w:i/>
          <w:iCs/>
        </w:rPr>
        <w:t>The authorization scheme named datacom is used for users in the domain.</w:t>
      </w:r>
    </w:p>
    <w:p w14:paraId="7F3EA5EA" w14:textId="77777777" w:rsidR="00BA0562" w:rsidRDefault="00BA0562" w:rsidP="002075CB">
      <w:pPr>
        <w:pStyle w:val="Step"/>
        <w:outlineLvl w:val="9"/>
      </w:pPr>
      <w:r>
        <w:t>Configure local users.</w:t>
      </w:r>
    </w:p>
    <w:p w14:paraId="21700D27" w14:textId="77777777" w:rsidR="00BA0562" w:rsidRDefault="00BA0562" w:rsidP="00621C09">
      <w:r>
        <w:t># Create a local user and password.</w:t>
      </w:r>
    </w:p>
    <w:p w14:paraId="62B5507B" w14:textId="77777777" w:rsidR="00BA0562" w:rsidRPr="00513773" w:rsidRDefault="00BA0562" w:rsidP="006132A9">
      <w:pPr>
        <w:pStyle w:val="TerminalDisplay"/>
        <w:rPr>
          <w:lang w:val="pt-BR"/>
        </w:rPr>
      </w:pPr>
      <w:r w:rsidRPr="00513773">
        <w:rPr>
          <w:lang w:val="pt-BR"/>
        </w:rPr>
        <w:t>[R2-aaa]local-user hcia@datacom password cipher HCIA-Datacom</w:t>
      </w:r>
    </w:p>
    <w:p w14:paraId="60DD6B2E" w14:textId="77777777" w:rsidR="00BA0562" w:rsidRDefault="00BA0562" w:rsidP="006132A9">
      <w:pPr>
        <w:pStyle w:val="TerminalDisplay"/>
      </w:pPr>
      <w:r>
        <w:t>Info: Add a new user.</w:t>
      </w:r>
    </w:p>
    <w:p w14:paraId="29659E27" w14:textId="77777777" w:rsidR="00BA0562" w:rsidRDefault="00BA0562" w:rsidP="00621C09">
      <w:r>
        <w:t>If the user name contains a delimiter of at sign (@), the character string before the at sign is the user name and the character string following the at sign is the domain name. If the value does not contain the at sign, the entire character string represents the user name and the domain name is the default one.</w:t>
      </w:r>
    </w:p>
    <w:p w14:paraId="3A70FADC" w14:textId="77777777" w:rsidR="00BA0562" w:rsidRDefault="00BA0562" w:rsidP="00621C09">
      <w:r>
        <w:t># Configure the parameters for the local user, such as access type and privilege level.</w:t>
      </w:r>
    </w:p>
    <w:p w14:paraId="1B54A8B5" w14:textId="77777777" w:rsidR="00BA0562" w:rsidRDefault="00BA0562" w:rsidP="006132A9">
      <w:pPr>
        <w:pStyle w:val="TerminalDisplay"/>
      </w:pPr>
      <w:r>
        <w:t xml:space="preserve">[R2-aaa]local-user hcia@datacom service-type telnet </w:t>
      </w:r>
    </w:p>
    <w:p w14:paraId="19D8F8FB" w14:textId="77777777" w:rsidR="00BA0562" w:rsidRDefault="00BA0562" w:rsidP="00621C09">
      <w:r>
        <w:t xml:space="preserve">The </w:t>
      </w:r>
      <w:r w:rsidRPr="0000387B">
        <w:rPr>
          <w:b/>
          <w:bCs/>
        </w:rPr>
        <w:t>local-user service-type</w:t>
      </w:r>
      <w:r>
        <w:t xml:space="preserve"> command configures the access type for a local user. After you specify the access type of a user, the user can successfully log in only when the configured access type is used. If the access type is set to telnet, the user cannot access the device through a web page. Multiple access types can be configured for a user.</w:t>
      </w:r>
    </w:p>
    <w:p w14:paraId="33D464C4" w14:textId="77777777" w:rsidR="00BA0562" w:rsidRDefault="00BA0562" w:rsidP="006132A9">
      <w:pPr>
        <w:pStyle w:val="TerminalDisplay"/>
      </w:pPr>
      <w:r>
        <w:t>[R2-aaa]local-user hcia@datacom privilege level 3</w:t>
      </w:r>
    </w:p>
    <w:p w14:paraId="762A73CA" w14:textId="77777777" w:rsidR="00BA0562" w:rsidRDefault="00BA0562" w:rsidP="00621C09">
      <w:r>
        <w:t>The privilege level of the local user is specified. Only commands within the specified privilege level or a lower level are available for a user.</w:t>
      </w:r>
    </w:p>
    <w:p w14:paraId="55A8FC40" w14:textId="77777777" w:rsidR="00BA0562" w:rsidRDefault="00BA0562" w:rsidP="002075CB">
      <w:pPr>
        <w:pStyle w:val="Step"/>
        <w:outlineLvl w:val="9"/>
      </w:pPr>
      <w:r>
        <w:t>Enable the telnet function on R2.</w:t>
      </w:r>
    </w:p>
    <w:p w14:paraId="4EE2046E" w14:textId="77777777" w:rsidR="00BA0562" w:rsidRDefault="00BA0562" w:rsidP="006132A9">
      <w:pPr>
        <w:pStyle w:val="TerminalDisplay"/>
      </w:pPr>
      <w:r>
        <w:t xml:space="preserve">[R2]telnet server enable </w:t>
      </w:r>
    </w:p>
    <w:p w14:paraId="4FD0E05A" w14:textId="77777777" w:rsidR="00BA0562" w:rsidRPr="00621C09" w:rsidRDefault="00BA0562" w:rsidP="00621C09">
      <w:pPr>
        <w:pStyle w:val="TerminalDisplay"/>
        <w:shd w:val="clear" w:color="auto" w:fill="auto"/>
        <w:rPr>
          <w:i/>
          <w:iCs/>
        </w:rPr>
      </w:pPr>
      <w:r w:rsidRPr="00621C09">
        <w:rPr>
          <w:i/>
          <w:iCs/>
        </w:rPr>
        <w:t>The Telnet server function is enabled on the device. This function is enabled by default on some devices.</w:t>
      </w:r>
    </w:p>
    <w:p w14:paraId="1B3BC838" w14:textId="77777777" w:rsidR="00BA0562" w:rsidRDefault="00BA0562" w:rsidP="006132A9">
      <w:pPr>
        <w:pStyle w:val="TerminalDisplay"/>
      </w:pPr>
      <w:r>
        <w:t xml:space="preserve">[R2]user-interface vty 0 4 </w:t>
      </w:r>
    </w:p>
    <w:p w14:paraId="5F7CD8EB" w14:textId="77777777" w:rsidR="00BA0562" w:rsidRDefault="00BA0562" w:rsidP="006132A9">
      <w:pPr>
        <w:pStyle w:val="TerminalDisplay"/>
      </w:pPr>
      <w:r>
        <w:t xml:space="preserve">[R2-ui-vty0-4]authentication-mode aaa </w:t>
      </w:r>
    </w:p>
    <w:p w14:paraId="539AA1A3" w14:textId="77777777" w:rsidR="00BA0562" w:rsidRDefault="00BA0562" w:rsidP="00621C09">
      <w:r>
        <w:t xml:space="preserve">The </w:t>
      </w:r>
      <w:r w:rsidRPr="0000387B">
        <w:rPr>
          <w:b/>
          <w:bCs/>
        </w:rPr>
        <w:t>authentication-mode</w:t>
      </w:r>
      <w:r>
        <w:t xml:space="preserve"> command configures an authentication mode for accessing the user interface. By default, the user authentication mode of the VTY </w:t>
      </w:r>
      <w:r>
        <w:lastRenderedPageBreak/>
        <w:t>user interface is not configured. An authentication mode must be configured for the login interface. Otherwise, users will not be able to log in to the device.</w:t>
      </w:r>
    </w:p>
    <w:p w14:paraId="6E37C420" w14:textId="77777777" w:rsidR="00BA0562" w:rsidRDefault="00BA0562" w:rsidP="002075CB">
      <w:pPr>
        <w:pStyle w:val="Step"/>
        <w:outlineLvl w:val="9"/>
      </w:pPr>
      <w:r>
        <w:t>Verify the configuration.</w:t>
      </w:r>
    </w:p>
    <w:p w14:paraId="6C6BFEA0" w14:textId="77777777" w:rsidR="00BA0562" w:rsidRDefault="00BA0562" w:rsidP="00621C09">
      <w:r>
        <w:t># Telnet R2 from R1.</w:t>
      </w:r>
    </w:p>
    <w:p w14:paraId="06143BD6" w14:textId="77777777" w:rsidR="00BA0562" w:rsidRDefault="00BA0562" w:rsidP="006132A9">
      <w:pPr>
        <w:pStyle w:val="TerminalDisplay"/>
      </w:pPr>
      <w:r>
        <w:t>&lt;R1&gt;telnet 10.0.12.2</w:t>
      </w:r>
    </w:p>
    <w:p w14:paraId="51483005" w14:textId="77777777" w:rsidR="00BA0562" w:rsidRDefault="00BA0562" w:rsidP="006132A9">
      <w:pPr>
        <w:pStyle w:val="TerminalDisplay"/>
      </w:pPr>
      <w:r>
        <w:t xml:space="preserve">  Press CTRL_] to quit telnet mode</w:t>
      </w:r>
    </w:p>
    <w:p w14:paraId="59672142" w14:textId="77777777" w:rsidR="00BA0562" w:rsidRDefault="00BA0562" w:rsidP="006132A9">
      <w:pPr>
        <w:pStyle w:val="TerminalDisplay"/>
      </w:pPr>
      <w:r>
        <w:t xml:space="preserve">  Trying 10.0.12.2 ...</w:t>
      </w:r>
    </w:p>
    <w:p w14:paraId="6473BAF7" w14:textId="77777777" w:rsidR="00BA0562" w:rsidRDefault="00BA0562" w:rsidP="006132A9">
      <w:pPr>
        <w:pStyle w:val="TerminalDisplay"/>
      </w:pPr>
      <w:r>
        <w:t xml:space="preserve">  Connected to 10.0.12.2 ...</w:t>
      </w:r>
    </w:p>
    <w:p w14:paraId="46D87557" w14:textId="77777777" w:rsidR="00BA0562" w:rsidRDefault="00BA0562" w:rsidP="006132A9">
      <w:pPr>
        <w:pStyle w:val="TerminalDisplay"/>
      </w:pPr>
    </w:p>
    <w:p w14:paraId="791A5BC0" w14:textId="77777777" w:rsidR="00BA0562" w:rsidRDefault="00BA0562" w:rsidP="006132A9">
      <w:pPr>
        <w:pStyle w:val="TerminalDisplay"/>
      </w:pPr>
      <w:r>
        <w:t>Login authentication</w:t>
      </w:r>
    </w:p>
    <w:p w14:paraId="033ECA17" w14:textId="77777777" w:rsidR="00BA0562" w:rsidRDefault="00BA0562" w:rsidP="006132A9">
      <w:pPr>
        <w:pStyle w:val="TerminalDisplay"/>
      </w:pPr>
    </w:p>
    <w:p w14:paraId="1ADB9938" w14:textId="77777777" w:rsidR="00BA0562" w:rsidRDefault="00BA0562" w:rsidP="006132A9">
      <w:pPr>
        <w:pStyle w:val="TerminalDisplay"/>
      </w:pPr>
    </w:p>
    <w:p w14:paraId="7591AA0C" w14:textId="77777777" w:rsidR="00BA0562" w:rsidRDefault="00BA0562" w:rsidP="006132A9">
      <w:pPr>
        <w:pStyle w:val="TerminalDisplay"/>
      </w:pPr>
      <w:r>
        <w:t>Username:hcia@datacom</w:t>
      </w:r>
    </w:p>
    <w:p w14:paraId="703581BF" w14:textId="77777777" w:rsidR="00BA0562" w:rsidRDefault="00BA0562" w:rsidP="006132A9">
      <w:pPr>
        <w:pStyle w:val="TerminalDisplay"/>
      </w:pPr>
      <w:r>
        <w:t>Password:</w:t>
      </w:r>
    </w:p>
    <w:p w14:paraId="4FBF7219" w14:textId="77777777" w:rsidR="00BA0562" w:rsidRDefault="00BA0562" w:rsidP="006132A9">
      <w:pPr>
        <w:pStyle w:val="TerminalDisplay"/>
      </w:pPr>
      <w:r>
        <w:t>&lt;R2&gt;</w:t>
      </w:r>
    </w:p>
    <w:p w14:paraId="7E8910B4" w14:textId="77777777" w:rsidR="00BA0562" w:rsidRPr="00621C09" w:rsidRDefault="00BA0562" w:rsidP="00621C09">
      <w:pPr>
        <w:pStyle w:val="TerminalDisplay"/>
        <w:shd w:val="clear" w:color="auto" w:fill="auto"/>
        <w:rPr>
          <w:i/>
          <w:iCs/>
        </w:rPr>
      </w:pPr>
      <w:r w:rsidRPr="00621C09">
        <w:rPr>
          <w:i/>
          <w:iCs/>
        </w:rPr>
        <w:t>R1 has logged in to R2.</w:t>
      </w:r>
    </w:p>
    <w:p w14:paraId="6B52D19C" w14:textId="77777777" w:rsidR="00BA0562" w:rsidRDefault="00BA0562" w:rsidP="00621C09">
      <w:r>
        <w:t># Display the online users on R2.</w:t>
      </w:r>
    </w:p>
    <w:p w14:paraId="63403033" w14:textId="77777777" w:rsidR="00BA0562" w:rsidRDefault="00BA0562" w:rsidP="006132A9">
      <w:pPr>
        <w:pStyle w:val="TerminalDisplay"/>
      </w:pPr>
      <w:r>
        <w:t xml:space="preserve">[R2]display users </w:t>
      </w:r>
    </w:p>
    <w:p w14:paraId="30860F56" w14:textId="77777777" w:rsidR="00BA0562" w:rsidRDefault="00BA0562" w:rsidP="006132A9">
      <w:pPr>
        <w:pStyle w:val="TerminalDisplay"/>
      </w:pPr>
      <w:r>
        <w:t xml:space="preserve">  User-Intf     Delay    Type   Network Address     AuthenStatus    AuthorcmdFlag</w:t>
      </w:r>
    </w:p>
    <w:p w14:paraId="220724EB" w14:textId="77777777" w:rsidR="00BA0562" w:rsidRDefault="00BA0562" w:rsidP="006132A9">
      <w:pPr>
        <w:pStyle w:val="TerminalDisplay"/>
      </w:pPr>
      <w:r>
        <w:t xml:space="preserve">  129 VTY 0    00:02:43  </w:t>
      </w:r>
      <w:r w:rsidRPr="006132A9">
        <w:rPr>
          <w:b/>
          <w:bCs/>
        </w:rPr>
        <w:t>TEL</w:t>
      </w:r>
      <w:r>
        <w:t xml:space="preserve">    </w:t>
      </w:r>
      <w:r w:rsidRPr="006132A9">
        <w:rPr>
          <w:b/>
          <w:bCs/>
        </w:rPr>
        <w:t xml:space="preserve">10.0.12.1 </w:t>
      </w:r>
      <w:r>
        <w:t xml:space="preserve">                pass                   </w:t>
      </w:r>
    </w:p>
    <w:p w14:paraId="07201A93" w14:textId="77777777" w:rsidR="00BA0562" w:rsidRPr="006132A9" w:rsidRDefault="00BA0562" w:rsidP="006132A9">
      <w:pPr>
        <w:pStyle w:val="TerminalDisplay"/>
      </w:pPr>
      <w:r w:rsidRPr="006132A9">
        <w:t xml:space="preserve">  Username : hcia@datacom        </w:t>
      </w:r>
    </w:p>
    <w:p w14:paraId="75A82CA6" w14:textId="77777777" w:rsidR="00621C09" w:rsidRDefault="00621C09" w:rsidP="00621C09">
      <w:pPr>
        <w:pStyle w:val="End"/>
      </w:pPr>
      <w:r>
        <w:t>----End</w:t>
      </w:r>
    </w:p>
    <w:p w14:paraId="4FC5E5CC" w14:textId="77777777" w:rsidR="00BA0562" w:rsidRDefault="00BA0562" w:rsidP="00621C09">
      <w:pPr>
        <w:pStyle w:val="3"/>
      </w:pPr>
      <w:bookmarkStart w:id="132" w:name="_Toc38987012"/>
      <w:r>
        <w:t>Verification</w:t>
      </w:r>
      <w:bookmarkEnd w:id="132"/>
    </w:p>
    <w:p w14:paraId="760DA8EF" w14:textId="77777777" w:rsidR="00BA0562" w:rsidRDefault="00BA0562" w:rsidP="00621C09">
      <w:r>
        <w:t>The details are not provided here.</w:t>
      </w:r>
    </w:p>
    <w:p w14:paraId="0516D343" w14:textId="77777777" w:rsidR="00BA0562" w:rsidRDefault="00BA0562" w:rsidP="00621C09">
      <w:pPr>
        <w:pStyle w:val="3"/>
      </w:pPr>
      <w:bookmarkStart w:id="133" w:name="_Toc38987013"/>
      <w:r>
        <w:t>Configuration Reference</w:t>
      </w:r>
      <w:bookmarkEnd w:id="133"/>
    </w:p>
    <w:p w14:paraId="57B35D52" w14:textId="77777777" w:rsidR="00BA0562" w:rsidRDefault="00BA0562" w:rsidP="00621C09">
      <w:r>
        <w:t>Configuration on R1</w:t>
      </w:r>
    </w:p>
    <w:p w14:paraId="17100488" w14:textId="77777777" w:rsidR="00BA0562" w:rsidRDefault="00BA0562" w:rsidP="006132A9">
      <w:pPr>
        <w:pStyle w:val="TerminalDisplay"/>
      </w:pPr>
      <w:r>
        <w:t>#</w:t>
      </w:r>
    </w:p>
    <w:p w14:paraId="5C8AA4E7" w14:textId="77777777" w:rsidR="00BA0562" w:rsidRDefault="00BA0562" w:rsidP="006132A9">
      <w:pPr>
        <w:pStyle w:val="TerminalDisplay"/>
      </w:pPr>
      <w:r>
        <w:t xml:space="preserve"> sysname R1</w:t>
      </w:r>
    </w:p>
    <w:p w14:paraId="4DE52768" w14:textId="77777777" w:rsidR="00BA0562" w:rsidRDefault="00BA0562" w:rsidP="006132A9">
      <w:pPr>
        <w:pStyle w:val="TerminalDisplay"/>
      </w:pPr>
      <w:r>
        <w:t>#</w:t>
      </w:r>
    </w:p>
    <w:p w14:paraId="6B25936D" w14:textId="77777777" w:rsidR="00BA0562" w:rsidRDefault="00BA0562" w:rsidP="006132A9">
      <w:pPr>
        <w:pStyle w:val="TerminalDisplay"/>
      </w:pPr>
      <w:r>
        <w:t>interface GigabitEthernet0/0/3</w:t>
      </w:r>
    </w:p>
    <w:p w14:paraId="1B95A3DA" w14:textId="77777777" w:rsidR="00BA0562" w:rsidRDefault="00BA0562" w:rsidP="006132A9">
      <w:pPr>
        <w:pStyle w:val="TerminalDisplay"/>
      </w:pPr>
      <w:r>
        <w:t xml:space="preserve"> ip address 10.0.12.1 255.255.255.0</w:t>
      </w:r>
    </w:p>
    <w:p w14:paraId="56BBA15C" w14:textId="77777777" w:rsidR="00BA0562" w:rsidRDefault="00BA0562" w:rsidP="006132A9">
      <w:pPr>
        <w:pStyle w:val="TerminalDisplay"/>
      </w:pPr>
      <w:r>
        <w:t>#</w:t>
      </w:r>
    </w:p>
    <w:p w14:paraId="772A24FA" w14:textId="77777777" w:rsidR="00BA0562" w:rsidRPr="00D0187C" w:rsidRDefault="00BA0562" w:rsidP="006132A9">
      <w:pPr>
        <w:pStyle w:val="TerminalDisplay"/>
      </w:pPr>
      <w:r>
        <w:t>return</w:t>
      </w:r>
    </w:p>
    <w:p w14:paraId="26D993DE" w14:textId="77777777" w:rsidR="00BA0562" w:rsidRDefault="00BA0562" w:rsidP="00621C09">
      <w:r>
        <w:t>Configuration on R2</w:t>
      </w:r>
    </w:p>
    <w:p w14:paraId="040A67AC" w14:textId="77777777" w:rsidR="00BA0562" w:rsidRDefault="00BA0562" w:rsidP="006132A9">
      <w:pPr>
        <w:pStyle w:val="TerminalDisplay"/>
      </w:pPr>
      <w:r>
        <w:t>#</w:t>
      </w:r>
    </w:p>
    <w:p w14:paraId="1E37D18E" w14:textId="77777777" w:rsidR="00BA0562" w:rsidRDefault="00BA0562" w:rsidP="006132A9">
      <w:pPr>
        <w:pStyle w:val="TerminalDisplay"/>
      </w:pPr>
      <w:r>
        <w:t xml:space="preserve"> sysname R2</w:t>
      </w:r>
    </w:p>
    <w:p w14:paraId="5E6F0488" w14:textId="77777777" w:rsidR="00BA0562" w:rsidRDefault="00BA0562" w:rsidP="006132A9">
      <w:pPr>
        <w:pStyle w:val="TerminalDisplay"/>
      </w:pPr>
      <w:r>
        <w:t>#</w:t>
      </w:r>
    </w:p>
    <w:p w14:paraId="640DCE57" w14:textId="77777777" w:rsidR="00BA0562" w:rsidRDefault="00BA0562" w:rsidP="006132A9">
      <w:pPr>
        <w:pStyle w:val="TerminalDisplay"/>
      </w:pPr>
      <w:r>
        <w:t>aaa</w:t>
      </w:r>
    </w:p>
    <w:p w14:paraId="00B1BFE4" w14:textId="77777777" w:rsidR="00BA0562" w:rsidRDefault="00BA0562" w:rsidP="006132A9">
      <w:pPr>
        <w:pStyle w:val="TerminalDisplay"/>
      </w:pPr>
      <w:r>
        <w:t xml:space="preserve"> uthentication-scheme datacom</w:t>
      </w:r>
    </w:p>
    <w:p w14:paraId="3E1B50F7" w14:textId="77777777" w:rsidR="00BA0562" w:rsidRDefault="00BA0562" w:rsidP="006132A9">
      <w:pPr>
        <w:pStyle w:val="TerminalDisplay"/>
      </w:pPr>
      <w:r>
        <w:t>authorization-scheme datacom</w:t>
      </w:r>
    </w:p>
    <w:p w14:paraId="38FDE3FB" w14:textId="51D40CD2" w:rsidR="00BA0562" w:rsidRDefault="00BA0562" w:rsidP="006132A9">
      <w:pPr>
        <w:pStyle w:val="TerminalDisplay"/>
      </w:pPr>
      <w:r>
        <w:t xml:space="preserve"> </w:t>
      </w:r>
      <w:r w:rsidR="000D2379">
        <w:t>d</w:t>
      </w:r>
      <w:r>
        <w:t>omain datacom</w:t>
      </w:r>
    </w:p>
    <w:p w14:paraId="7F1FE7BA" w14:textId="77777777" w:rsidR="00BA0562" w:rsidRDefault="00BA0562" w:rsidP="006132A9">
      <w:pPr>
        <w:pStyle w:val="TerminalDisplay"/>
      </w:pPr>
      <w:r>
        <w:t xml:space="preserve">  authentication-scheme datacom</w:t>
      </w:r>
    </w:p>
    <w:p w14:paraId="0609B8B8" w14:textId="77777777" w:rsidR="00BA0562" w:rsidRDefault="00BA0562" w:rsidP="006132A9">
      <w:pPr>
        <w:pStyle w:val="TerminalDisplay"/>
      </w:pPr>
      <w:r>
        <w:lastRenderedPageBreak/>
        <w:t xml:space="preserve">  authorization-scheme datacom            </w:t>
      </w:r>
    </w:p>
    <w:p w14:paraId="3E001EEB" w14:textId="77777777" w:rsidR="00BA0562" w:rsidRDefault="00BA0562" w:rsidP="006132A9">
      <w:pPr>
        <w:pStyle w:val="TerminalDisplay"/>
      </w:pPr>
      <w:r>
        <w:t xml:space="preserve"> local-user hcia@datacom password irreversible-cipher %^%#.}hB'1"=&amp;=:FWx!Ust(3s^_&lt;.[Z}kEc/&gt;==P56gUVU*cE^|]5@|8/O5FC$9A%^%#</w:t>
      </w:r>
    </w:p>
    <w:p w14:paraId="25AF006E" w14:textId="77777777" w:rsidR="00BA0562" w:rsidRDefault="00BA0562" w:rsidP="006132A9">
      <w:pPr>
        <w:pStyle w:val="TerminalDisplay"/>
      </w:pPr>
      <w:r>
        <w:t xml:space="preserve"> local-user hcia@datacom privilege level 3</w:t>
      </w:r>
    </w:p>
    <w:p w14:paraId="45B03462" w14:textId="77777777" w:rsidR="00BA0562" w:rsidRDefault="00BA0562" w:rsidP="006132A9">
      <w:pPr>
        <w:pStyle w:val="TerminalDisplay"/>
      </w:pPr>
      <w:r>
        <w:t xml:space="preserve"> local-user hcia@datacom service-type telnet</w:t>
      </w:r>
    </w:p>
    <w:p w14:paraId="13D664D4" w14:textId="77777777" w:rsidR="00BA0562" w:rsidRDefault="00BA0562" w:rsidP="006132A9">
      <w:pPr>
        <w:pStyle w:val="TerminalDisplay"/>
      </w:pPr>
      <w:r>
        <w:t>#</w:t>
      </w:r>
    </w:p>
    <w:p w14:paraId="22E6C899" w14:textId="77777777" w:rsidR="00BA0562" w:rsidRDefault="00BA0562" w:rsidP="006132A9">
      <w:pPr>
        <w:pStyle w:val="TerminalDisplay"/>
      </w:pPr>
      <w:r>
        <w:t>interface GigabitEthernet0/0/3</w:t>
      </w:r>
    </w:p>
    <w:p w14:paraId="0AAA562C" w14:textId="77777777" w:rsidR="00BA0562" w:rsidRDefault="00BA0562" w:rsidP="006132A9">
      <w:pPr>
        <w:pStyle w:val="TerminalDisplay"/>
      </w:pPr>
      <w:r>
        <w:t xml:space="preserve"> ip address 10.0.12.2 255.255.255.0</w:t>
      </w:r>
    </w:p>
    <w:p w14:paraId="43B89F7D" w14:textId="77777777" w:rsidR="00BA0562" w:rsidRDefault="00BA0562" w:rsidP="006132A9">
      <w:pPr>
        <w:pStyle w:val="TerminalDisplay"/>
      </w:pPr>
      <w:r>
        <w:t>#</w:t>
      </w:r>
    </w:p>
    <w:p w14:paraId="1CCB5F85" w14:textId="77777777" w:rsidR="00BA0562" w:rsidRDefault="00BA0562" w:rsidP="006132A9">
      <w:pPr>
        <w:pStyle w:val="TerminalDisplay"/>
      </w:pPr>
      <w:r>
        <w:t xml:space="preserve"> telnet server enable </w:t>
      </w:r>
    </w:p>
    <w:p w14:paraId="411C3461" w14:textId="77777777" w:rsidR="00BA0562" w:rsidRDefault="00BA0562" w:rsidP="006132A9">
      <w:pPr>
        <w:pStyle w:val="TerminalDisplay"/>
      </w:pPr>
      <w:r>
        <w:t>#</w:t>
      </w:r>
    </w:p>
    <w:p w14:paraId="72123684" w14:textId="77777777" w:rsidR="00BA0562" w:rsidRDefault="00BA0562" w:rsidP="006132A9">
      <w:pPr>
        <w:pStyle w:val="TerminalDisplay"/>
      </w:pPr>
      <w:r>
        <w:t>user-interface vty 0 4</w:t>
      </w:r>
    </w:p>
    <w:p w14:paraId="3FC25885" w14:textId="77777777" w:rsidR="00BA0562" w:rsidRDefault="00BA0562" w:rsidP="006132A9">
      <w:pPr>
        <w:pStyle w:val="TerminalDisplay"/>
      </w:pPr>
      <w:r>
        <w:t xml:space="preserve"> authentication-mode aaa</w:t>
      </w:r>
    </w:p>
    <w:p w14:paraId="1DCAB5D1" w14:textId="77777777" w:rsidR="00BA0562" w:rsidRDefault="00BA0562" w:rsidP="006132A9">
      <w:pPr>
        <w:pStyle w:val="TerminalDisplay"/>
      </w:pPr>
      <w:r>
        <w:t xml:space="preserve"> user privilege level 15</w:t>
      </w:r>
    </w:p>
    <w:p w14:paraId="04ADE20E" w14:textId="77777777" w:rsidR="00BA0562" w:rsidRDefault="00BA0562" w:rsidP="006132A9">
      <w:pPr>
        <w:pStyle w:val="TerminalDisplay"/>
      </w:pPr>
      <w:r>
        <w:t>#</w:t>
      </w:r>
    </w:p>
    <w:p w14:paraId="1DC5DF5F" w14:textId="77777777" w:rsidR="00BA0562" w:rsidRPr="00D0187C" w:rsidRDefault="00BA0562" w:rsidP="006132A9">
      <w:pPr>
        <w:pStyle w:val="TerminalDisplay"/>
      </w:pPr>
      <w:r>
        <w:t>return</w:t>
      </w:r>
    </w:p>
    <w:p w14:paraId="4B170066" w14:textId="77777777" w:rsidR="00BA0562" w:rsidRDefault="00BA0562" w:rsidP="00621C09">
      <w:pPr>
        <w:pStyle w:val="3"/>
      </w:pPr>
      <w:bookmarkStart w:id="134" w:name="_Toc38987014"/>
      <w:r>
        <w:t>Quiz</w:t>
      </w:r>
      <w:bookmarkEnd w:id="134"/>
    </w:p>
    <w:p w14:paraId="4C772E6F" w14:textId="77777777" w:rsidR="00BA0562" w:rsidRDefault="00BA0562" w:rsidP="00621C09">
      <w:r>
        <w:t>The details are not provided here.</w:t>
      </w:r>
    </w:p>
    <w:p w14:paraId="133D28F3" w14:textId="77777777" w:rsidR="00BA0562" w:rsidRDefault="00BA0562" w:rsidP="00621C09">
      <w:pPr>
        <w:pStyle w:val="2"/>
        <w:rPr>
          <w:lang w:eastAsia="zh-CN"/>
        </w:rPr>
      </w:pPr>
      <w:bookmarkStart w:id="135" w:name="_Toc35261168"/>
      <w:bookmarkStart w:id="136" w:name="_Toc38987015"/>
      <w:r>
        <w:t>Lab 3: NAT Configuration</w:t>
      </w:r>
      <w:bookmarkEnd w:id="135"/>
      <w:bookmarkEnd w:id="136"/>
    </w:p>
    <w:p w14:paraId="2C58B6D7" w14:textId="77777777" w:rsidR="00BA0562" w:rsidRDefault="00BA0562" w:rsidP="00621C09">
      <w:pPr>
        <w:pStyle w:val="3"/>
        <w:rPr>
          <w:lang w:eastAsia="en-US"/>
        </w:rPr>
      </w:pPr>
      <w:bookmarkStart w:id="137" w:name="_Toc38987016"/>
      <w:r>
        <w:t>Introduction</w:t>
      </w:r>
      <w:bookmarkEnd w:id="137"/>
    </w:p>
    <w:p w14:paraId="626B114C" w14:textId="77777777" w:rsidR="00BA0562" w:rsidRDefault="00BA0562" w:rsidP="00621C09">
      <w:pPr>
        <w:pStyle w:val="40"/>
        <w:rPr>
          <w:rFonts w:hint="default"/>
        </w:rPr>
      </w:pPr>
      <w:bookmarkStart w:id="138" w:name="_Toc38987017"/>
      <w:r>
        <w:t>About This Lab</w:t>
      </w:r>
      <w:bookmarkEnd w:id="138"/>
    </w:p>
    <w:p w14:paraId="40837D7B" w14:textId="77777777" w:rsidR="00BA0562" w:rsidRDefault="00BA0562" w:rsidP="00621C09">
      <w:r>
        <w:t>Network Address Translation (NAT) translates the IP address in an IP packet header to another IP address. As a transitional plan, NAT enables address reuse to alleviate the IPv4 address shortage. In addition to solving the problem of IP address shortage, NAT provides the following advantages:</w:t>
      </w:r>
    </w:p>
    <w:p w14:paraId="0F71AE9B" w14:textId="77777777" w:rsidR="00BA0562" w:rsidRDefault="00BA0562" w:rsidP="00621C09">
      <w:pPr>
        <w:pStyle w:val="ItemList"/>
      </w:pPr>
      <w:r>
        <w:t>Protects private networks against external attacks.</w:t>
      </w:r>
    </w:p>
    <w:p w14:paraId="17441866" w14:textId="77777777" w:rsidR="00BA0562" w:rsidRDefault="00BA0562" w:rsidP="00621C09">
      <w:pPr>
        <w:pStyle w:val="ItemList"/>
      </w:pPr>
      <w:r>
        <w:t>Enables and controls the communication between private and public networks.</w:t>
      </w:r>
    </w:p>
    <w:p w14:paraId="2A68BB5A" w14:textId="77777777" w:rsidR="00BA0562" w:rsidRPr="00C82248" w:rsidRDefault="00BA0562" w:rsidP="00621C09">
      <w:pPr>
        <w:pStyle w:val="ItemListText"/>
      </w:pPr>
      <w:r>
        <w:t>In this lab activity, you will configure NAT to understand its principle.</w:t>
      </w:r>
    </w:p>
    <w:p w14:paraId="0EE82B50" w14:textId="77777777" w:rsidR="00BA0562" w:rsidRDefault="00BA0562" w:rsidP="00621C09">
      <w:pPr>
        <w:pStyle w:val="40"/>
        <w:rPr>
          <w:rFonts w:hint="default"/>
        </w:rPr>
      </w:pPr>
      <w:bookmarkStart w:id="139" w:name="_Toc38987018"/>
      <w:r>
        <w:t>Objectives</w:t>
      </w:r>
      <w:bookmarkEnd w:id="139"/>
    </w:p>
    <w:p w14:paraId="7BD257B4" w14:textId="77777777" w:rsidR="00BA0562" w:rsidRPr="0000387B" w:rsidRDefault="00BA0562" w:rsidP="00621C09">
      <w:r>
        <w:t>Upon completion of this task, you will be able to:</w:t>
      </w:r>
    </w:p>
    <w:p w14:paraId="4F7B84B5" w14:textId="77777777" w:rsidR="00BA0562" w:rsidRDefault="00BA0562" w:rsidP="00621C09">
      <w:pPr>
        <w:pStyle w:val="ItemList"/>
      </w:pPr>
      <w:r>
        <w:t>Learn how to configure dynamic NAT</w:t>
      </w:r>
    </w:p>
    <w:p w14:paraId="509EF862" w14:textId="77777777" w:rsidR="00BA0562" w:rsidRDefault="00BA0562" w:rsidP="00621C09">
      <w:pPr>
        <w:pStyle w:val="ItemList"/>
      </w:pPr>
      <w:r>
        <w:t>Learn how to configure Easy IP</w:t>
      </w:r>
    </w:p>
    <w:p w14:paraId="7DAB9F44" w14:textId="77777777" w:rsidR="00BA0562" w:rsidRDefault="00BA0562" w:rsidP="00621C09">
      <w:pPr>
        <w:pStyle w:val="ItemList"/>
      </w:pPr>
      <w:r>
        <w:t>Learn how to configure NAT server</w:t>
      </w:r>
    </w:p>
    <w:p w14:paraId="3C09E179" w14:textId="77777777" w:rsidR="00BA0562" w:rsidRDefault="00BA0562" w:rsidP="00621C09">
      <w:pPr>
        <w:pStyle w:val="40"/>
        <w:rPr>
          <w:rFonts w:hint="default"/>
        </w:rPr>
      </w:pPr>
      <w:bookmarkStart w:id="140" w:name="_Toc38987019"/>
      <w:r>
        <w:t>Networking Topology</w:t>
      </w:r>
      <w:bookmarkEnd w:id="140"/>
    </w:p>
    <w:p w14:paraId="621BBCD7" w14:textId="77777777" w:rsidR="00BA0562" w:rsidRDefault="00BA0562" w:rsidP="00621C09">
      <w:r>
        <w:t xml:space="preserve">Due to the shortage of IPv4 addresses, enterprises usually use private IPv4 addresses. However, enterprise network users often need to access the public </w:t>
      </w:r>
      <w:r>
        <w:lastRenderedPageBreak/>
        <w:t>network and provide services for external users. In this case, you need to configure NAT to meet these requirements.</w:t>
      </w:r>
    </w:p>
    <w:p w14:paraId="5D2874CC" w14:textId="77777777" w:rsidR="00BA0562" w:rsidRDefault="00BA0562" w:rsidP="002075CB">
      <w:pPr>
        <w:pStyle w:val="ItemStep"/>
        <w:outlineLvl w:val="9"/>
      </w:pPr>
      <w:r>
        <w:t>The network between R1 and R2 is an intranet and uses private IPv4 addresses.</w:t>
      </w:r>
    </w:p>
    <w:p w14:paraId="74159723" w14:textId="77777777" w:rsidR="00BA0562" w:rsidRDefault="00BA0562" w:rsidP="002075CB">
      <w:pPr>
        <w:pStyle w:val="ItemStep"/>
        <w:outlineLvl w:val="9"/>
      </w:pPr>
      <w:r>
        <w:t>R1 functions as the client, and R2 functions as the gateway of R1 and the egress router connected to the public network.</w:t>
      </w:r>
    </w:p>
    <w:p w14:paraId="7B542288" w14:textId="77777777" w:rsidR="00BA0562" w:rsidRDefault="00BA0562" w:rsidP="002075CB">
      <w:pPr>
        <w:pStyle w:val="ItemStep"/>
        <w:outlineLvl w:val="9"/>
      </w:pPr>
      <w:r>
        <w:t>R3 simulates the public network.</w:t>
      </w:r>
    </w:p>
    <w:p w14:paraId="65BDAF51" w14:textId="77777777" w:rsidR="00BA0562" w:rsidRDefault="00BA0562" w:rsidP="002075CB">
      <w:pPr>
        <w:pStyle w:val="FigureDescription"/>
        <w:outlineLvl w:val="9"/>
      </w:pPr>
      <w:r>
        <w:t>Lab topology for NAT configuration</w:t>
      </w:r>
    </w:p>
    <w:p w14:paraId="38FBB6A1" w14:textId="77777777" w:rsidR="00BA0562" w:rsidRDefault="00A5717F" w:rsidP="00376945">
      <w:pPr>
        <w:jc w:val="center"/>
        <w:rPr>
          <w:noProof/>
          <w:lang w:bidi="ne-NP"/>
        </w:rPr>
      </w:pPr>
      <w:r w:rsidRPr="00A023CC">
        <w:rPr>
          <w:noProof/>
        </w:rPr>
        <w:drawing>
          <wp:inline distT="0" distB="0" distL="0" distR="0" wp14:anchorId="1EFA5D62" wp14:editId="05DD3599">
            <wp:extent cx="4857115" cy="1594485"/>
            <wp:effectExtent l="0" t="0" r="635" b="5715"/>
            <wp:docPr id="24"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857115" cy="1594485"/>
                    </a:xfrm>
                    <a:prstGeom prst="rect">
                      <a:avLst/>
                    </a:prstGeom>
                    <a:noFill/>
                    <a:ln>
                      <a:noFill/>
                    </a:ln>
                  </pic:spPr>
                </pic:pic>
              </a:graphicData>
            </a:graphic>
          </wp:inline>
        </w:drawing>
      </w:r>
    </w:p>
    <w:p w14:paraId="2B9A1029" w14:textId="77777777" w:rsidR="00621C09" w:rsidRDefault="00621C09" w:rsidP="00621C09"/>
    <w:p w14:paraId="506ACE49" w14:textId="77777777" w:rsidR="00BA0562" w:rsidRDefault="00BA0562" w:rsidP="00621C09">
      <w:pPr>
        <w:pStyle w:val="3"/>
      </w:pPr>
      <w:bookmarkStart w:id="141" w:name="_Toc38987020"/>
      <w:r>
        <w:t>Lab Configuration</w:t>
      </w:r>
      <w:bookmarkEnd w:id="141"/>
    </w:p>
    <w:p w14:paraId="2C7894BF" w14:textId="77777777" w:rsidR="00BA0562" w:rsidRDefault="00BA0562" w:rsidP="00621C09">
      <w:pPr>
        <w:pStyle w:val="40"/>
        <w:rPr>
          <w:rFonts w:hint="default"/>
        </w:rPr>
      </w:pPr>
      <w:bookmarkStart w:id="142" w:name="_Toc38987021"/>
      <w:r>
        <w:t>Configuration Roadmap</w:t>
      </w:r>
      <w:bookmarkEnd w:id="142"/>
    </w:p>
    <w:p w14:paraId="28EF2F24" w14:textId="77777777" w:rsidR="00BA0562" w:rsidRDefault="00BA0562" w:rsidP="002075CB">
      <w:pPr>
        <w:pStyle w:val="ItemStep"/>
        <w:outlineLvl w:val="9"/>
      </w:pPr>
      <w:r>
        <w:t>Configure dynamic NAT.</w:t>
      </w:r>
    </w:p>
    <w:p w14:paraId="7AF0440D" w14:textId="77777777" w:rsidR="00BA0562" w:rsidRDefault="00BA0562" w:rsidP="002075CB">
      <w:pPr>
        <w:pStyle w:val="ItemStep"/>
        <w:outlineLvl w:val="9"/>
      </w:pPr>
      <w:r>
        <w:t>Configure Easy IP.</w:t>
      </w:r>
    </w:p>
    <w:p w14:paraId="6E6FADF7" w14:textId="77777777" w:rsidR="00BA0562" w:rsidRPr="008B605D" w:rsidRDefault="00BA0562" w:rsidP="002075CB">
      <w:pPr>
        <w:pStyle w:val="ItemStep"/>
        <w:outlineLvl w:val="9"/>
      </w:pPr>
      <w:r>
        <w:t>Configure NAT server.</w:t>
      </w:r>
    </w:p>
    <w:p w14:paraId="4D71D7B0" w14:textId="77777777" w:rsidR="00BA0562" w:rsidRDefault="00BA0562" w:rsidP="00621C09">
      <w:pPr>
        <w:pStyle w:val="40"/>
        <w:rPr>
          <w:rFonts w:hint="default"/>
        </w:rPr>
      </w:pPr>
      <w:bookmarkStart w:id="143" w:name="_Toc38987022"/>
      <w:r>
        <w:t>Configuration Procedure</w:t>
      </w:r>
      <w:bookmarkEnd w:id="143"/>
    </w:p>
    <w:p w14:paraId="236C57A0" w14:textId="77777777" w:rsidR="00BA0562" w:rsidRDefault="00BA0562" w:rsidP="002075CB">
      <w:pPr>
        <w:pStyle w:val="Step"/>
        <w:outlineLvl w:val="9"/>
      </w:pPr>
      <w:r>
        <w:t>Complete basic configurations.</w:t>
      </w:r>
    </w:p>
    <w:p w14:paraId="0E6A630E" w14:textId="77777777" w:rsidR="00BA0562" w:rsidRDefault="00BA0562" w:rsidP="00621C09">
      <w:r>
        <w:t># Configure IP addresses and routes.</w:t>
      </w:r>
    </w:p>
    <w:p w14:paraId="2266BFF8" w14:textId="77777777" w:rsidR="00BA0562" w:rsidRDefault="00BA0562" w:rsidP="006132A9">
      <w:pPr>
        <w:pStyle w:val="TerminalDisplay"/>
      </w:pPr>
      <w:r>
        <w:t>[R1]interface GigabitEthernet 0/0/3</w:t>
      </w:r>
    </w:p>
    <w:p w14:paraId="5ADF4331" w14:textId="77777777" w:rsidR="00BA0562" w:rsidRDefault="00BA0562" w:rsidP="006132A9">
      <w:pPr>
        <w:pStyle w:val="TerminalDisplay"/>
      </w:pPr>
      <w:r>
        <w:t>[R1-GigabitEthernet0/0/3]ip address 192.168.1.1 24</w:t>
      </w:r>
    </w:p>
    <w:p w14:paraId="42218E2F" w14:textId="77777777" w:rsidR="00BA0562" w:rsidRDefault="00BA0562" w:rsidP="006132A9">
      <w:pPr>
        <w:pStyle w:val="TerminalDisplay"/>
      </w:pPr>
      <w:r>
        <w:t>[R1-GigabitEthernet0/0/3]quit</w:t>
      </w:r>
    </w:p>
    <w:p w14:paraId="1C5883AF" w14:textId="77777777" w:rsidR="00BA0562" w:rsidRDefault="00BA0562" w:rsidP="006132A9">
      <w:pPr>
        <w:pStyle w:val="TerminalDisplay"/>
      </w:pPr>
      <w:r>
        <w:t>[R1]ip route-static 0.0.0.0 0 192.168.1.254</w:t>
      </w:r>
    </w:p>
    <w:p w14:paraId="0AC0858D" w14:textId="77777777" w:rsidR="00BA0562" w:rsidRDefault="00BA0562" w:rsidP="00376945">
      <w:r>
        <w:t xml:space="preserve"> </w:t>
      </w:r>
    </w:p>
    <w:p w14:paraId="16D035D0" w14:textId="77777777" w:rsidR="00BA0562" w:rsidRDefault="00BA0562" w:rsidP="006132A9">
      <w:pPr>
        <w:pStyle w:val="TerminalDisplay"/>
      </w:pPr>
      <w:r>
        <w:t>[R2]interface GigabitEthernet 0/0/3</w:t>
      </w:r>
    </w:p>
    <w:p w14:paraId="4CAD19E5" w14:textId="77777777" w:rsidR="00BA0562" w:rsidRDefault="00BA0562" w:rsidP="006132A9">
      <w:pPr>
        <w:pStyle w:val="TerminalDisplay"/>
      </w:pPr>
      <w:r>
        <w:t>[R2-GigabitEthernet0/0/3]ip address 192.168.1.254 24</w:t>
      </w:r>
    </w:p>
    <w:p w14:paraId="27C73BE9" w14:textId="77777777" w:rsidR="00BA0562" w:rsidRDefault="00BA0562" w:rsidP="006132A9">
      <w:pPr>
        <w:pStyle w:val="TerminalDisplay"/>
      </w:pPr>
      <w:r>
        <w:t>[R2-GigabitEthernet0/0/3]quit</w:t>
      </w:r>
    </w:p>
    <w:p w14:paraId="21522BB1" w14:textId="77777777" w:rsidR="00BA0562" w:rsidRDefault="00BA0562" w:rsidP="006132A9">
      <w:pPr>
        <w:pStyle w:val="TerminalDisplay"/>
      </w:pPr>
      <w:r>
        <w:t xml:space="preserve">[R2]interface GigabitEthernet 0/0/4 </w:t>
      </w:r>
    </w:p>
    <w:p w14:paraId="6862FB2B" w14:textId="77777777" w:rsidR="00BA0562" w:rsidRDefault="00BA0562" w:rsidP="006132A9">
      <w:pPr>
        <w:pStyle w:val="TerminalDisplay"/>
      </w:pPr>
      <w:r>
        <w:t>[R2-GigabitEthernet0/0/4]ip address 1.2.3.4 24</w:t>
      </w:r>
    </w:p>
    <w:p w14:paraId="384A809B" w14:textId="77777777" w:rsidR="00BA0562" w:rsidRDefault="00BA0562" w:rsidP="006132A9">
      <w:pPr>
        <w:pStyle w:val="TerminalDisplay"/>
      </w:pPr>
      <w:r>
        <w:t>[R2-GigabitEthernet0/0/4]quit</w:t>
      </w:r>
    </w:p>
    <w:p w14:paraId="1D3487F0" w14:textId="77777777" w:rsidR="00BA0562" w:rsidRDefault="00BA0562" w:rsidP="006132A9">
      <w:pPr>
        <w:pStyle w:val="TerminalDisplay"/>
      </w:pPr>
      <w:r>
        <w:t>[R2]ip route-static 0.0.0.0 0 1.2.3.254</w:t>
      </w:r>
    </w:p>
    <w:p w14:paraId="034FBC90" w14:textId="77777777" w:rsidR="00BA0562" w:rsidRDefault="00BA0562" w:rsidP="00376945"/>
    <w:p w14:paraId="25018089" w14:textId="77777777" w:rsidR="00BA0562" w:rsidRDefault="00BA0562" w:rsidP="006132A9">
      <w:pPr>
        <w:pStyle w:val="TerminalDisplay"/>
      </w:pPr>
      <w:r>
        <w:t>[R3]interface GigabitEthernet 0/0/3</w:t>
      </w:r>
    </w:p>
    <w:p w14:paraId="45ACBF4B" w14:textId="77777777" w:rsidR="00BA0562" w:rsidRDefault="00BA0562" w:rsidP="006132A9">
      <w:pPr>
        <w:pStyle w:val="TerminalDisplay"/>
      </w:pPr>
      <w:r>
        <w:t>[R3-GigabitEthernet0/0/3]ip address 1.2.3.254 24</w:t>
      </w:r>
    </w:p>
    <w:p w14:paraId="0F338195" w14:textId="77777777" w:rsidR="00BA0562" w:rsidRDefault="00BA0562" w:rsidP="00621C09">
      <w:r>
        <w:t># Configure the Telnet function on R1 and R3 for subsequent verification.</w:t>
      </w:r>
    </w:p>
    <w:p w14:paraId="45FEE2BB" w14:textId="77777777" w:rsidR="00BA0562" w:rsidRDefault="00BA0562" w:rsidP="006132A9">
      <w:pPr>
        <w:pStyle w:val="TerminalDisplay"/>
      </w:pPr>
      <w:r>
        <w:t>[R1]user-interface vty 0 4</w:t>
      </w:r>
    </w:p>
    <w:p w14:paraId="5E4D0336" w14:textId="77777777" w:rsidR="00BA0562" w:rsidRDefault="00BA0562" w:rsidP="006132A9">
      <w:pPr>
        <w:pStyle w:val="TerminalDisplay"/>
      </w:pPr>
      <w:r>
        <w:t xml:space="preserve">[R1-ui-vty0-4]authentication-mode aaa </w:t>
      </w:r>
    </w:p>
    <w:p w14:paraId="4B81224E" w14:textId="77777777" w:rsidR="00BA0562" w:rsidRDefault="00BA0562" w:rsidP="006132A9">
      <w:pPr>
        <w:pStyle w:val="TerminalDisplay"/>
      </w:pPr>
      <w:r>
        <w:t>[R1-ui-vty0-4]quit</w:t>
      </w:r>
    </w:p>
    <w:p w14:paraId="340DF58F" w14:textId="77777777" w:rsidR="00BA0562" w:rsidRDefault="00BA0562" w:rsidP="006132A9">
      <w:pPr>
        <w:pStyle w:val="TerminalDisplay"/>
      </w:pPr>
      <w:r>
        <w:t>[R1]aaa</w:t>
      </w:r>
    </w:p>
    <w:p w14:paraId="16924605" w14:textId="77777777" w:rsidR="00BA0562" w:rsidRDefault="00BA0562" w:rsidP="006132A9">
      <w:pPr>
        <w:pStyle w:val="TerminalDisplay"/>
      </w:pPr>
      <w:r>
        <w:t xml:space="preserve">[R1-aaa]local-user test password irreversible-cipher Huawei@123 </w:t>
      </w:r>
    </w:p>
    <w:p w14:paraId="0494E3D8" w14:textId="77777777" w:rsidR="00BA0562" w:rsidRDefault="00BA0562" w:rsidP="006132A9">
      <w:pPr>
        <w:pStyle w:val="TerminalDisplay"/>
      </w:pPr>
      <w:r>
        <w:t>Info: Add a new user.</w:t>
      </w:r>
    </w:p>
    <w:p w14:paraId="5EF58785" w14:textId="77777777" w:rsidR="00BA0562" w:rsidRDefault="00BA0562" w:rsidP="006132A9">
      <w:pPr>
        <w:pStyle w:val="TerminalDisplay"/>
      </w:pPr>
      <w:r>
        <w:t xml:space="preserve">[R1-aaa]local-user test service-type telnet </w:t>
      </w:r>
    </w:p>
    <w:p w14:paraId="0C5CE00C" w14:textId="77777777" w:rsidR="00BA0562" w:rsidRDefault="00BA0562" w:rsidP="006132A9">
      <w:pPr>
        <w:pStyle w:val="TerminalDisplay"/>
      </w:pPr>
      <w:r>
        <w:t>[R1-aaa]local-user test privilege level 15</w:t>
      </w:r>
    </w:p>
    <w:p w14:paraId="620BE0F5" w14:textId="77777777" w:rsidR="00BA0562" w:rsidRDefault="00BA0562" w:rsidP="00376945"/>
    <w:p w14:paraId="7CC20479" w14:textId="77777777" w:rsidR="00BA0562" w:rsidRDefault="00BA0562" w:rsidP="006132A9">
      <w:pPr>
        <w:pStyle w:val="TerminalDisplay"/>
      </w:pPr>
      <w:r>
        <w:t>[R3]user-interface vty 0 4</w:t>
      </w:r>
    </w:p>
    <w:p w14:paraId="3A327E42" w14:textId="77777777" w:rsidR="00BA0562" w:rsidRDefault="00BA0562" w:rsidP="006132A9">
      <w:pPr>
        <w:pStyle w:val="TerminalDisplay"/>
      </w:pPr>
      <w:r>
        <w:t xml:space="preserve">[R3-ui-vty0-4]authentication-mode aaa </w:t>
      </w:r>
    </w:p>
    <w:p w14:paraId="3E227DD2" w14:textId="77777777" w:rsidR="00BA0562" w:rsidRDefault="00BA0562" w:rsidP="006132A9">
      <w:pPr>
        <w:pStyle w:val="TerminalDisplay"/>
      </w:pPr>
      <w:r>
        <w:t>[R3-ui-vty0-4]quit</w:t>
      </w:r>
    </w:p>
    <w:p w14:paraId="4C41C4F1" w14:textId="77777777" w:rsidR="00BA0562" w:rsidRDefault="00BA0562" w:rsidP="006132A9">
      <w:pPr>
        <w:pStyle w:val="TerminalDisplay"/>
      </w:pPr>
      <w:r>
        <w:t>[R3]aaa</w:t>
      </w:r>
    </w:p>
    <w:p w14:paraId="122D41B9" w14:textId="77777777" w:rsidR="00BA0562" w:rsidRDefault="00BA0562" w:rsidP="006132A9">
      <w:pPr>
        <w:pStyle w:val="TerminalDisplay"/>
      </w:pPr>
      <w:r>
        <w:t>[R3-aaa]local-user test password irreversible-cipher Huawei@123</w:t>
      </w:r>
    </w:p>
    <w:p w14:paraId="6D3F0675" w14:textId="77777777" w:rsidR="00BA0562" w:rsidRDefault="00BA0562" w:rsidP="006132A9">
      <w:pPr>
        <w:pStyle w:val="TerminalDisplay"/>
      </w:pPr>
      <w:r>
        <w:t>Info: Add a new user.</w:t>
      </w:r>
    </w:p>
    <w:p w14:paraId="25E7B5CF" w14:textId="77777777" w:rsidR="00BA0562" w:rsidRDefault="00BA0562" w:rsidP="006132A9">
      <w:pPr>
        <w:pStyle w:val="TerminalDisplay"/>
      </w:pPr>
      <w:r>
        <w:t xml:space="preserve">[R3-aaa]local-user test service-type telnet </w:t>
      </w:r>
    </w:p>
    <w:p w14:paraId="4536910D" w14:textId="77777777" w:rsidR="00BA0562" w:rsidRDefault="00BA0562" w:rsidP="006132A9">
      <w:pPr>
        <w:pStyle w:val="TerminalDisplay"/>
      </w:pPr>
      <w:r>
        <w:t>[R3-aaa]local-user test privilege level 15</w:t>
      </w:r>
    </w:p>
    <w:p w14:paraId="59678B2B" w14:textId="77777777" w:rsidR="00BA0562" w:rsidRDefault="00BA0562" w:rsidP="006132A9">
      <w:pPr>
        <w:pStyle w:val="TerminalDisplay"/>
      </w:pPr>
      <w:r>
        <w:t>[R3-aaa]quit</w:t>
      </w:r>
    </w:p>
    <w:p w14:paraId="7452DC97" w14:textId="77777777" w:rsidR="00BA0562" w:rsidRDefault="00BA0562" w:rsidP="00621C09">
      <w:r>
        <w:t># Test connectivity.</w:t>
      </w:r>
    </w:p>
    <w:p w14:paraId="29E5833E" w14:textId="77777777" w:rsidR="00BA0562" w:rsidRDefault="00BA0562" w:rsidP="006132A9">
      <w:pPr>
        <w:pStyle w:val="TerminalDisplay"/>
      </w:pPr>
      <w:r>
        <w:t xml:space="preserve">[R1]ping 1.2.3.254 </w:t>
      </w:r>
    </w:p>
    <w:p w14:paraId="64E8BB10" w14:textId="77777777" w:rsidR="00BA0562" w:rsidRDefault="00BA0562" w:rsidP="006132A9">
      <w:pPr>
        <w:pStyle w:val="TerminalDisplay"/>
      </w:pPr>
      <w:r>
        <w:t xml:space="preserve">  PING 1.2.3.254: 56  data bytes, press CTRL_C to break</w:t>
      </w:r>
    </w:p>
    <w:p w14:paraId="4F5D30F9" w14:textId="77777777" w:rsidR="00BA0562" w:rsidRDefault="00BA0562" w:rsidP="006132A9">
      <w:pPr>
        <w:pStyle w:val="TerminalDisplay"/>
      </w:pPr>
      <w:r>
        <w:t xml:space="preserve">    Request time out</w:t>
      </w:r>
    </w:p>
    <w:p w14:paraId="452CAA55" w14:textId="77777777" w:rsidR="00BA0562" w:rsidRDefault="00BA0562" w:rsidP="006132A9">
      <w:pPr>
        <w:pStyle w:val="TerminalDisplay"/>
      </w:pPr>
      <w:r>
        <w:t xml:space="preserve">    Request time out</w:t>
      </w:r>
    </w:p>
    <w:p w14:paraId="5D8F4B9B" w14:textId="77777777" w:rsidR="00BA0562" w:rsidRDefault="00BA0562" w:rsidP="006132A9">
      <w:pPr>
        <w:pStyle w:val="TerminalDisplay"/>
      </w:pPr>
      <w:r>
        <w:t xml:space="preserve">    Request time out</w:t>
      </w:r>
    </w:p>
    <w:p w14:paraId="5D545325" w14:textId="77777777" w:rsidR="00BA0562" w:rsidRDefault="00BA0562" w:rsidP="006132A9">
      <w:pPr>
        <w:pStyle w:val="TerminalDisplay"/>
      </w:pPr>
      <w:r>
        <w:t xml:space="preserve">    Request time out</w:t>
      </w:r>
    </w:p>
    <w:p w14:paraId="0706AA7B" w14:textId="77777777" w:rsidR="00BA0562" w:rsidRDefault="00BA0562" w:rsidP="006132A9">
      <w:pPr>
        <w:pStyle w:val="TerminalDisplay"/>
      </w:pPr>
      <w:r>
        <w:t xml:space="preserve">    Request time out</w:t>
      </w:r>
    </w:p>
    <w:p w14:paraId="25C6E3B6" w14:textId="77777777" w:rsidR="00BA0562" w:rsidRDefault="00BA0562" w:rsidP="006132A9">
      <w:pPr>
        <w:pStyle w:val="TerminalDisplay"/>
      </w:pPr>
    </w:p>
    <w:p w14:paraId="5A1A8B57" w14:textId="77777777" w:rsidR="00BA0562" w:rsidRDefault="00BA0562" w:rsidP="006132A9">
      <w:pPr>
        <w:pStyle w:val="TerminalDisplay"/>
      </w:pPr>
      <w:r>
        <w:t xml:space="preserve">  --- 1.2.3.254 ping statistics ---</w:t>
      </w:r>
    </w:p>
    <w:p w14:paraId="47607AB9" w14:textId="77777777" w:rsidR="00BA0562" w:rsidRDefault="00BA0562" w:rsidP="006132A9">
      <w:pPr>
        <w:pStyle w:val="TerminalDisplay"/>
      </w:pPr>
      <w:r>
        <w:t xml:space="preserve">    5 packet(s) transmitted</w:t>
      </w:r>
    </w:p>
    <w:p w14:paraId="5B50D72F" w14:textId="77777777" w:rsidR="00BA0562" w:rsidRDefault="00BA0562" w:rsidP="006132A9">
      <w:pPr>
        <w:pStyle w:val="TerminalDisplay"/>
      </w:pPr>
      <w:r>
        <w:t xml:space="preserve">    0 packet(s) received</w:t>
      </w:r>
    </w:p>
    <w:p w14:paraId="475C06F5" w14:textId="77777777" w:rsidR="00BA0562" w:rsidRDefault="00BA0562" w:rsidP="006132A9">
      <w:pPr>
        <w:pStyle w:val="TerminalDisplay"/>
      </w:pPr>
      <w:r>
        <w:t>100.00% packet loss</w:t>
      </w:r>
    </w:p>
    <w:p w14:paraId="3083B986" w14:textId="77777777" w:rsidR="00BA0562" w:rsidRDefault="00BA0562" w:rsidP="00376945"/>
    <w:p w14:paraId="48711F53" w14:textId="77777777" w:rsidR="00BA0562" w:rsidRDefault="00BA0562" w:rsidP="006132A9">
      <w:pPr>
        <w:pStyle w:val="TerminalDisplay"/>
      </w:pPr>
      <w:r>
        <w:t>[R2]ping 1.2.3.254</w:t>
      </w:r>
    </w:p>
    <w:p w14:paraId="36CB7E3B" w14:textId="77777777" w:rsidR="00BA0562" w:rsidRDefault="00BA0562" w:rsidP="006132A9">
      <w:pPr>
        <w:pStyle w:val="TerminalDisplay"/>
      </w:pPr>
      <w:r>
        <w:t xml:space="preserve">  PING 1.2.3.254: 56  data bytes, press CTRL_C to break</w:t>
      </w:r>
    </w:p>
    <w:p w14:paraId="37B6776C" w14:textId="77777777" w:rsidR="00BA0562" w:rsidRDefault="00BA0562" w:rsidP="006132A9">
      <w:pPr>
        <w:pStyle w:val="TerminalDisplay"/>
      </w:pPr>
      <w:r>
        <w:t xml:space="preserve">    Reply from 1.2.3.254: bytes=56 Sequence=1 ttl=255 time=40 ms</w:t>
      </w:r>
    </w:p>
    <w:p w14:paraId="6E1049D7" w14:textId="77777777" w:rsidR="00BA0562" w:rsidRDefault="00BA0562" w:rsidP="006132A9">
      <w:pPr>
        <w:pStyle w:val="TerminalDisplay"/>
      </w:pPr>
      <w:r>
        <w:t xml:space="preserve">    Reply from 1.2.3.254: bytes=56 Sequence=2 ttl=255 time=20 ms</w:t>
      </w:r>
    </w:p>
    <w:p w14:paraId="01EDB49F" w14:textId="77777777" w:rsidR="00BA0562" w:rsidRDefault="00BA0562" w:rsidP="006132A9">
      <w:pPr>
        <w:pStyle w:val="TerminalDisplay"/>
      </w:pPr>
      <w:r>
        <w:t xml:space="preserve">    Reply from 1.2.3.254: bytes=56 Sequence=3 ttl=255 time=20 ms</w:t>
      </w:r>
    </w:p>
    <w:p w14:paraId="1736E073" w14:textId="77777777" w:rsidR="00BA0562" w:rsidRDefault="00BA0562" w:rsidP="006132A9">
      <w:pPr>
        <w:pStyle w:val="TerminalDisplay"/>
      </w:pPr>
      <w:r>
        <w:t xml:space="preserve">    Reply from 1.2.3.254: bytes=56 Sequence=4 ttl=255 time=20 ms</w:t>
      </w:r>
    </w:p>
    <w:p w14:paraId="2F4D6775" w14:textId="77777777" w:rsidR="00BA0562" w:rsidRDefault="00BA0562" w:rsidP="006132A9">
      <w:pPr>
        <w:pStyle w:val="TerminalDisplay"/>
      </w:pPr>
      <w:r>
        <w:t xml:space="preserve">    Reply from 1.2.3.254: bytes=56 Sequence=5 ttl=255 time=20 ms</w:t>
      </w:r>
    </w:p>
    <w:p w14:paraId="4786CF84" w14:textId="77777777" w:rsidR="00BA0562" w:rsidRDefault="00BA0562" w:rsidP="006132A9">
      <w:pPr>
        <w:pStyle w:val="TerminalDisplay"/>
      </w:pPr>
    </w:p>
    <w:p w14:paraId="19D3D6E5" w14:textId="77777777" w:rsidR="00BA0562" w:rsidRDefault="00BA0562" w:rsidP="006132A9">
      <w:pPr>
        <w:pStyle w:val="TerminalDisplay"/>
      </w:pPr>
      <w:r>
        <w:t xml:space="preserve">  --- 1.2.3.254 ping statistics ---</w:t>
      </w:r>
    </w:p>
    <w:p w14:paraId="6EE7BDCB" w14:textId="77777777" w:rsidR="00BA0562" w:rsidRDefault="00BA0562" w:rsidP="006132A9">
      <w:pPr>
        <w:pStyle w:val="TerminalDisplay"/>
      </w:pPr>
      <w:r>
        <w:t xml:space="preserve">    5 packet(s) transmitted</w:t>
      </w:r>
    </w:p>
    <w:p w14:paraId="4B691433" w14:textId="77777777" w:rsidR="00BA0562" w:rsidRDefault="00BA0562" w:rsidP="006132A9">
      <w:pPr>
        <w:pStyle w:val="TerminalDisplay"/>
      </w:pPr>
      <w:r>
        <w:t xml:space="preserve">    5 packet(s) received</w:t>
      </w:r>
    </w:p>
    <w:p w14:paraId="1938C152" w14:textId="77777777" w:rsidR="00BA0562" w:rsidRDefault="00BA0562" w:rsidP="006132A9">
      <w:pPr>
        <w:pStyle w:val="TerminalDisplay"/>
      </w:pPr>
      <w:r>
        <w:t xml:space="preserve">    0.00% packet loss</w:t>
      </w:r>
    </w:p>
    <w:p w14:paraId="315D23A2" w14:textId="77777777" w:rsidR="00BA0562" w:rsidRDefault="00BA0562" w:rsidP="006132A9">
      <w:pPr>
        <w:pStyle w:val="TerminalDisplay"/>
      </w:pPr>
      <w:r>
        <w:lastRenderedPageBreak/>
        <w:t xml:space="preserve">    round-trip min/avg/max = 20/24/40 ms</w:t>
      </w:r>
    </w:p>
    <w:p w14:paraId="5D2CC435" w14:textId="77777777" w:rsidR="00BA0562" w:rsidRDefault="00BA0562" w:rsidP="00621C09">
      <w:r>
        <w:t>R1 cannot communicate with R3 because no route to 192.168.1.0/24 is configured on R3.</w:t>
      </w:r>
    </w:p>
    <w:p w14:paraId="1970149A" w14:textId="77777777" w:rsidR="00BA0562" w:rsidRDefault="00BA0562" w:rsidP="00621C09">
      <w:r>
        <w:t>Moreover, routes to private networks cannot be configured on R3.</w:t>
      </w:r>
    </w:p>
    <w:p w14:paraId="7BD30845" w14:textId="77777777" w:rsidR="00BA0562" w:rsidRDefault="00BA0562" w:rsidP="002075CB">
      <w:pPr>
        <w:pStyle w:val="Step"/>
        <w:outlineLvl w:val="9"/>
      </w:pPr>
      <w:r>
        <w:t>The enterprise obtains the public IP addresses ranging from 1.2.3.10 to 1.2.3.20 and needs the dynamic NAT function.</w:t>
      </w:r>
    </w:p>
    <w:p w14:paraId="69F14556" w14:textId="77777777" w:rsidR="00BA0562" w:rsidRDefault="00BA0562" w:rsidP="00621C09">
      <w:r>
        <w:t># Configure a NAT address pool.</w:t>
      </w:r>
    </w:p>
    <w:p w14:paraId="67FDE143" w14:textId="77777777" w:rsidR="00BA0562" w:rsidRDefault="00BA0562" w:rsidP="006132A9">
      <w:pPr>
        <w:pStyle w:val="TerminalDisplay"/>
      </w:pPr>
      <w:r>
        <w:t>[R2]nat address-group 1 1.2.3.10 1.2.3.20</w:t>
      </w:r>
    </w:p>
    <w:p w14:paraId="11B7AC32" w14:textId="77777777" w:rsidR="00BA0562" w:rsidRDefault="00BA0562" w:rsidP="00621C09">
      <w:r>
        <w:t xml:space="preserve">The </w:t>
      </w:r>
      <w:r w:rsidRPr="0000387B">
        <w:rPr>
          <w:b/>
          <w:bCs/>
        </w:rPr>
        <w:t>nat address-group</w:t>
      </w:r>
      <w:r>
        <w:t xml:space="preserve"> command configures a NAT address pool. In this example, 1 indicates the number of the address pool. The address pool must be a set of consecutive IP addresses. When internal data packets reach the edge of the private network, the private source IP addresses will be translated into public IP addresses.</w:t>
      </w:r>
    </w:p>
    <w:p w14:paraId="4E55C05F" w14:textId="77777777" w:rsidR="00BA0562" w:rsidRDefault="00BA0562" w:rsidP="00621C09">
      <w:r>
        <w:t># Configure an ACL.</w:t>
      </w:r>
    </w:p>
    <w:p w14:paraId="4AC1DDEB" w14:textId="77777777" w:rsidR="00BA0562" w:rsidRDefault="00BA0562" w:rsidP="006132A9">
      <w:pPr>
        <w:pStyle w:val="TerminalDisplay"/>
      </w:pPr>
      <w:r>
        <w:t xml:space="preserve">[R2]acl 2000 </w:t>
      </w:r>
    </w:p>
    <w:p w14:paraId="0A6B5F4F" w14:textId="77777777" w:rsidR="00BA0562" w:rsidRDefault="00BA0562" w:rsidP="006132A9">
      <w:pPr>
        <w:pStyle w:val="TerminalDisplay"/>
      </w:pPr>
      <w:r>
        <w:t xml:space="preserve">[R2-acl-basic-2000]rule 5 permit source any </w:t>
      </w:r>
    </w:p>
    <w:p w14:paraId="5434127E" w14:textId="77777777" w:rsidR="00BA0562" w:rsidRDefault="00BA0562" w:rsidP="00621C09">
      <w:r>
        <w:t># Configure dynamic NAT on GigabitEthernet0/0/4 of R2.</w:t>
      </w:r>
    </w:p>
    <w:p w14:paraId="6CB65FD6" w14:textId="77777777" w:rsidR="00BA0562" w:rsidRDefault="00BA0562" w:rsidP="006132A9">
      <w:pPr>
        <w:pStyle w:val="TerminalDisplay"/>
      </w:pPr>
      <w:r>
        <w:t>[R2]interface GigabitEthernet 0/0/4</w:t>
      </w:r>
    </w:p>
    <w:p w14:paraId="2B877C72" w14:textId="77777777" w:rsidR="00BA0562" w:rsidRPr="00A91B88" w:rsidRDefault="00BA0562" w:rsidP="006132A9">
      <w:pPr>
        <w:pStyle w:val="TerminalDisplay"/>
      </w:pPr>
      <w:r>
        <w:t>[R2-GigabitEthernet0/0/4]nat outbound 2000 address-group 1</w:t>
      </w:r>
    </w:p>
    <w:p w14:paraId="07BDE3E1" w14:textId="77777777" w:rsidR="00BA0562" w:rsidRPr="00A91B88" w:rsidRDefault="00BA0562" w:rsidP="00621C09">
      <w:r>
        <w:t xml:space="preserve">The </w:t>
      </w:r>
      <w:r w:rsidRPr="0000387B">
        <w:rPr>
          <w:b/>
          <w:bCs/>
        </w:rPr>
        <w:t>nat outbound</w:t>
      </w:r>
      <w:r>
        <w:t xml:space="preserve"> command associates an ACL with an NAT address pool. The IP addresses of packets matching the ACL will be translated into an address in the address pool. If the address pool has sufficient addresses, you can add the </w:t>
      </w:r>
      <w:r w:rsidRPr="0000387B">
        <w:rPr>
          <w:b/>
          <w:bCs/>
        </w:rPr>
        <w:t>no-pat</w:t>
      </w:r>
      <w:r>
        <w:t xml:space="preserve"> argument to enable one-to-one address translation. In this case, only the IP addresses of data packets are translated, and the ports are not translated.</w:t>
      </w:r>
    </w:p>
    <w:p w14:paraId="1ADBE6A3" w14:textId="77777777" w:rsidR="00BA0562" w:rsidRDefault="00BA0562" w:rsidP="00621C09">
      <w:r>
        <w:t># Test connectivity.</w:t>
      </w:r>
    </w:p>
    <w:p w14:paraId="012BC207" w14:textId="77777777" w:rsidR="00BA0562" w:rsidRDefault="00BA0562" w:rsidP="006132A9">
      <w:pPr>
        <w:pStyle w:val="TerminalDisplay"/>
      </w:pPr>
      <w:r>
        <w:t xml:space="preserve">[R1]ping 1.2.3.254 </w:t>
      </w:r>
    </w:p>
    <w:p w14:paraId="06BF2C9C" w14:textId="77777777" w:rsidR="00BA0562" w:rsidRDefault="00BA0562" w:rsidP="006132A9">
      <w:pPr>
        <w:pStyle w:val="TerminalDisplay"/>
      </w:pPr>
      <w:r>
        <w:t xml:space="preserve">  PING 1.2.3.254: 56  data bytes, press CTRL_C to break</w:t>
      </w:r>
    </w:p>
    <w:p w14:paraId="6F1F1AA3" w14:textId="77777777" w:rsidR="00BA0562" w:rsidRDefault="00BA0562" w:rsidP="006132A9">
      <w:pPr>
        <w:pStyle w:val="TerminalDisplay"/>
      </w:pPr>
      <w:r>
        <w:t xml:space="preserve">    Reply from 1.2.3.254: bytes=56 Sequence=1 ttl=254 time=60 ms</w:t>
      </w:r>
    </w:p>
    <w:p w14:paraId="174DCCE0" w14:textId="77777777" w:rsidR="00BA0562" w:rsidRDefault="00BA0562" w:rsidP="006132A9">
      <w:pPr>
        <w:pStyle w:val="TerminalDisplay"/>
      </w:pPr>
      <w:r>
        <w:t xml:space="preserve">    Reply from 1.2.3.254: bytes=56 Sequence=2 ttl=254 time=20 ms</w:t>
      </w:r>
    </w:p>
    <w:p w14:paraId="1EB96D97" w14:textId="77777777" w:rsidR="00BA0562" w:rsidRDefault="00BA0562" w:rsidP="006132A9">
      <w:pPr>
        <w:pStyle w:val="TerminalDisplay"/>
      </w:pPr>
      <w:r>
        <w:t xml:space="preserve">    Reply from 1.2.3.254: bytes=56 Sequence=3 ttl=254 time=30 ms</w:t>
      </w:r>
    </w:p>
    <w:p w14:paraId="4AAE06E2" w14:textId="77777777" w:rsidR="00BA0562" w:rsidRDefault="00BA0562" w:rsidP="006132A9">
      <w:pPr>
        <w:pStyle w:val="TerminalDisplay"/>
      </w:pPr>
      <w:r>
        <w:t xml:space="preserve">    Reply from 1.2.3.254: bytes=56 Sequence=4 ttl=254 time=30 ms</w:t>
      </w:r>
    </w:p>
    <w:p w14:paraId="114ADB74" w14:textId="77777777" w:rsidR="00BA0562" w:rsidRDefault="00BA0562" w:rsidP="006132A9">
      <w:pPr>
        <w:pStyle w:val="TerminalDisplay"/>
      </w:pPr>
      <w:r>
        <w:t xml:space="preserve">    Reply from 1.2.3.254: bytes=56 Sequence=5 ttl=254 time=20 ms</w:t>
      </w:r>
    </w:p>
    <w:p w14:paraId="7FD1B253" w14:textId="77777777" w:rsidR="00BA0562" w:rsidRDefault="00BA0562" w:rsidP="006132A9">
      <w:pPr>
        <w:pStyle w:val="TerminalDisplay"/>
      </w:pPr>
    </w:p>
    <w:p w14:paraId="2AB31B68" w14:textId="77777777" w:rsidR="00BA0562" w:rsidRDefault="00BA0562" w:rsidP="006132A9">
      <w:pPr>
        <w:pStyle w:val="TerminalDisplay"/>
      </w:pPr>
      <w:r>
        <w:t xml:space="preserve">  --- 1.2.3.254 ping statistics ---</w:t>
      </w:r>
    </w:p>
    <w:p w14:paraId="342F24FF" w14:textId="77777777" w:rsidR="00BA0562" w:rsidRDefault="00BA0562" w:rsidP="006132A9">
      <w:pPr>
        <w:pStyle w:val="TerminalDisplay"/>
      </w:pPr>
      <w:r>
        <w:t xml:space="preserve">    5 packet(s) transmitted</w:t>
      </w:r>
    </w:p>
    <w:p w14:paraId="0FAB17AB" w14:textId="77777777" w:rsidR="00BA0562" w:rsidRDefault="00BA0562" w:rsidP="006132A9">
      <w:pPr>
        <w:pStyle w:val="TerminalDisplay"/>
      </w:pPr>
      <w:r>
        <w:t xml:space="preserve">    5 packet(s) received</w:t>
      </w:r>
    </w:p>
    <w:p w14:paraId="31B7A41C" w14:textId="77777777" w:rsidR="00BA0562" w:rsidRDefault="00BA0562" w:rsidP="006132A9">
      <w:pPr>
        <w:pStyle w:val="TerminalDisplay"/>
      </w:pPr>
      <w:r>
        <w:t xml:space="preserve">    0.00% packet loss</w:t>
      </w:r>
    </w:p>
    <w:p w14:paraId="6D1F875B" w14:textId="77777777" w:rsidR="00BA0562" w:rsidRDefault="00BA0562" w:rsidP="006132A9">
      <w:pPr>
        <w:pStyle w:val="TerminalDisplay"/>
      </w:pPr>
      <w:r>
        <w:t>round-trip min/avg/max = 20/32/60 ms</w:t>
      </w:r>
    </w:p>
    <w:p w14:paraId="6D98AF4F" w14:textId="77777777" w:rsidR="00BA0562" w:rsidRDefault="00BA0562" w:rsidP="006132A9">
      <w:pPr>
        <w:pStyle w:val="TerminalDisplay"/>
      </w:pPr>
    </w:p>
    <w:p w14:paraId="158A5047" w14:textId="77777777" w:rsidR="00BA0562" w:rsidRDefault="00BA0562" w:rsidP="006132A9">
      <w:pPr>
        <w:pStyle w:val="TerminalDisplay"/>
      </w:pPr>
      <w:r>
        <w:t># Telnet R3 from R1 to simulate TCP traffic.</w:t>
      </w:r>
    </w:p>
    <w:p w14:paraId="763680E4" w14:textId="77777777" w:rsidR="00BA0562" w:rsidRDefault="00BA0562" w:rsidP="006132A9">
      <w:pPr>
        <w:pStyle w:val="TerminalDisplay"/>
      </w:pPr>
      <w:r>
        <w:t>&lt;R1&gt;telnet 1.2.3.254</w:t>
      </w:r>
    </w:p>
    <w:p w14:paraId="23FBA783" w14:textId="77777777" w:rsidR="00BA0562" w:rsidRDefault="00BA0562" w:rsidP="006132A9">
      <w:pPr>
        <w:pStyle w:val="TerminalDisplay"/>
      </w:pPr>
      <w:r>
        <w:t xml:space="preserve">  Press CTRL_] to quit telnet mode</w:t>
      </w:r>
    </w:p>
    <w:p w14:paraId="085609A9" w14:textId="77777777" w:rsidR="00BA0562" w:rsidRDefault="00BA0562" w:rsidP="006132A9">
      <w:pPr>
        <w:pStyle w:val="TerminalDisplay"/>
      </w:pPr>
      <w:r>
        <w:t xml:space="preserve">  Trying 1.2.3.254 ...</w:t>
      </w:r>
    </w:p>
    <w:p w14:paraId="67BD4D4B" w14:textId="77777777" w:rsidR="00BA0562" w:rsidRDefault="00BA0562" w:rsidP="006132A9">
      <w:pPr>
        <w:pStyle w:val="TerminalDisplay"/>
      </w:pPr>
      <w:r>
        <w:t xml:space="preserve">  Connected to 1.2.3.254 ...</w:t>
      </w:r>
    </w:p>
    <w:p w14:paraId="644B1939" w14:textId="77777777" w:rsidR="00BA0562" w:rsidRDefault="00BA0562" w:rsidP="006132A9">
      <w:pPr>
        <w:pStyle w:val="TerminalDisplay"/>
      </w:pPr>
    </w:p>
    <w:p w14:paraId="30139DE3" w14:textId="77777777" w:rsidR="00BA0562" w:rsidRDefault="00BA0562" w:rsidP="006132A9">
      <w:pPr>
        <w:pStyle w:val="TerminalDisplay"/>
      </w:pPr>
      <w:r>
        <w:t>Login authentication</w:t>
      </w:r>
    </w:p>
    <w:p w14:paraId="7B9CE2CE" w14:textId="77777777" w:rsidR="00BA0562" w:rsidRDefault="00BA0562" w:rsidP="006132A9">
      <w:pPr>
        <w:pStyle w:val="TerminalDisplay"/>
      </w:pPr>
    </w:p>
    <w:p w14:paraId="4CB5F4C4" w14:textId="77777777" w:rsidR="00BA0562" w:rsidRDefault="00BA0562" w:rsidP="006132A9">
      <w:pPr>
        <w:pStyle w:val="TerminalDisplay"/>
      </w:pPr>
    </w:p>
    <w:p w14:paraId="7B7BEDD3" w14:textId="77777777" w:rsidR="00BA0562" w:rsidRDefault="00BA0562" w:rsidP="006132A9">
      <w:pPr>
        <w:pStyle w:val="TerminalDisplay"/>
      </w:pPr>
      <w:r>
        <w:t>Username:test</w:t>
      </w:r>
    </w:p>
    <w:p w14:paraId="5C5FA3B3" w14:textId="77777777" w:rsidR="00BA0562" w:rsidRDefault="00BA0562" w:rsidP="006132A9">
      <w:pPr>
        <w:pStyle w:val="TerminalDisplay"/>
      </w:pPr>
      <w:r>
        <w:t>Password:</w:t>
      </w:r>
    </w:p>
    <w:p w14:paraId="5C17E12B" w14:textId="77777777" w:rsidR="00BA0562" w:rsidRDefault="00BA0562" w:rsidP="006132A9">
      <w:pPr>
        <w:pStyle w:val="TerminalDisplay"/>
      </w:pPr>
      <w:r>
        <w:t>&lt;R3&gt;</w:t>
      </w:r>
    </w:p>
    <w:p w14:paraId="1B2611FB" w14:textId="77777777" w:rsidR="00BA0562" w:rsidRDefault="00BA0562" w:rsidP="00621C09">
      <w:r>
        <w:t># Display the NAT session table on R2.</w:t>
      </w:r>
    </w:p>
    <w:p w14:paraId="1E8C781E" w14:textId="77777777" w:rsidR="00BA0562" w:rsidRDefault="00BA0562" w:rsidP="006132A9">
      <w:pPr>
        <w:pStyle w:val="TerminalDisplay"/>
      </w:pPr>
      <w:r>
        <w:t>[R2]display nat session all</w:t>
      </w:r>
    </w:p>
    <w:p w14:paraId="0DE8D7A4" w14:textId="77777777" w:rsidR="00BA0562" w:rsidRDefault="00BA0562" w:rsidP="006132A9">
      <w:pPr>
        <w:pStyle w:val="TerminalDisplay"/>
      </w:pPr>
      <w:r>
        <w:t xml:space="preserve">   NAT Session Table Information:</w:t>
      </w:r>
    </w:p>
    <w:p w14:paraId="38A55FA8" w14:textId="4BDB0957" w:rsidR="00BA0562" w:rsidRDefault="00BA0562" w:rsidP="006132A9">
      <w:pPr>
        <w:pStyle w:val="TerminalDisplay"/>
      </w:pPr>
      <w:r>
        <w:t xml:space="preserve">      Protocol           </w:t>
      </w:r>
      <w:r w:rsidR="00117634">
        <w:tab/>
      </w:r>
      <w:r>
        <w:t>: TCP(6)</w:t>
      </w:r>
    </w:p>
    <w:p w14:paraId="3B5388E6" w14:textId="3985C9E6" w:rsidR="00BA0562" w:rsidRDefault="00BA0562" w:rsidP="006132A9">
      <w:pPr>
        <w:pStyle w:val="TerminalDisplay"/>
      </w:pPr>
      <w:r>
        <w:t xml:space="preserve">      SrcAddr  Port Vpn  </w:t>
      </w:r>
      <w:r w:rsidR="00117634">
        <w:tab/>
      </w:r>
      <w:r>
        <w:t xml:space="preserve">: </w:t>
      </w:r>
      <w:r w:rsidR="00117634">
        <w:t xml:space="preserve">192.168.1.1   </w:t>
      </w:r>
      <w:r w:rsidR="00117634">
        <w:tab/>
      </w:r>
      <w:r w:rsidRPr="006132A9">
        <w:t xml:space="preserve">62185 </w:t>
      </w:r>
      <w:r w:rsidR="00376945">
        <w:t xml:space="preserve">   </w:t>
      </w:r>
      <w:r w:rsidR="00376945">
        <w:tab/>
      </w:r>
      <w:r w:rsidRPr="006132A9">
        <w:rPr>
          <w:i/>
          <w:iCs/>
        </w:rPr>
        <w:t>//Source IP address and source port before NAT</w:t>
      </w:r>
      <w:r>
        <w:t xml:space="preserve">                                </w:t>
      </w:r>
    </w:p>
    <w:p w14:paraId="0EB7A35E" w14:textId="37E6936F" w:rsidR="00BA0562" w:rsidRDefault="00BA0562" w:rsidP="006132A9">
      <w:pPr>
        <w:pStyle w:val="TerminalDisplay"/>
      </w:pPr>
      <w:r>
        <w:t xml:space="preserve">      DestAddr Port Vpn </w:t>
      </w:r>
      <w:r w:rsidR="00E40AF7">
        <w:t xml:space="preserve"> </w:t>
      </w:r>
      <w:r>
        <w:t xml:space="preserve"> </w:t>
      </w:r>
      <w:r w:rsidR="00117634">
        <w:tab/>
      </w:r>
      <w:r>
        <w:t xml:space="preserve">: 1.2.3.254     </w:t>
      </w:r>
      <w:r w:rsidR="00117634">
        <w:tab/>
      </w:r>
      <w:r>
        <w:t xml:space="preserve">23                                   </w:t>
      </w:r>
    </w:p>
    <w:p w14:paraId="36030F63" w14:textId="77777777" w:rsidR="00BA0562" w:rsidRDefault="00BA0562" w:rsidP="006132A9">
      <w:pPr>
        <w:pStyle w:val="TerminalDisplay"/>
      </w:pPr>
      <w:r>
        <w:t xml:space="preserve">      NAT-Info</w:t>
      </w:r>
    </w:p>
    <w:p w14:paraId="2E721252" w14:textId="399A8094" w:rsidR="00BA0562" w:rsidRDefault="00E40AF7" w:rsidP="006132A9">
      <w:pPr>
        <w:pStyle w:val="TerminalDisplay"/>
      </w:pPr>
      <w:r>
        <w:t xml:space="preserve">     </w:t>
      </w:r>
      <w:r w:rsidR="00BA0562">
        <w:t xml:space="preserve"> New SrcAddr    </w:t>
      </w:r>
      <w:r>
        <w:t xml:space="preserve">  </w:t>
      </w:r>
      <w:r w:rsidR="00BA0562">
        <w:t xml:space="preserve">  </w:t>
      </w:r>
      <w:r w:rsidR="00117634">
        <w:tab/>
      </w:r>
      <w:r w:rsidR="00BA0562">
        <w:t xml:space="preserve">: </w:t>
      </w:r>
      <w:r w:rsidR="00BA0562" w:rsidRPr="006132A9">
        <w:t>1.2.3.11</w:t>
      </w:r>
      <w:r w:rsidR="00BA0562">
        <w:t xml:space="preserve">               </w:t>
      </w:r>
      <w:r w:rsidR="00376945">
        <w:tab/>
      </w:r>
      <w:r w:rsidR="00BA0562" w:rsidRPr="006132A9">
        <w:rPr>
          <w:i/>
          <w:iCs/>
        </w:rPr>
        <w:t>//Source IP address after NAT</w:t>
      </w:r>
      <w:r w:rsidR="00BA0562">
        <w:t xml:space="preserve">   </w:t>
      </w:r>
    </w:p>
    <w:p w14:paraId="6935A6F5" w14:textId="77437CA9" w:rsidR="00BA0562" w:rsidRDefault="00E40AF7" w:rsidP="006132A9">
      <w:pPr>
        <w:pStyle w:val="TerminalDisplay"/>
      </w:pPr>
      <w:r>
        <w:t xml:space="preserve">     </w:t>
      </w:r>
      <w:r w:rsidR="00BA0562">
        <w:t xml:space="preserve"> New SrcPort   </w:t>
      </w:r>
      <w:r>
        <w:t xml:space="preserve">  </w:t>
      </w:r>
      <w:r w:rsidR="00BA0562">
        <w:t xml:space="preserve">   </w:t>
      </w:r>
      <w:r w:rsidR="00117634">
        <w:tab/>
      </w:r>
      <w:r w:rsidR="00BA0562">
        <w:t xml:space="preserve">: </w:t>
      </w:r>
      <w:r w:rsidR="00BA0562" w:rsidRPr="006132A9">
        <w:t>49149</w:t>
      </w:r>
      <w:r w:rsidR="00BA0562">
        <w:t xml:space="preserve">                    </w:t>
      </w:r>
      <w:r w:rsidR="00376945">
        <w:tab/>
      </w:r>
      <w:r w:rsidR="00BA0562" w:rsidRPr="006132A9">
        <w:rPr>
          <w:i/>
          <w:iCs/>
        </w:rPr>
        <w:t>//Source port after NAT</w:t>
      </w:r>
    </w:p>
    <w:p w14:paraId="4A52F6AB" w14:textId="731269DC" w:rsidR="00BA0562" w:rsidRDefault="00BA0562" w:rsidP="006132A9">
      <w:pPr>
        <w:pStyle w:val="TerminalDisplay"/>
      </w:pPr>
      <w:r>
        <w:t xml:space="preserve"> </w:t>
      </w:r>
      <w:r w:rsidR="00E40AF7">
        <w:t xml:space="preserve">   </w:t>
      </w:r>
      <w:r>
        <w:t xml:space="preserve">  New DestAddr  </w:t>
      </w:r>
      <w:r w:rsidR="00E40AF7">
        <w:t xml:space="preserve">  </w:t>
      </w:r>
      <w:r>
        <w:t xml:space="preserve">   </w:t>
      </w:r>
      <w:r w:rsidR="00117634">
        <w:tab/>
      </w:r>
      <w:r>
        <w:t>: ----</w:t>
      </w:r>
    </w:p>
    <w:p w14:paraId="6BCDED03" w14:textId="10235E55" w:rsidR="00BA0562" w:rsidRDefault="00E40AF7" w:rsidP="006132A9">
      <w:pPr>
        <w:pStyle w:val="TerminalDisplay"/>
      </w:pPr>
      <w:r>
        <w:t xml:space="preserve">    </w:t>
      </w:r>
      <w:r w:rsidR="00BA0562">
        <w:t xml:space="preserve">  New DestPort   </w:t>
      </w:r>
      <w:r>
        <w:t xml:space="preserve">   </w:t>
      </w:r>
      <w:r w:rsidR="00117634">
        <w:tab/>
      </w:r>
      <w:r w:rsidR="00BA0562">
        <w:t>: ----</w:t>
      </w:r>
    </w:p>
    <w:p w14:paraId="560A85B3" w14:textId="77777777" w:rsidR="00BA0562" w:rsidRDefault="00BA0562" w:rsidP="006132A9">
      <w:pPr>
        <w:pStyle w:val="TerminalDisplay"/>
      </w:pPr>
    </w:p>
    <w:p w14:paraId="6CB7F65F" w14:textId="77777777" w:rsidR="00BA0562" w:rsidRDefault="00BA0562" w:rsidP="006132A9">
      <w:pPr>
        <w:pStyle w:val="TerminalDisplay"/>
      </w:pPr>
      <w:r>
        <w:t xml:space="preserve">  Total : 1</w:t>
      </w:r>
    </w:p>
    <w:p w14:paraId="68738C40" w14:textId="77777777" w:rsidR="00BA0562" w:rsidRDefault="00BA0562" w:rsidP="00621C09">
      <w:r>
        <w:t xml:space="preserve">Although R3 does not have a route to R1, R3 sends the data to the translated source address 1.2.3.11. After receiving the data, R2 translates the source address to the address of R1 based on the data in the NAT session table and forwards the data. Therefore, R1 can </w:t>
      </w:r>
      <w:r w:rsidRPr="0000387B">
        <w:rPr>
          <w:b/>
          <w:bCs/>
        </w:rPr>
        <w:t>initiate</w:t>
      </w:r>
      <w:r>
        <w:t xml:space="preserve"> access to R3.</w:t>
      </w:r>
    </w:p>
    <w:p w14:paraId="33D86943" w14:textId="77777777" w:rsidR="00BA0562" w:rsidRDefault="00BA0562" w:rsidP="002075CB">
      <w:pPr>
        <w:pStyle w:val="Step"/>
        <w:outlineLvl w:val="9"/>
      </w:pPr>
      <w:r>
        <w:t>If the IP address of GigabitEthernet0/0/4 on R2 is dynamically assigned (e.g. through DHCP or PPPoE dialup), you need to configure Easy IP.</w:t>
      </w:r>
    </w:p>
    <w:p w14:paraId="104B0C67" w14:textId="77777777" w:rsidR="00BA0562" w:rsidRDefault="00BA0562" w:rsidP="00621C09">
      <w:r>
        <w:t># Delete the configuration in the previous step.</w:t>
      </w:r>
    </w:p>
    <w:p w14:paraId="2A2795D3" w14:textId="77777777" w:rsidR="00BA0562" w:rsidRDefault="00BA0562" w:rsidP="006132A9">
      <w:pPr>
        <w:pStyle w:val="TerminalDisplay"/>
      </w:pPr>
      <w:r>
        <w:t xml:space="preserve">[R2]interface GigabitEthernet 0/0/4 </w:t>
      </w:r>
    </w:p>
    <w:p w14:paraId="4BAB814A" w14:textId="77777777" w:rsidR="00BA0562" w:rsidRDefault="00BA0562" w:rsidP="006132A9">
      <w:pPr>
        <w:pStyle w:val="TerminalDisplay"/>
      </w:pPr>
      <w:r>
        <w:t>[R2-GigabitEthernet0/0/4]undo nat outbound 2000 address-group 1</w:t>
      </w:r>
    </w:p>
    <w:p w14:paraId="0D8BD239" w14:textId="77777777" w:rsidR="00BA0562" w:rsidRDefault="00BA0562" w:rsidP="00621C09">
      <w:r>
        <w:t># Configure Easy IP.</w:t>
      </w:r>
    </w:p>
    <w:p w14:paraId="480C7C1F" w14:textId="77777777" w:rsidR="00BA0562" w:rsidRPr="000725B4" w:rsidRDefault="00BA0562" w:rsidP="006132A9">
      <w:pPr>
        <w:pStyle w:val="TerminalDisplay"/>
      </w:pPr>
      <w:r>
        <w:t>[R2-GigabitEthernet0/0/1]nat outbound 2000</w:t>
      </w:r>
    </w:p>
    <w:p w14:paraId="22027992" w14:textId="77777777" w:rsidR="00BA0562" w:rsidRDefault="00BA0562" w:rsidP="00621C09">
      <w:r>
        <w:t># Test connectivity.</w:t>
      </w:r>
    </w:p>
    <w:p w14:paraId="53FE9461" w14:textId="77777777" w:rsidR="00BA0562" w:rsidRDefault="00BA0562" w:rsidP="006132A9">
      <w:pPr>
        <w:pStyle w:val="TerminalDisplay"/>
      </w:pPr>
      <w:r>
        <w:t>[R1]ping 1.2.3.254</w:t>
      </w:r>
    </w:p>
    <w:p w14:paraId="688F2BDF" w14:textId="77777777" w:rsidR="00BA0562" w:rsidRDefault="00BA0562" w:rsidP="006132A9">
      <w:pPr>
        <w:pStyle w:val="TerminalDisplay"/>
      </w:pPr>
      <w:r>
        <w:t xml:space="preserve">  PING 1.2.3.254: 56  data bytes, press CTRL_C to break</w:t>
      </w:r>
    </w:p>
    <w:p w14:paraId="5792F3A9" w14:textId="77777777" w:rsidR="00BA0562" w:rsidRDefault="00BA0562" w:rsidP="006132A9">
      <w:pPr>
        <w:pStyle w:val="TerminalDisplay"/>
      </w:pPr>
      <w:r>
        <w:t xml:space="preserve">    Reply from 1.2.3.254: bytes=56 Sequence=1 ttl=254 time=30 ms</w:t>
      </w:r>
    </w:p>
    <w:p w14:paraId="3B9A7894" w14:textId="77777777" w:rsidR="00BA0562" w:rsidRDefault="00BA0562" w:rsidP="006132A9">
      <w:pPr>
        <w:pStyle w:val="TerminalDisplay"/>
      </w:pPr>
      <w:r>
        <w:t xml:space="preserve">    Reply from 1.2.3.254: bytes=56 Sequence=2 ttl=254 time=30 ms</w:t>
      </w:r>
    </w:p>
    <w:p w14:paraId="3010ABF8" w14:textId="77777777" w:rsidR="00BA0562" w:rsidRDefault="00BA0562" w:rsidP="006132A9">
      <w:pPr>
        <w:pStyle w:val="TerminalDisplay"/>
      </w:pPr>
      <w:r>
        <w:t xml:space="preserve">    Reply from 1.2.3.254: bytes=56 Sequence=3 ttl=254 time=30 ms</w:t>
      </w:r>
    </w:p>
    <w:p w14:paraId="0AA219A5" w14:textId="77777777" w:rsidR="00BA0562" w:rsidRDefault="00BA0562" w:rsidP="006132A9">
      <w:pPr>
        <w:pStyle w:val="TerminalDisplay"/>
      </w:pPr>
      <w:r>
        <w:t xml:space="preserve">    Reply from 1.2.3.254: bytes=56 Sequence=4 ttl=254 time=30 ms</w:t>
      </w:r>
    </w:p>
    <w:p w14:paraId="07BE8C89" w14:textId="77777777" w:rsidR="00BA0562" w:rsidRDefault="00BA0562" w:rsidP="006132A9">
      <w:pPr>
        <w:pStyle w:val="TerminalDisplay"/>
      </w:pPr>
      <w:r>
        <w:t xml:space="preserve">    Reply from 1.2.3.254: bytes=56 Sequence=5 ttl=254 time=30 ms</w:t>
      </w:r>
    </w:p>
    <w:p w14:paraId="34222316" w14:textId="77777777" w:rsidR="00BA0562" w:rsidRDefault="00BA0562" w:rsidP="006132A9">
      <w:pPr>
        <w:pStyle w:val="TerminalDisplay"/>
      </w:pPr>
    </w:p>
    <w:p w14:paraId="1CA8C921" w14:textId="77777777" w:rsidR="00BA0562" w:rsidRDefault="00BA0562" w:rsidP="006132A9">
      <w:pPr>
        <w:pStyle w:val="TerminalDisplay"/>
      </w:pPr>
      <w:r>
        <w:t xml:space="preserve">  --- 1.2.3.254 ping statistics ---</w:t>
      </w:r>
    </w:p>
    <w:p w14:paraId="1238AB11" w14:textId="77777777" w:rsidR="00BA0562" w:rsidRDefault="00BA0562" w:rsidP="006132A9">
      <w:pPr>
        <w:pStyle w:val="TerminalDisplay"/>
      </w:pPr>
      <w:r>
        <w:t xml:space="preserve">    5 packet(s) transmitted</w:t>
      </w:r>
    </w:p>
    <w:p w14:paraId="230767DF" w14:textId="77777777" w:rsidR="00BA0562" w:rsidRDefault="00BA0562" w:rsidP="006132A9">
      <w:pPr>
        <w:pStyle w:val="TerminalDisplay"/>
      </w:pPr>
      <w:r>
        <w:t xml:space="preserve">    5 packet(s) received</w:t>
      </w:r>
    </w:p>
    <w:p w14:paraId="6E288E6E" w14:textId="77777777" w:rsidR="00BA0562" w:rsidRDefault="00BA0562" w:rsidP="006132A9">
      <w:pPr>
        <w:pStyle w:val="TerminalDisplay"/>
      </w:pPr>
      <w:r>
        <w:t xml:space="preserve">    0.00% packet loss</w:t>
      </w:r>
    </w:p>
    <w:p w14:paraId="24ED098C" w14:textId="77777777" w:rsidR="00BA0562" w:rsidRDefault="00BA0562" w:rsidP="006132A9">
      <w:pPr>
        <w:pStyle w:val="TerminalDisplay"/>
      </w:pPr>
      <w:r>
        <w:t xml:space="preserve">    round-trip min/avg/max = 30/30/30 ms</w:t>
      </w:r>
    </w:p>
    <w:p w14:paraId="349415CE" w14:textId="77777777" w:rsidR="00BA0562" w:rsidRDefault="00BA0562" w:rsidP="00621C09">
      <w:r>
        <w:t># Telnet R3 from R1 to simulate TCP traffic.</w:t>
      </w:r>
    </w:p>
    <w:p w14:paraId="3015406D" w14:textId="77777777" w:rsidR="00BA0562" w:rsidRDefault="00BA0562" w:rsidP="006132A9">
      <w:pPr>
        <w:pStyle w:val="TerminalDisplay"/>
      </w:pPr>
      <w:r>
        <w:lastRenderedPageBreak/>
        <w:t xml:space="preserve">[R2]display nat session all </w:t>
      </w:r>
    </w:p>
    <w:p w14:paraId="3A555F1A" w14:textId="77777777" w:rsidR="00BA0562" w:rsidRDefault="00BA0562" w:rsidP="006132A9">
      <w:pPr>
        <w:pStyle w:val="TerminalDisplay"/>
      </w:pPr>
      <w:r>
        <w:t xml:space="preserve"> NAT Session Table Information:</w:t>
      </w:r>
    </w:p>
    <w:p w14:paraId="782E498D" w14:textId="695D3FDE" w:rsidR="00BA0562" w:rsidRDefault="00233E48" w:rsidP="006132A9">
      <w:pPr>
        <w:pStyle w:val="TerminalDisplay"/>
      </w:pPr>
      <w:r>
        <w:t xml:space="preserve">     Protocol       </w:t>
      </w:r>
      <w:r w:rsidR="00BA0562">
        <w:t xml:space="preserve">   </w:t>
      </w:r>
      <w:r w:rsidR="00117634">
        <w:tab/>
      </w:r>
      <w:r w:rsidR="00BA0562">
        <w:t>: TCP(6)</w:t>
      </w:r>
    </w:p>
    <w:p w14:paraId="22C88FA6" w14:textId="5C9F611B" w:rsidR="00BA0562" w:rsidRDefault="00BA0562" w:rsidP="00E40AF7">
      <w:pPr>
        <w:pStyle w:val="TerminalDisplay"/>
        <w:ind w:firstLineChars="250" w:firstLine="395"/>
      </w:pPr>
      <w:r>
        <w:t xml:space="preserve">SrcAddr  Port Vpn </w:t>
      </w:r>
      <w:r w:rsidR="00117634">
        <w:tab/>
      </w:r>
      <w:r>
        <w:t xml:space="preserve">: </w:t>
      </w:r>
      <w:r w:rsidRPr="006132A9">
        <w:t xml:space="preserve">192.168.1.1     58546 </w:t>
      </w:r>
      <w:r>
        <w:t xml:space="preserve">            </w:t>
      </w:r>
      <w:r w:rsidRPr="006132A9">
        <w:rPr>
          <w:i/>
          <w:iCs/>
        </w:rPr>
        <w:t>//Source IP address and source port before NAT</w:t>
      </w:r>
    </w:p>
    <w:p w14:paraId="033B9CAA" w14:textId="0524C7ED" w:rsidR="00BA0562" w:rsidRDefault="00BA0562" w:rsidP="006132A9">
      <w:pPr>
        <w:pStyle w:val="TerminalDisplay"/>
      </w:pPr>
      <w:r>
        <w:t xml:space="preserve">     </w:t>
      </w:r>
      <w:r w:rsidR="00117634">
        <w:tab/>
      </w:r>
      <w:r>
        <w:t xml:space="preserve">DestAddr Port Vpn </w:t>
      </w:r>
      <w:r w:rsidR="00117634">
        <w:tab/>
      </w:r>
      <w:r>
        <w:t xml:space="preserve">: 1.2.3.4     23                                   </w:t>
      </w:r>
    </w:p>
    <w:p w14:paraId="20F5D291" w14:textId="6F167C21" w:rsidR="00BA0562" w:rsidRDefault="00BA0562" w:rsidP="006132A9">
      <w:pPr>
        <w:pStyle w:val="TerminalDisplay"/>
      </w:pPr>
      <w:r>
        <w:t xml:space="preserve">     </w:t>
      </w:r>
      <w:r w:rsidR="00117634">
        <w:tab/>
      </w:r>
      <w:r>
        <w:t>NAT-Info</w:t>
      </w:r>
    </w:p>
    <w:p w14:paraId="119BCFFC" w14:textId="7757DEAE" w:rsidR="00BA0562" w:rsidRDefault="00117634" w:rsidP="006132A9">
      <w:pPr>
        <w:pStyle w:val="TerminalDisplay"/>
      </w:pPr>
      <w:r>
        <w:t xml:space="preserve">   </w:t>
      </w:r>
      <w:r>
        <w:tab/>
      </w:r>
      <w:r w:rsidR="00BA0562">
        <w:t xml:space="preserve">New SrcAddr     </w:t>
      </w:r>
      <w:r>
        <w:tab/>
      </w:r>
      <w:r w:rsidR="00BA0562">
        <w:t xml:space="preserve">: </w:t>
      </w:r>
      <w:r w:rsidR="00BA0562" w:rsidRPr="006132A9">
        <w:t xml:space="preserve">1.2.3.4 </w:t>
      </w:r>
      <w:r w:rsidR="00E40AF7">
        <w:t xml:space="preserve">   </w:t>
      </w:r>
      <w:r w:rsidR="00BA0562" w:rsidRPr="006132A9">
        <w:t>//Source IP address after NAT, that is, the address of GigabitEthernet 0/0/4 on R2</w:t>
      </w:r>
    </w:p>
    <w:p w14:paraId="2186AFB8" w14:textId="1D96F047" w:rsidR="00BA0562" w:rsidRDefault="00117634" w:rsidP="006132A9">
      <w:pPr>
        <w:pStyle w:val="TerminalDisplay"/>
      </w:pPr>
      <w:r>
        <w:t xml:space="preserve">     </w:t>
      </w:r>
      <w:r w:rsidR="00BA0562">
        <w:t xml:space="preserve">New SrcPort     </w:t>
      </w:r>
      <w:r>
        <w:tab/>
      </w:r>
      <w:r w:rsidR="00BA0562">
        <w:t xml:space="preserve">: </w:t>
      </w:r>
      <w:r w:rsidR="00BA0562" w:rsidRPr="006132A9">
        <w:t>49089</w:t>
      </w:r>
      <w:r w:rsidR="00BA0562">
        <w:t xml:space="preserve">                </w:t>
      </w:r>
      <w:r w:rsidR="00BA0562" w:rsidRPr="006132A9">
        <w:rPr>
          <w:i/>
          <w:iCs/>
        </w:rPr>
        <w:t>//Source port after NAT</w:t>
      </w:r>
    </w:p>
    <w:p w14:paraId="470FF006" w14:textId="428C8C37" w:rsidR="00BA0562" w:rsidRDefault="00117634" w:rsidP="006132A9">
      <w:pPr>
        <w:pStyle w:val="TerminalDisplay"/>
      </w:pPr>
      <w:r>
        <w:t xml:space="preserve">    </w:t>
      </w:r>
      <w:r>
        <w:tab/>
      </w:r>
      <w:r w:rsidR="00BA0562">
        <w:t xml:space="preserve">New DestAddr    </w:t>
      </w:r>
      <w:r>
        <w:tab/>
      </w:r>
      <w:r w:rsidR="00BA0562">
        <w:t>: ----</w:t>
      </w:r>
    </w:p>
    <w:p w14:paraId="4977E946" w14:textId="00257556" w:rsidR="00BA0562" w:rsidRDefault="00117634" w:rsidP="006132A9">
      <w:pPr>
        <w:pStyle w:val="TerminalDisplay"/>
      </w:pPr>
      <w:r>
        <w:t xml:space="preserve">    </w:t>
      </w:r>
      <w:r>
        <w:tab/>
      </w:r>
      <w:r w:rsidR="00BA0562">
        <w:t xml:space="preserve">New DestPort   </w:t>
      </w:r>
      <w:r>
        <w:tab/>
      </w:r>
      <w:r>
        <w:tab/>
      </w:r>
      <w:r w:rsidR="00BA0562">
        <w:t>: ----</w:t>
      </w:r>
    </w:p>
    <w:p w14:paraId="183D0D21" w14:textId="77777777" w:rsidR="00BA0562" w:rsidRDefault="00BA0562" w:rsidP="006132A9">
      <w:pPr>
        <w:pStyle w:val="TerminalDisplay"/>
      </w:pPr>
    </w:p>
    <w:p w14:paraId="792D77A3" w14:textId="77777777" w:rsidR="00BA0562" w:rsidRDefault="00BA0562" w:rsidP="00376945">
      <w:pPr>
        <w:pStyle w:val="TerminalDisplay"/>
      </w:pPr>
      <w:r>
        <w:t xml:space="preserve">  Total : 1</w:t>
      </w:r>
    </w:p>
    <w:p w14:paraId="6053A172" w14:textId="77777777" w:rsidR="00BA0562" w:rsidRDefault="00BA0562" w:rsidP="002075CB">
      <w:pPr>
        <w:pStyle w:val="Step"/>
        <w:outlineLvl w:val="9"/>
      </w:pPr>
      <w:r>
        <w:t>R3 needs to provide network services (telnet in this example) for users on the public network. Because R3 does not have a public IP address, you need to configure NAT server on the outbound interface of R2.</w:t>
      </w:r>
    </w:p>
    <w:p w14:paraId="03658EB9" w14:textId="77777777" w:rsidR="00BA0562" w:rsidRDefault="00BA0562" w:rsidP="00621C09">
      <w:r>
        <w:t># Configure NAT server on R2.</w:t>
      </w:r>
    </w:p>
    <w:p w14:paraId="6A210FCB" w14:textId="77777777" w:rsidR="00BA0562" w:rsidRDefault="00BA0562" w:rsidP="006132A9">
      <w:pPr>
        <w:pStyle w:val="TerminalDisplay"/>
      </w:pPr>
      <w:r>
        <w:t>[R2]interface GigabitEthernet 0/0/4</w:t>
      </w:r>
    </w:p>
    <w:p w14:paraId="1167CE9E" w14:textId="77777777" w:rsidR="00BA0562" w:rsidRPr="00A91B88" w:rsidRDefault="00BA0562" w:rsidP="006132A9">
      <w:pPr>
        <w:pStyle w:val="TerminalDisplay"/>
      </w:pPr>
      <w:r>
        <w:t>[R2-GigabitEthernet0/0/4] nat server protocol tcp global current-interface 2323 inside 192.168.1.1 telnet</w:t>
      </w:r>
    </w:p>
    <w:p w14:paraId="566E3E24" w14:textId="77777777" w:rsidR="00BA0562" w:rsidRDefault="00BA0562" w:rsidP="00621C09">
      <w:r>
        <w:t xml:space="preserve">The </w:t>
      </w:r>
      <w:r w:rsidRPr="0000387B">
        <w:rPr>
          <w:b/>
          <w:bCs/>
        </w:rPr>
        <w:t>nat server</w:t>
      </w:r>
      <w:r>
        <w:t xml:space="preserve"> command defines a mapping table of internal servers so that external users can access internal servers through address and port translation. You can configure an internal server so that users on an external network can </w:t>
      </w:r>
      <w:r w:rsidRPr="0000387B">
        <w:rPr>
          <w:b/>
          <w:bCs/>
        </w:rPr>
        <w:t>initiate</w:t>
      </w:r>
      <w:r>
        <w:t xml:space="preserve"> access to the internal server. When a host on </w:t>
      </w:r>
      <w:r w:rsidRPr="00621C09">
        <w:t>a</w:t>
      </w:r>
      <w:r>
        <w:t>n external network sends a connection request to the public address (global-address) of the internal NAT server, the NAT server translates the destination address of the request into a private address (inside-address) and forwards the request to the server on the private network.</w:t>
      </w:r>
    </w:p>
    <w:p w14:paraId="5E52D480" w14:textId="77777777" w:rsidR="00BA0562" w:rsidRPr="00513773" w:rsidRDefault="00BA0562" w:rsidP="00621C09">
      <w:pPr>
        <w:rPr>
          <w:lang w:val="pt-BR"/>
        </w:rPr>
      </w:pPr>
      <w:r w:rsidRPr="00513773">
        <w:rPr>
          <w:lang w:val="pt-BR"/>
        </w:rPr>
        <w:t># Telnet R1 from R3.</w:t>
      </w:r>
    </w:p>
    <w:p w14:paraId="2AAF2225" w14:textId="77777777" w:rsidR="00BA0562" w:rsidRPr="00513773" w:rsidRDefault="00BA0562" w:rsidP="006132A9">
      <w:pPr>
        <w:pStyle w:val="TerminalDisplay"/>
        <w:rPr>
          <w:lang w:val="pt-BR"/>
        </w:rPr>
      </w:pPr>
      <w:r w:rsidRPr="00513773">
        <w:rPr>
          <w:lang w:val="pt-BR"/>
        </w:rPr>
        <w:t>&lt;R3&gt;telnet 1.2.3.4 2323</w:t>
      </w:r>
    </w:p>
    <w:p w14:paraId="1BBDB1A5" w14:textId="77777777" w:rsidR="00BA0562" w:rsidRPr="00E4583B" w:rsidRDefault="00BA0562" w:rsidP="006132A9">
      <w:pPr>
        <w:pStyle w:val="TerminalDisplay"/>
      </w:pPr>
      <w:r w:rsidRPr="00513773">
        <w:rPr>
          <w:lang w:val="pt-BR"/>
        </w:rPr>
        <w:t xml:space="preserve">  </w:t>
      </w:r>
      <w:r>
        <w:t>Press CTRL_] to quit telnet mode</w:t>
      </w:r>
    </w:p>
    <w:p w14:paraId="5754D65D" w14:textId="77777777" w:rsidR="00BA0562" w:rsidRPr="00E4583B" w:rsidRDefault="00BA0562" w:rsidP="006132A9">
      <w:pPr>
        <w:pStyle w:val="TerminalDisplay"/>
      </w:pPr>
      <w:r>
        <w:t xml:space="preserve">  Trying 1.2.3.4 ...</w:t>
      </w:r>
    </w:p>
    <w:p w14:paraId="6CB09C4D" w14:textId="77777777" w:rsidR="00BA0562" w:rsidRPr="00E4583B" w:rsidRDefault="00BA0562" w:rsidP="006132A9">
      <w:pPr>
        <w:pStyle w:val="TerminalDisplay"/>
      </w:pPr>
      <w:r>
        <w:t xml:space="preserve">  Connected to 1.2.3.4 ...</w:t>
      </w:r>
    </w:p>
    <w:p w14:paraId="4E69331A" w14:textId="77777777" w:rsidR="00BA0562" w:rsidRPr="00E4583B" w:rsidRDefault="00BA0562" w:rsidP="006132A9">
      <w:pPr>
        <w:pStyle w:val="TerminalDisplay"/>
      </w:pPr>
    </w:p>
    <w:p w14:paraId="34DA5379" w14:textId="77777777" w:rsidR="00BA0562" w:rsidRPr="00E4583B" w:rsidRDefault="00BA0562" w:rsidP="006132A9">
      <w:pPr>
        <w:pStyle w:val="TerminalDisplay"/>
      </w:pPr>
      <w:r>
        <w:t>Login authentication</w:t>
      </w:r>
    </w:p>
    <w:p w14:paraId="36C1196E" w14:textId="77777777" w:rsidR="00BA0562" w:rsidRPr="00E4583B" w:rsidRDefault="00BA0562" w:rsidP="006132A9">
      <w:pPr>
        <w:pStyle w:val="TerminalDisplay"/>
      </w:pPr>
    </w:p>
    <w:p w14:paraId="28F96DF3" w14:textId="77777777" w:rsidR="00BA0562" w:rsidRPr="00E4583B" w:rsidRDefault="00BA0562" w:rsidP="006132A9">
      <w:pPr>
        <w:pStyle w:val="TerminalDisplay"/>
      </w:pPr>
    </w:p>
    <w:p w14:paraId="03FBC6B8" w14:textId="77777777" w:rsidR="00BA0562" w:rsidRPr="00E4583B" w:rsidRDefault="00BA0562" w:rsidP="006132A9">
      <w:pPr>
        <w:pStyle w:val="TerminalDisplay"/>
      </w:pPr>
      <w:r>
        <w:t>Username:test</w:t>
      </w:r>
    </w:p>
    <w:p w14:paraId="6D03203C" w14:textId="77777777" w:rsidR="00BA0562" w:rsidRPr="00E4583B" w:rsidRDefault="00BA0562" w:rsidP="006132A9">
      <w:pPr>
        <w:pStyle w:val="TerminalDisplay"/>
      </w:pPr>
      <w:r>
        <w:t>Password:</w:t>
      </w:r>
    </w:p>
    <w:p w14:paraId="2BF8A21F" w14:textId="77777777" w:rsidR="00BA0562" w:rsidRPr="00E4583B" w:rsidRDefault="00BA0562" w:rsidP="006132A9">
      <w:pPr>
        <w:pStyle w:val="TerminalDisplay"/>
      </w:pPr>
      <w:r>
        <w:t>&lt;R1&gt;</w:t>
      </w:r>
    </w:p>
    <w:p w14:paraId="7C7050B5" w14:textId="77777777" w:rsidR="00BA0562" w:rsidRDefault="00BA0562" w:rsidP="00621C09">
      <w:r>
        <w:t># Display the NAT session table on R2.</w:t>
      </w:r>
    </w:p>
    <w:p w14:paraId="7BD51A99" w14:textId="77777777" w:rsidR="00BA0562" w:rsidRDefault="00BA0562" w:rsidP="006132A9">
      <w:pPr>
        <w:pStyle w:val="TerminalDisplay"/>
      </w:pPr>
      <w:r>
        <w:t xml:space="preserve"> [R2]display nat session all </w:t>
      </w:r>
    </w:p>
    <w:p w14:paraId="396A60AF" w14:textId="38130762" w:rsidR="00BA0562" w:rsidRDefault="00BA0562" w:rsidP="00120904">
      <w:pPr>
        <w:pStyle w:val="TerminalDisplay"/>
        <w:ind w:firstLineChars="400" w:firstLine="632"/>
      </w:pPr>
      <w:r>
        <w:t xml:space="preserve">Protocol           </w:t>
      </w:r>
      <w:r w:rsidR="00117634">
        <w:tab/>
      </w:r>
      <w:r>
        <w:t>: TCP(6)</w:t>
      </w:r>
    </w:p>
    <w:p w14:paraId="410BF237" w14:textId="4D0F1BB6" w:rsidR="00BA0562" w:rsidRDefault="00BA0562" w:rsidP="006132A9">
      <w:pPr>
        <w:pStyle w:val="TerminalDisplay"/>
      </w:pPr>
      <w:r>
        <w:t xml:space="preserve">  </w:t>
      </w:r>
      <w:r w:rsidR="00120904">
        <w:t xml:space="preserve">  </w:t>
      </w:r>
      <w:r>
        <w:t xml:space="preserve">    SrcAddr  Port Vpn  </w:t>
      </w:r>
      <w:r w:rsidR="00117634">
        <w:tab/>
      </w:r>
      <w:r>
        <w:t xml:space="preserve">: 1.2.3.254     61359                                </w:t>
      </w:r>
    </w:p>
    <w:p w14:paraId="0257FD41" w14:textId="57A6E690" w:rsidR="00BA0562" w:rsidRDefault="00BA0562" w:rsidP="006132A9">
      <w:pPr>
        <w:pStyle w:val="TerminalDisplay"/>
      </w:pPr>
      <w:r>
        <w:t xml:space="preserve">  </w:t>
      </w:r>
      <w:r w:rsidR="00120904">
        <w:t xml:space="preserve">  </w:t>
      </w:r>
      <w:r>
        <w:t xml:space="preserve">    DestAddr Port Vpn  </w:t>
      </w:r>
      <w:r w:rsidR="00117634">
        <w:tab/>
      </w:r>
      <w:r>
        <w:t xml:space="preserve">: </w:t>
      </w:r>
      <w:r w:rsidRPr="006132A9">
        <w:t>1.2.3.4</w:t>
      </w:r>
      <w:r>
        <w:t xml:space="preserve">     </w:t>
      </w:r>
      <w:r w:rsidRPr="006132A9">
        <w:t>2323</w:t>
      </w:r>
      <w:r>
        <w:t xml:space="preserve">             </w:t>
      </w:r>
      <w:r w:rsidRPr="006132A9">
        <w:rPr>
          <w:i/>
          <w:iCs/>
        </w:rPr>
        <w:t>//Destination IP address and port before NAT</w:t>
      </w:r>
      <w:r>
        <w:t xml:space="preserve"> </w:t>
      </w:r>
    </w:p>
    <w:p w14:paraId="049B4EDB" w14:textId="3EB092DA" w:rsidR="00BA0562" w:rsidRDefault="00BA0562" w:rsidP="006132A9">
      <w:pPr>
        <w:pStyle w:val="TerminalDisplay"/>
      </w:pPr>
      <w:r>
        <w:t xml:space="preserve">  </w:t>
      </w:r>
      <w:r w:rsidR="00120904">
        <w:t xml:space="preserve">  </w:t>
      </w:r>
      <w:r>
        <w:t xml:space="preserve">    NAT-Info</w:t>
      </w:r>
    </w:p>
    <w:p w14:paraId="552CC96D" w14:textId="75AB37AC" w:rsidR="00BA0562" w:rsidRDefault="00120904" w:rsidP="006132A9">
      <w:pPr>
        <w:pStyle w:val="TerminalDisplay"/>
      </w:pPr>
      <w:r>
        <w:t xml:space="preserve">      </w:t>
      </w:r>
      <w:r w:rsidR="00BA0562">
        <w:t xml:space="preserve">  New SrcAddr    </w:t>
      </w:r>
      <w:r>
        <w:t xml:space="preserve"> </w:t>
      </w:r>
      <w:r w:rsidR="00BA0562">
        <w:t xml:space="preserve"> </w:t>
      </w:r>
      <w:r w:rsidR="00117634">
        <w:tab/>
      </w:r>
      <w:r w:rsidR="00117634">
        <w:tab/>
      </w:r>
      <w:r w:rsidR="00BA0562">
        <w:t>: ----</w:t>
      </w:r>
    </w:p>
    <w:p w14:paraId="32384F54" w14:textId="4483BE64" w:rsidR="00BA0562" w:rsidRDefault="00120904" w:rsidP="006132A9">
      <w:pPr>
        <w:pStyle w:val="TerminalDisplay"/>
      </w:pPr>
      <w:r>
        <w:lastRenderedPageBreak/>
        <w:t xml:space="preserve">      </w:t>
      </w:r>
      <w:r w:rsidR="00BA0562">
        <w:t xml:space="preserve">  New SrcPort    </w:t>
      </w:r>
      <w:r>
        <w:t xml:space="preserve">  </w:t>
      </w:r>
      <w:r w:rsidR="00BA0562">
        <w:t xml:space="preserve">  </w:t>
      </w:r>
      <w:r w:rsidR="00117634">
        <w:tab/>
      </w:r>
      <w:r w:rsidR="00BA0562">
        <w:t>: ----</w:t>
      </w:r>
    </w:p>
    <w:p w14:paraId="354813EC" w14:textId="0D2BD461" w:rsidR="00BA0562" w:rsidRDefault="00BA0562" w:rsidP="00BC0D46">
      <w:pPr>
        <w:pStyle w:val="TerminalDisplay"/>
        <w:ind w:firstLineChars="400" w:firstLine="632"/>
      </w:pPr>
      <w:r>
        <w:t xml:space="preserve">New DestAddr  </w:t>
      </w:r>
      <w:r w:rsidR="00120904">
        <w:t xml:space="preserve"> </w:t>
      </w:r>
      <w:r>
        <w:t xml:space="preserve">   </w:t>
      </w:r>
      <w:r w:rsidR="00117634">
        <w:tab/>
      </w:r>
      <w:r>
        <w:t xml:space="preserve">: </w:t>
      </w:r>
      <w:r w:rsidRPr="006132A9">
        <w:t>192.168.1.1</w:t>
      </w:r>
      <w:r>
        <w:t xml:space="preserve">          </w:t>
      </w:r>
      <w:r w:rsidRPr="006132A9">
        <w:t>//Destination IP address after NAT, that is, the IP address of R1</w:t>
      </w:r>
    </w:p>
    <w:p w14:paraId="29310660" w14:textId="657F3CBE" w:rsidR="00BA0562" w:rsidRDefault="00BA0562" w:rsidP="006132A9">
      <w:pPr>
        <w:pStyle w:val="TerminalDisplay"/>
      </w:pPr>
      <w:r>
        <w:t xml:space="preserve">        New DestPort  </w:t>
      </w:r>
      <w:r w:rsidR="00120904">
        <w:t xml:space="preserve">  </w:t>
      </w:r>
      <w:r>
        <w:t xml:space="preserve">   </w:t>
      </w:r>
      <w:r w:rsidR="00117634">
        <w:tab/>
      </w:r>
      <w:r>
        <w:t xml:space="preserve">: </w:t>
      </w:r>
      <w:r w:rsidRPr="006132A9">
        <w:t>23</w:t>
      </w:r>
      <w:r>
        <w:t xml:space="preserve">                </w:t>
      </w:r>
      <w:r w:rsidRPr="006132A9">
        <w:rPr>
          <w:i/>
          <w:iCs/>
        </w:rPr>
        <w:t>//Destination port after NAT</w:t>
      </w:r>
      <w:r>
        <w:t xml:space="preserve">  </w:t>
      </w:r>
    </w:p>
    <w:p w14:paraId="58CE48D8" w14:textId="77777777" w:rsidR="00BA0562" w:rsidRDefault="00BA0562" w:rsidP="006132A9">
      <w:pPr>
        <w:pStyle w:val="TerminalDisplay"/>
      </w:pPr>
    </w:p>
    <w:p w14:paraId="7CCD7A9B" w14:textId="77777777" w:rsidR="00BA0562" w:rsidRDefault="00BA0562" w:rsidP="006132A9">
      <w:pPr>
        <w:pStyle w:val="TerminalDisplay"/>
      </w:pPr>
      <w:r>
        <w:t xml:space="preserve">  Total : 1</w:t>
      </w:r>
    </w:p>
    <w:p w14:paraId="71E57AFA" w14:textId="77777777" w:rsidR="00621C09" w:rsidRPr="00F02DC9" w:rsidRDefault="00621C09" w:rsidP="00621C09">
      <w:pPr>
        <w:pStyle w:val="End"/>
      </w:pPr>
      <w:r>
        <w:t>----End</w:t>
      </w:r>
    </w:p>
    <w:p w14:paraId="0BABAD9A" w14:textId="77777777" w:rsidR="00BA0562" w:rsidRDefault="00BA0562" w:rsidP="00621C09">
      <w:pPr>
        <w:pStyle w:val="3"/>
      </w:pPr>
      <w:bookmarkStart w:id="144" w:name="_Toc38987023"/>
      <w:r>
        <w:t>Verification</w:t>
      </w:r>
      <w:bookmarkEnd w:id="144"/>
    </w:p>
    <w:p w14:paraId="542FAC42" w14:textId="77777777" w:rsidR="00BA0562" w:rsidRDefault="00BA0562" w:rsidP="00621C09">
      <w:r>
        <w:t>The details are not provided here.</w:t>
      </w:r>
    </w:p>
    <w:p w14:paraId="43F04C79" w14:textId="77777777" w:rsidR="00BA0562" w:rsidRDefault="00BA0562" w:rsidP="00621C09">
      <w:pPr>
        <w:pStyle w:val="3"/>
      </w:pPr>
      <w:bookmarkStart w:id="145" w:name="_Toc38987024"/>
      <w:r>
        <w:t>Configuration Reference</w:t>
      </w:r>
      <w:bookmarkEnd w:id="145"/>
    </w:p>
    <w:p w14:paraId="74B29865" w14:textId="77777777" w:rsidR="00BA0562" w:rsidRDefault="00BA0562" w:rsidP="00621C09">
      <w:r>
        <w:t>Configuration on R1</w:t>
      </w:r>
    </w:p>
    <w:p w14:paraId="028D3DC0" w14:textId="77777777" w:rsidR="00BA0562" w:rsidRDefault="00BA0562" w:rsidP="006132A9">
      <w:pPr>
        <w:pStyle w:val="TerminalDisplay"/>
      </w:pPr>
      <w:r>
        <w:t>#</w:t>
      </w:r>
    </w:p>
    <w:p w14:paraId="7F86A751" w14:textId="77777777" w:rsidR="00BA0562" w:rsidRDefault="00BA0562" w:rsidP="006132A9">
      <w:pPr>
        <w:pStyle w:val="TerminalDisplay"/>
      </w:pPr>
      <w:r>
        <w:t xml:space="preserve"> sysname R1</w:t>
      </w:r>
    </w:p>
    <w:p w14:paraId="6BCDD3F3" w14:textId="77777777" w:rsidR="00BA0562" w:rsidRDefault="00BA0562" w:rsidP="006132A9">
      <w:pPr>
        <w:pStyle w:val="TerminalDisplay"/>
      </w:pPr>
      <w:r>
        <w:t>#</w:t>
      </w:r>
    </w:p>
    <w:p w14:paraId="5248F60E" w14:textId="77777777" w:rsidR="00BA0562" w:rsidRDefault="00BA0562" w:rsidP="006132A9">
      <w:pPr>
        <w:pStyle w:val="TerminalDisplay"/>
      </w:pPr>
      <w:r>
        <w:t>aaa</w:t>
      </w:r>
    </w:p>
    <w:p w14:paraId="54145CC3" w14:textId="77777777" w:rsidR="00BA0562" w:rsidRDefault="00BA0562" w:rsidP="006132A9">
      <w:pPr>
        <w:pStyle w:val="TerminalDisplay"/>
      </w:pPr>
      <w:r>
        <w:t>local-user test password irreversible-cipher %^%#y'BJ=em]VY(E%IH!+,f~[|n*'L`HU#H=vlVzMJR'^+^U3qWRm%&amp;:Kd't7oI$%^%#</w:t>
      </w:r>
    </w:p>
    <w:p w14:paraId="2C379156" w14:textId="77777777" w:rsidR="00BA0562" w:rsidRDefault="00BA0562" w:rsidP="006132A9">
      <w:pPr>
        <w:pStyle w:val="TerminalDisplay"/>
      </w:pPr>
      <w:r>
        <w:t xml:space="preserve"> local-user test privilege level 3</w:t>
      </w:r>
    </w:p>
    <w:p w14:paraId="6ACF6AAE" w14:textId="77777777" w:rsidR="00BA0562" w:rsidRDefault="00BA0562" w:rsidP="006132A9">
      <w:pPr>
        <w:pStyle w:val="TerminalDisplay"/>
      </w:pPr>
      <w:r>
        <w:t xml:space="preserve"> local-user test service-type telnet</w:t>
      </w:r>
    </w:p>
    <w:p w14:paraId="323C7844" w14:textId="77777777" w:rsidR="00BA0562" w:rsidRDefault="00BA0562" w:rsidP="006132A9">
      <w:pPr>
        <w:pStyle w:val="TerminalDisplay"/>
      </w:pPr>
      <w:r>
        <w:t>#</w:t>
      </w:r>
    </w:p>
    <w:p w14:paraId="54DEA7A3" w14:textId="77777777" w:rsidR="00BA0562" w:rsidRDefault="00BA0562" w:rsidP="006132A9">
      <w:pPr>
        <w:pStyle w:val="TerminalDisplay"/>
      </w:pPr>
      <w:r>
        <w:t>interface GigabitEthernet0/0/3</w:t>
      </w:r>
    </w:p>
    <w:p w14:paraId="7CD1F75F" w14:textId="77777777" w:rsidR="00BA0562" w:rsidRDefault="00BA0562" w:rsidP="006132A9">
      <w:pPr>
        <w:pStyle w:val="TerminalDisplay"/>
      </w:pPr>
      <w:r>
        <w:t xml:space="preserve"> ip address 192.168.1.1 255.255.255.0</w:t>
      </w:r>
    </w:p>
    <w:p w14:paraId="1E0BEB94" w14:textId="77777777" w:rsidR="00BA0562" w:rsidRDefault="00BA0562" w:rsidP="006132A9">
      <w:pPr>
        <w:pStyle w:val="TerminalDisplay"/>
      </w:pPr>
      <w:r>
        <w:t>#</w:t>
      </w:r>
    </w:p>
    <w:p w14:paraId="4A594E2D" w14:textId="77777777" w:rsidR="00BA0562" w:rsidRDefault="00BA0562" w:rsidP="006132A9">
      <w:pPr>
        <w:pStyle w:val="TerminalDisplay"/>
      </w:pPr>
      <w:r>
        <w:t xml:space="preserve"> telnet server enable </w:t>
      </w:r>
    </w:p>
    <w:p w14:paraId="5F190424" w14:textId="77777777" w:rsidR="00BA0562" w:rsidRDefault="00BA0562" w:rsidP="006132A9">
      <w:pPr>
        <w:pStyle w:val="TerminalDisplay"/>
      </w:pPr>
      <w:r>
        <w:t>#</w:t>
      </w:r>
    </w:p>
    <w:p w14:paraId="5DC0B337" w14:textId="77777777" w:rsidR="00BA0562" w:rsidRDefault="00BA0562" w:rsidP="006132A9">
      <w:pPr>
        <w:pStyle w:val="TerminalDisplay"/>
      </w:pPr>
      <w:r>
        <w:t>ip route-static 0.0.0.0 0.0.0.0 192.168.1.254</w:t>
      </w:r>
    </w:p>
    <w:p w14:paraId="44A83287" w14:textId="77777777" w:rsidR="00BA0562" w:rsidRDefault="00BA0562" w:rsidP="006132A9">
      <w:pPr>
        <w:pStyle w:val="TerminalDisplay"/>
      </w:pPr>
      <w:r>
        <w:t>#</w:t>
      </w:r>
    </w:p>
    <w:p w14:paraId="03A72DF4" w14:textId="77777777" w:rsidR="00BA0562" w:rsidRDefault="00BA0562" w:rsidP="006132A9">
      <w:pPr>
        <w:pStyle w:val="TerminalDisplay"/>
      </w:pPr>
      <w:r>
        <w:t>user-interface vty 0 4</w:t>
      </w:r>
    </w:p>
    <w:p w14:paraId="3F9A9300" w14:textId="77777777" w:rsidR="00BA0562" w:rsidRDefault="00BA0562" w:rsidP="006132A9">
      <w:pPr>
        <w:pStyle w:val="TerminalDisplay"/>
      </w:pPr>
      <w:r>
        <w:t xml:space="preserve"> authentication-mode aaa</w:t>
      </w:r>
    </w:p>
    <w:p w14:paraId="28064B08" w14:textId="77777777" w:rsidR="00BA0562" w:rsidRDefault="00BA0562" w:rsidP="006132A9">
      <w:pPr>
        <w:pStyle w:val="TerminalDisplay"/>
      </w:pPr>
      <w:r>
        <w:t xml:space="preserve">#                                         </w:t>
      </w:r>
    </w:p>
    <w:p w14:paraId="14793831" w14:textId="77777777" w:rsidR="00BA0562" w:rsidRDefault="00BA0562" w:rsidP="006132A9">
      <w:pPr>
        <w:pStyle w:val="TerminalDisplay"/>
      </w:pPr>
      <w:r>
        <w:t>return</w:t>
      </w:r>
    </w:p>
    <w:p w14:paraId="096D71D1" w14:textId="77777777" w:rsidR="00BA0562" w:rsidRDefault="00BA0562" w:rsidP="00621C09">
      <w:r>
        <w:t>Configuration on R2</w:t>
      </w:r>
    </w:p>
    <w:p w14:paraId="46B41360" w14:textId="77777777" w:rsidR="00BA0562" w:rsidRDefault="00BA0562" w:rsidP="006132A9">
      <w:pPr>
        <w:pStyle w:val="TerminalDisplay"/>
      </w:pPr>
      <w:r>
        <w:t>#</w:t>
      </w:r>
    </w:p>
    <w:p w14:paraId="0558296A" w14:textId="77777777" w:rsidR="00BA0562" w:rsidRDefault="00BA0562" w:rsidP="006132A9">
      <w:pPr>
        <w:pStyle w:val="TerminalDisplay"/>
      </w:pPr>
      <w:r>
        <w:t xml:space="preserve"> sysname R2</w:t>
      </w:r>
    </w:p>
    <w:p w14:paraId="22396B53" w14:textId="77777777" w:rsidR="00BA0562" w:rsidRDefault="00BA0562" w:rsidP="006132A9">
      <w:pPr>
        <w:pStyle w:val="TerminalDisplay"/>
      </w:pPr>
      <w:r>
        <w:t>#</w:t>
      </w:r>
    </w:p>
    <w:p w14:paraId="0FD72240" w14:textId="77777777" w:rsidR="00BA0562" w:rsidRDefault="00BA0562" w:rsidP="006132A9">
      <w:pPr>
        <w:pStyle w:val="TerminalDisplay"/>
      </w:pPr>
      <w:r>
        <w:t xml:space="preserve">acl number 2000  </w:t>
      </w:r>
    </w:p>
    <w:p w14:paraId="4B49B596" w14:textId="77777777" w:rsidR="00BA0562" w:rsidRDefault="00BA0562" w:rsidP="006132A9">
      <w:pPr>
        <w:pStyle w:val="TerminalDisplay"/>
      </w:pPr>
      <w:r>
        <w:t xml:space="preserve"> rule 5 permit </w:t>
      </w:r>
    </w:p>
    <w:p w14:paraId="65C80824" w14:textId="77777777" w:rsidR="00BA0562" w:rsidRDefault="00BA0562" w:rsidP="006132A9">
      <w:pPr>
        <w:pStyle w:val="TerminalDisplay"/>
      </w:pPr>
      <w:r>
        <w:t>#</w:t>
      </w:r>
    </w:p>
    <w:p w14:paraId="45ED4650" w14:textId="77777777" w:rsidR="00BA0562" w:rsidRDefault="00BA0562" w:rsidP="006132A9">
      <w:pPr>
        <w:pStyle w:val="TerminalDisplay"/>
      </w:pPr>
      <w:r>
        <w:t xml:space="preserve"> nat address-group 1 1.2.3.10 1.2.3.20</w:t>
      </w:r>
    </w:p>
    <w:p w14:paraId="3AAF40DB" w14:textId="77777777" w:rsidR="00BA0562" w:rsidRDefault="00BA0562" w:rsidP="006132A9">
      <w:pPr>
        <w:pStyle w:val="TerminalDisplay"/>
      </w:pPr>
      <w:r>
        <w:t>#</w:t>
      </w:r>
    </w:p>
    <w:p w14:paraId="7057EA92" w14:textId="77777777" w:rsidR="00BA0562" w:rsidRDefault="00BA0562" w:rsidP="006132A9">
      <w:pPr>
        <w:pStyle w:val="TerminalDisplay"/>
      </w:pPr>
      <w:r>
        <w:t>interface GigabitEthernet0/0/3</w:t>
      </w:r>
    </w:p>
    <w:p w14:paraId="77CEDB25" w14:textId="77777777" w:rsidR="00BA0562" w:rsidRDefault="00BA0562" w:rsidP="006132A9">
      <w:pPr>
        <w:pStyle w:val="TerminalDisplay"/>
      </w:pPr>
      <w:r>
        <w:t xml:space="preserve"> ip address 192.168.1.254 255.255.255.0</w:t>
      </w:r>
    </w:p>
    <w:p w14:paraId="55BA213D" w14:textId="77777777" w:rsidR="00BA0562" w:rsidRDefault="00BA0562" w:rsidP="006132A9">
      <w:pPr>
        <w:pStyle w:val="TerminalDisplay"/>
      </w:pPr>
      <w:r>
        <w:t>#</w:t>
      </w:r>
    </w:p>
    <w:p w14:paraId="6099F24E" w14:textId="77777777" w:rsidR="00BA0562" w:rsidRDefault="00BA0562" w:rsidP="006132A9">
      <w:pPr>
        <w:pStyle w:val="TerminalDisplay"/>
      </w:pPr>
      <w:r>
        <w:t>interface GigabitEthernet0/0/4</w:t>
      </w:r>
    </w:p>
    <w:p w14:paraId="0CF18FAD" w14:textId="77777777" w:rsidR="00BA0562" w:rsidRDefault="00BA0562" w:rsidP="006132A9">
      <w:pPr>
        <w:pStyle w:val="TerminalDisplay"/>
      </w:pPr>
      <w:r>
        <w:t xml:space="preserve"> ip address 1.2.3.4 255.255.255.0</w:t>
      </w:r>
    </w:p>
    <w:p w14:paraId="2A21A48F" w14:textId="77777777" w:rsidR="00BA0562" w:rsidRDefault="00BA0562" w:rsidP="006132A9">
      <w:pPr>
        <w:pStyle w:val="TerminalDisplay"/>
      </w:pPr>
      <w:r>
        <w:t xml:space="preserve"> nat server protocol tcp global current-interface 2323 inside 192.168.1.1 telnet</w:t>
      </w:r>
    </w:p>
    <w:p w14:paraId="67B2CB14" w14:textId="77777777" w:rsidR="00BA0562" w:rsidRDefault="00BA0562" w:rsidP="006132A9">
      <w:pPr>
        <w:pStyle w:val="TerminalDisplay"/>
      </w:pPr>
      <w:r>
        <w:t xml:space="preserve"> nat outbound 2000 </w:t>
      </w:r>
    </w:p>
    <w:p w14:paraId="5125A2E5" w14:textId="77777777" w:rsidR="00BA0562" w:rsidRDefault="00BA0562" w:rsidP="006132A9">
      <w:pPr>
        <w:pStyle w:val="TerminalDisplay"/>
      </w:pPr>
      <w:r>
        <w:lastRenderedPageBreak/>
        <w:t>#</w:t>
      </w:r>
    </w:p>
    <w:p w14:paraId="2BE702DC" w14:textId="77777777" w:rsidR="00BA0562" w:rsidRDefault="00BA0562" w:rsidP="006132A9">
      <w:pPr>
        <w:pStyle w:val="TerminalDisplay"/>
      </w:pPr>
      <w:r>
        <w:t>return</w:t>
      </w:r>
    </w:p>
    <w:p w14:paraId="58657954" w14:textId="77777777" w:rsidR="00BA0562" w:rsidRDefault="00BA0562" w:rsidP="00621C09">
      <w:r>
        <w:t>Configuration on R3</w:t>
      </w:r>
    </w:p>
    <w:p w14:paraId="47EC6953" w14:textId="77777777" w:rsidR="00BA0562" w:rsidRDefault="00BA0562" w:rsidP="006132A9">
      <w:pPr>
        <w:pStyle w:val="TerminalDisplay"/>
      </w:pPr>
      <w:r>
        <w:t>#</w:t>
      </w:r>
    </w:p>
    <w:p w14:paraId="53917EE0" w14:textId="77777777" w:rsidR="00BA0562" w:rsidRDefault="00BA0562" w:rsidP="006132A9">
      <w:pPr>
        <w:pStyle w:val="TerminalDisplay"/>
      </w:pPr>
      <w:r>
        <w:t xml:space="preserve"> sysname R3</w:t>
      </w:r>
    </w:p>
    <w:p w14:paraId="0FBD3C88" w14:textId="77777777" w:rsidR="00BA0562" w:rsidRDefault="00BA0562" w:rsidP="006132A9">
      <w:pPr>
        <w:pStyle w:val="TerminalDisplay"/>
      </w:pPr>
      <w:r>
        <w:t>#</w:t>
      </w:r>
    </w:p>
    <w:p w14:paraId="69C7E91F" w14:textId="77777777" w:rsidR="00BA0562" w:rsidRDefault="00BA0562" w:rsidP="006132A9">
      <w:pPr>
        <w:pStyle w:val="TerminalDisplay"/>
      </w:pPr>
      <w:r>
        <w:t>aaa</w:t>
      </w:r>
    </w:p>
    <w:p w14:paraId="3547418C" w14:textId="77777777" w:rsidR="00BA0562" w:rsidRDefault="00BA0562" w:rsidP="006132A9">
      <w:pPr>
        <w:pStyle w:val="TerminalDisplay"/>
      </w:pPr>
      <w:r>
        <w:t>local-user test password irreversible-cipher %^%#s&lt;LQ(8-ZC6FNGG1#)n=.GgU|@)n`Z'n%$43+2&gt;7,I&gt;#XBkfcu(}-3y+o:`UD%^%#</w:t>
      </w:r>
    </w:p>
    <w:p w14:paraId="09AA784C" w14:textId="77777777" w:rsidR="00BA0562" w:rsidRDefault="00BA0562" w:rsidP="006132A9">
      <w:pPr>
        <w:pStyle w:val="TerminalDisplay"/>
      </w:pPr>
      <w:r>
        <w:t xml:space="preserve"> local-user test privilege level 15</w:t>
      </w:r>
    </w:p>
    <w:p w14:paraId="6BD5A651" w14:textId="77777777" w:rsidR="00BA0562" w:rsidRDefault="00BA0562" w:rsidP="006132A9">
      <w:pPr>
        <w:pStyle w:val="TerminalDisplay"/>
      </w:pPr>
      <w:r>
        <w:t xml:space="preserve"> local-user test service-type telnet</w:t>
      </w:r>
    </w:p>
    <w:p w14:paraId="7E5A5FCB" w14:textId="77777777" w:rsidR="00BA0562" w:rsidRDefault="00BA0562" w:rsidP="006132A9">
      <w:pPr>
        <w:pStyle w:val="TerminalDisplay"/>
      </w:pPr>
      <w:r>
        <w:t xml:space="preserve">#                                        </w:t>
      </w:r>
    </w:p>
    <w:p w14:paraId="6C19DE03" w14:textId="77777777" w:rsidR="00BA0562" w:rsidRDefault="00BA0562" w:rsidP="006132A9">
      <w:pPr>
        <w:pStyle w:val="TerminalDisplay"/>
      </w:pPr>
      <w:r>
        <w:t>interface GigabitEthernet0/0/3</w:t>
      </w:r>
    </w:p>
    <w:p w14:paraId="37670F41" w14:textId="77777777" w:rsidR="00BA0562" w:rsidRDefault="00BA0562" w:rsidP="006132A9">
      <w:pPr>
        <w:pStyle w:val="TerminalDisplay"/>
      </w:pPr>
      <w:r>
        <w:t xml:space="preserve"> ip address 1.2.3.254 255.255.255.0</w:t>
      </w:r>
    </w:p>
    <w:p w14:paraId="07C0F554" w14:textId="77777777" w:rsidR="00BA0562" w:rsidRDefault="00BA0562" w:rsidP="006132A9">
      <w:pPr>
        <w:pStyle w:val="TerminalDisplay"/>
      </w:pPr>
      <w:r>
        <w:t>#</w:t>
      </w:r>
    </w:p>
    <w:p w14:paraId="10903A49" w14:textId="77777777" w:rsidR="00BA0562" w:rsidRDefault="00BA0562" w:rsidP="006132A9">
      <w:pPr>
        <w:pStyle w:val="TerminalDisplay"/>
      </w:pPr>
      <w:r>
        <w:t xml:space="preserve"> telnet server enable </w:t>
      </w:r>
    </w:p>
    <w:p w14:paraId="0818C0CA" w14:textId="77777777" w:rsidR="00BA0562" w:rsidRDefault="00BA0562" w:rsidP="006132A9">
      <w:pPr>
        <w:pStyle w:val="TerminalDisplay"/>
      </w:pPr>
      <w:r>
        <w:t xml:space="preserve">#                     </w:t>
      </w:r>
    </w:p>
    <w:p w14:paraId="38A8B6B0" w14:textId="77777777" w:rsidR="00BA0562" w:rsidRDefault="00BA0562" w:rsidP="006132A9">
      <w:pPr>
        <w:pStyle w:val="TerminalDisplay"/>
      </w:pPr>
      <w:r>
        <w:t>user-interface vty 0 4</w:t>
      </w:r>
    </w:p>
    <w:p w14:paraId="3B754558" w14:textId="77777777" w:rsidR="00BA0562" w:rsidRDefault="00BA0562" w:rsidP="006132A9">
      <w:pPr>
        <w:pStyle w:val="TerminalDisplay"/>
      </w:pPr>
      <w:r>
        <w:t>authentication-mode aaa</w:t>
      </w:r>
    </w:p>
    <w:p w14:paraId="1CF21EC8" w14:textId="77777777" w:rsidR="00BA0562" w:rsidRDefault="00BA0562" w:rsidP="006132A9">
      <w:pPr>
        <w:pStyle w:val="TerminalDisplay"/>
      </w:pPr>
      <w:r>
        <w:t>#</w:t>
      </w:r>
    </w:p>
    <w:p w14:paraId="0F93A205" w14:textId="77777777" w:rsidR="00BA0562" w:rsidRPr="00E27FF2" w:rsidRDefault="00BA0562" w:rsidP="006132A9">
      <w:pPr>
        <w:pStyle w:val="TerminalDisplay"/>
      </w:pPr>
      <w:r>
        <w:t>return</w:t>
      </w:r>
    </w:p>
    <w:p w14:paraId="2DBB589C" w14:textId="77777777" w:rsidR="00BA0562" w:rsidRDefault="00BA0562" w:rsidP="00621C09">
      <w:pPr>
        <w:pStyle w:val="3"/>
      </w:pPr>
      <w:bookmarkStart w:id="146" w:name="_Toc38987025"/>
      <w:r>
        <w:t>Quiz</w:t>
      </w:r>
      <w:bookmarkEnd w:id="146"/>
    </w:p>
    <w:p w14:paraId="07431465" w14:textId="77777777" w:rsidR="00BA0562" w:rsidRDefault="00BA0562" w:rsidP="002075CB">
      <w:pPr>
        <w:pStyle w:val="ItemStep"/>
        <w:outlineLvl w:val="9"/>
      </w:pPr>
      <w:r>
        <w:t>When configuring NAT Server, should the destination ports before translation be the same as those after translation?</w:t>
      </w:r>
    </w:p>
    <w:p w14:paraId="33721140" w14:textId="77777777" w:rsidR="00621C09" w:rsidRDefault="00621C09" w:rsidP="00621C09">
      <w:pPr>
        <w:pStyle w:val="ItemListText"/>
        <w:sectPr w:rsidR="00621C09" w:rsidSect="002075CB">
          <w:pgSz w:w="11906" w:h="16838" w:code="9"/>
          <w:pgMar w:top="1701" w:right="1134" w:bottom="1701" w:left="1134" w:header="567" w:footer="567" w:gutter="0"/>
          <w:cols w:space="425"/>
          <w:docGrid w:linePitch="312"/>
        </w:sectPr>
      </w:pPr>
    </w:p>
    <w:p w14:paraId="3A0CA4AF" w14:textId="77777777" w:rsidR="00BA0562" w:rsidRPr="0063284F" w:rsidRDefault="00BA0562" w:rsidP="00FB59F1">
      <w:pPr>
        <w:pStyle w:val="1"/>
      </w:pPr>
      <w:bookmarkStart w:id="147" w:name="_Toc35261169"/>
      <w:bookmarkStart w:id="148" w:name="_Toc38987026"/>
      <w:r w:rsidRPr="0063284F">
        <w:lastRenderedPageBreak/>
        <w:t>Basic Network Service and Application Configuration</w:t>
      </w:r>
      <w:bookmarkEnd w:id="147"/>
      <w:bookmarkEnd w:id="148"/>
    </w:p>
    <w:p w14:paraId="12169EA6" w14:textId="77777777" w:rsidR="00BA0562" w:rsidRPr="0090482C" w:rsidRDefault="00BA0562" w:rsidP="0063284F">
      <w:pPr>
        <w:pStyle w:val="2"/>
        <w:rPr>
          <w:lang w:eastAsia="zh-CN"/>
        </w:rPr>
      </w:pPr>
      <w:bookmarkStart w:id="149" w:name="_Toc35261170"/>
      <w:bookmarkStart w:id="150" w:name="_Toc38987027"/>
      <w:r>
        <w:t>Lab 1: FTP Configuration</w:t>
      </w:r>
      <w:bookmarkEnd w:id="149"/>
      <w:bookmarkEnd w:id="150"/>
    </w:p>
    <w:p w14:paraId="08D10E51" w14:textId="77777777" w:rsidR="00BA0562" w:rsidRDefault="00BA0562" w:rsidP="0063284F">
      <w:pPr>
        <w:pStyle w:val="3"/>
      </w:pPr>
      <w:bookmarkStart w:id="151" w:name="_Toc38987028"/>
      <w:r>
        <w:t>Introduction</w:t>
      </w:r>
      <w:bookmarkEnd w:id="151"/>
    </w:p>
    <w:p w14:paraId="571EDBE4" w14:textId="77777777" w:rsidR="00BA0562" w:rsidRDefault="00BA0562" w:rsidP="0063284F">
      <w:pPr>
        <w:pStyle w:val="40"/>
        <w:rPr>
          <w:rFonts w:hint="default"/>
        </w:rPr>
      </w:pPr>
      <w:bookmarkStart w:id="152" w:name="_Toc38987029"/>
      <w:r>
        <w:t>About This Lab</w:t>
      </w:r>
      <w:bookmarkEnd w:id="152"/>
    </w:p>
    <w:p w14:paraId="55E6A8F2" w14:textId="77777777" w:rsidR="00BA0562" w:rsidRDefault="00BA0562" w:rsidP="0063284F">
      <w:r>
        <w:t>Multiple file management modes are supported,</w:t>
      </w:r>
    </w:p>
    <w:p w14:paraId="0CEC3411" w14:textId="77777777" w:rsidR="00BA0562" w:rsidRDefault="00BA0562" w:rsidP="0063284F">
      <w:r>
        <w:t>such as File Transfer Protocol (FTP), Trivial File Transfer Protocol (TFTP), and Secure File Transfer Protocol (SFTP). You can select one based on service and security requirements.</w:t>
      </w:r>
    </w:p>
    <w:p w14:paraId="5C963615" w14:textId="77777777" w:rsidR="00BA0562" w:rsidRDefault="00BA0562" w:rsidP="0063284F">
      <w:r>
        <w:t>A device can work as either a server or a client.</w:t>
      </w:r>
    </w:p>
    <w:p w14:paraId="09A5AF87" w14:textId="77777777" w:rsidR="00BA0562" w:rsidRDefault="00BA0562" w:rsidP="0063284F">
      <w:pPr>
        <w:pStyle w:val="ItemList"/>
      </w:pPr>
      <w:r>
        <w:t>If the device works as a server, you can access the device from a client to manage files on the device and transfer files between the client and device.</w:t>
      </w:r>
    </w:p>
    <w:p w14:paraId="344B9719" w14:textId="77777777" w:rsidR="00BA0562" w:rsidRPr="00CF63AF" w:rsidRDefault="00BA0562" w:rsidP="0063284F">
      <w:pPr>
        <w:pStyle w:val="ItemList"/>
      </w:pPr>
      <w:r>
        <w:t>If the device works as a client, you can access another device (the server) from the device to manage and transfer files.</w:t>
      </w:r>
    </w:p>
    <w:p w14:paraId="52F077BE" w14:textId="77777777" w:rsidR="00BA0562" w:rsidRDefault="00BA0562" w:rsidP="0063284F">
      <w:pPr>
        <w:pStyle w:val="40"/>
        <w:rPr>
          <w:rFonts w:hint="default"/>
        </w:rPr>
      </w:pPr>
      <w:bookmarkStart w:id="153" w:name="_Toc38987030"/>
      <w:r>
        <w:t>Objectives</w:t>
      </w:r>
      <w:bookmarkEnd w:id="153"/>
    </w:p>
    <w:p w14:paraId="6E2E8FCF" w14:textId="77777777" w:rsidR="00BA0562" w:rsidRPr="0000387B" w:rsidRDefault="00BA0562" w:rsidP="0063284F">
      <w:r>
        <w:t>Upon completion of this task, you will be able to:</w:t>
      </w:r>
    </w:p>
    <w:p w14:paraId="0B4FE599" w14:textId="77777777" w:rsidR="00BA0562" w:rsidRDefault="00BA0562" w:rsidP="0063284F">
      <w:pPr>
        <w:pStyle w:val="ItemList"/>
      </w:pPr>
      <w:r>
        <w:t>Understand how an FTP connection is established</w:t>
      </w:r>
    </w:p>
    <w:p w14:paraId="1327D98E" w14:textId="77777777" w:rsidR="00BA0562" w:rsidRDefault="00BA0562" w:rsidP="0063284F">
      <w:pPr>
        <w:pStyle w:val="ItemList"/>
      </w:pPr>
      <w:r>
        <w:t>Learn how to configure FTP server parameters</w:t>
      </w:r>
    </w:p>
    <w:p w14:paraId="7AD1CE2F" w14:textId="77777777" w:rsidR="00BA0562" w:rsidRDefault="00BA0562" w:rsidP="0063284F">
      <w:pPr>
        <w:pStyle w:val="ItemList"/>
      </w:pPr>
      <w:r>
        <w:t>Learn how to transfer files to an FTP server</w:t>
      </w:r>
    </w:p>
    <w:p w14:paraId="5DDFEAB7" w14:textId="77777777" w:rsidR="00BA0562" w:rsidRDefault="00BA0562" w:rsidP="0063284F">
      <w:pPr>
        <w:pStyle w:val="40"/>
        <w:rPr>
          <w:rFonts w:hint="default"/>
        </w:rPr>
      </w:pPr>
      <w:bookmarkStart w:id="154" w:name="_Toc38987031"/>
      <w:r>
        <w:t>Networking Topology</w:t>
      </w:r>
      <w:bookmarkEnd w:id="154"/>
    </w:p>
    <w:p w14:paraId="723C623E" w14:textId="77777777" w:rsidR="00BA0562" w:rsidRPr="00471998" w:rsidRDefault="00BA0562" w:rsidP="0063284F">
      <w:r>
        <w:t>R1 needs to manage the configuration file of R2.</w:t>
      </w:r>
    </w:p>
    <w:p w14:paraId="1191D6B8" w14:textId="77777777" w:rsidR="00BA0562" w:rsidRDefault="00BA0562" w:rsidP="0063284F">
      <w:r>
        <w:t>R1 functions as the FTP client, and R2 functions as the FTP server.</w:t>
      </w:r>
    </w:p>
    <w:p w14:paraId="22E6FD6E" w14:textId="77777777" w:rsidR="00BA0562" w:rsidRDefault="00BA0562" w:rsidP="002075CB">
      <w:pPr>
        <w:pStyle w:val="FigureDescription"/>
        <w:outlineLvl w:val="9"/>
      </w:pPr>
      <w:r>
        <w:lastRenderedPageBreak/>
        <w:t>Lab topology for FTP configuration</w:t>
      </w:r>
    </w:p>
    <w:p w14:paraId="12951B5D" w14:textId="77777777" w:rsidR="00BA0562" w:rsidRDefault="00A5717F" w:rsidP="00376945">
      <w:pPr>
        <w:jc w:val="center"/>
        <w:rPr>
          <w:noProof/>
          <w:lang w:bidi="ne-NP"/>
        </w:rPr>
      </w:pPr>
      <w:r w:rsidRPr="00A023CC">
        <w:rPr>
          <w:noProof/>
        </w:rPr>
        <w:drawing>
          <wp:inline distT="0" distB="0" distL="0" distR="0" wp14:anchorId="125DDC84" wp14:editId="35E174B1">
            <wp:extent cx="4081780" cy="1265555"/>
            <wp:effectExtent l="0" t="0" r="0" b="0"/>
            <wp:docPr id="25"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081780" cy="1265555"/>
                    </a:xfrm>
                    <a:prstGeom prst="rect">
                      <a:avLst/>
                    </a:prstGeom>
                    <a:noFill/>
                    <a:ln>
                      <a:noFill/>
                    </a:ln>
                  </pic:spPr>
                </pic:pic>
              </a:graphicData>
            </a:graphic>
          </wp:inline>
        </w:drawing>
      </w:r>
    </w:p>
    <w:p w14:paraId="7D476D50" w14:textId="77777777" w:rsidR="0063284F" w:rsidRDefault="0063284F" w:rsidP="0063284F"/>
    <w:p w14:paraId="38398E8C" w14:textId="77777777" w:rsidR="00BA0562" w:rsidRDefault="00BA0562" w:rsidP="0063284F">
      <w:pPr>
        <w:pStyle w:val="3"/>
      </w:pPr>
      <w:bookmarkStart w:id="155" w:name="_Toc38987032"/>
      <w:r>
        <w:t>Lab Configuration</w:t>
      </w:r>
      <w:bookmarkEnd w:id="155"/>
    </w:p>
    <w:p w14:paraId="131E6DB3" w14:textId="77777777" w:rsidR="00BA0562" w:rsidRDefault="00BA0562" w:rsidP="0063284F">
      <w:pPr>
        <w:pStyle w:val="40"/>
        <w:rPr>
          <w:rFonts w:hint="default"/>
        </w:rPr>
      </w:pPr>
      <w:bookmarkStart w:id="156" w:name="_Toc38987033"/>
      <w:r>
        <w:t>Configuration Roadmap</w:t>
      </w:r>
      <w:bookmarkEnd w:id="156"/>
    </w:p>
    <w:p w14:paraId="11632188" w14:textId="77777777" w:rsidR="00BA0562" w:rsidRDefault="00BA0562" w:rsidP="002075CB">
      <w:pPr>
        <w:pStyle w:val="ItemStep"/>
        <w:outlineLvl w:val="9"/>
      </w:pPr>
      <w:r>
        <w:t>Configure the FTP server function and parameters.</w:t>
      </w:r>
    </w:p>
    <w:p w14:paraId="230A060C" w14:textId="77777777" w:rsidR="00BA0562" w:rsidRDefault="00BA0562" w:rsidP="002075CB">
      <w:pPr>
        <w:pStyle w:val="ItemStep"/>
        <w:outlineLvl w:val="9"/>
      </w:pPr>
      <w:r>
        <w:t>Configure local FTP users.</w:t>
      </w:r>
    </w:p>
    <w:p w14:paraId="5296B135" w14:textId="77777777" w:rsidR="00BA0562" w:rsidRDefault="00BA0562" w:rsidP="002075CB">
      <w:pPr>
        <w:pStyle w:val="ItemStep"/>
        <w:outlineLvl w:val="9"/>
      </w:pPr>
      <w:r>
        <w:t>Log in to the FTP server from the FTP client.</w:t>
      </w:r>
    </w:p>
    <w:p w14:paraId="7A191697" w14:textId="77777777" w:rsidR="00BA0562" w:rsidRPr="00DE4B58" w:rsidRDefault="00BA0562" w:rsidP="002075CB">
      <w:pPr>
        <w:pStyle w:val="ItemStep"/>
        <w:outlineLvl w:val="9"/>
      </w:pPr>
      <w:r>
        <w:t>Perform file operations from the FTP client.</w:t>
      </w:r>
    </w:p>
    <w:p w14:paraId="2F84A4FA" w14:textId="77777777" w:rsidR="00BA0562" w:rsidRDefault="00BA0562" w:rsidP="0063284F">
      <w:pPr>
        <w:pStyle w:val="40"/>
        <w:rPr>
          <w:rFonts w:hint="default"/>
        </w:rPr>
      </w:pPr>
      <w:bookmarkStart w:id="157" w:name="_Toc38987034"/>
      <w:r>
        <w:t>Configuration Procedure</w:t>
      </w:r>
      <w:bookmarkEnd w:id="157"/>
    </w:p>
    <w:p w14:paraId="0EB9EA0F" w14:textId="77777777" w:rsidR="00BA0562" w:rsidRDefault="00BA0562" w:rsidP="002075CB">
      <w:pPr>
        <w:pStyle w:val="Step"/>
        <w:outlineLvl w:val="9"/>
      </w:pPr>
      <w:r>
        <w:t>Complete basic device configuration.</w:t>
      </w:r>
    </w:p>
    <w:p w14:paraId="0D54EFC2" w14:textId="77777777" w:rsidR="00BA0562" w:rsidRDefault="00BA0562" w:rsidP="0063284F">
      <w:r>
        <w:t># Name the devices.</w:t>
      </w:r>
    </w:p>
    <w:p w14:paraId="0E7EA2B2" w14:textId="77777777" w:rsidR="00BA0562" w:rsidRDefault="00BA0562" w:rsidP="0063284F">
      <w:r>
        <w:t>The details are not provided here.</w:t>
      </w:r>
    </w:p>
    <w:p w14:paraId="2B344980" w14:textId="77777777" w:rsidR="00BA0562" w:rsidRDefault="00BA0562" w:rsidP="0063284F"/>
    <w:p w14:paraId="0FF48E3E" w14:textId="77777777" w:rsidR="00BA0562" w:rsidRDefault="00BA0562" w:rsidP="0063284F">
      <w:r>
        <w:t># Configure the device IP addresses.</w:t>
      </w:r>
    </w:p>
    <w:p w14:paraId="340192BA" w14:textId="77777777" w:rsidR="00BA0562" w:rsidRDefault="00BA0562" w:rsidP="006132A9">
      <w:pPr>
        <w:pStyle w:val="TerminalDisplay"/>
      </w:pPr>
      <w:r>
        <w:t>[R1]interface GigabitEthernet 0/0/3</w:t>
      </w:r>
    </w:p>
    <w:p w14:paraId="3B66B7DF" w14:textId="77777777" w:rsidR="00BA0562" w:rsidRDefault="00BA0562" w:rsidP="006132A9">
      <w:pPr>
        <w:pStyle w:val="TerminalDisplay"/>
      </w:pPr>
      <w:r>
        <w:t>[R1-GigabitEthernet0/0/3]ip address 10.0.12.1 24</w:t>
      </w:r>
    </w:p>
    <w:p w14:paraId="6EA8B8BB" w14:textId="77777777" w:rsidR="00BA0562" w:rsidRDefault="00BA0562" w:rsidP="00376945"/>
    <w:p w14:paraId="59C3CC27" w14:textId="77777777" w:rsidR="00BA0562" w:rsidRDefault="00BA0562" w:rsidP="006132A9">
      <w:pPr>
        <w:pStyle w:val="TerminalDisplay"/>
      </w:pPr>
      <w:r>
        <w:t>[R2]interface GigabitEthernet 0/0/3</w:t>
      </w:r>
    </w:p>
    <w:p w14:paraId="477BD580" w14:textId="77777777" w:rsidR="00BA0562" w:rsidRDefault="00BA0562" w:rsidP="006132A9">
      <w:pPr>
        <w:pStyle w:val="TerminalDisplay"/>
      </w:pPr>
      <w:r>
        <w:t>[R2-GigabitEthernet0/0/3]ip address 10.0.12.2 24</w:t>
      </w:r>
    </w:p>
    <w:p w14:paraId="74BA6777" w14:textId="77777777" w:rsidR="00BA0562" w:rsidRDefault="00BA0562" w:rsidP="006132A9">
      <w:pPr>
        <w:pStyle w:val="TerminalDisplay"/>
      </w:pPr>
      <w:r>
        <w:t>[R2-GigabitEthernet0/0/3]quit</w:t>
      </w:r>
    </w:p>
    <w:p w14:paraId="2E202383" w14:textId="77777777" w:rsidR="00BA0562" w:rsidRDefault="00BA0562" w:rsidP="0063284F">
      <w:r>
        <w:t># Save the configuration file for subsequent verification.</w:t>
      </w:r>
    </w:p>
    <w:p w14:paraId="21FF25FE" w14:textId="77777777" w:rsidR="00BA0562" w:rsidRDefault="00BA0562" w:rsidP="006132A9">
      <w:pPr>
        <w:pStyle w:val="TerminalDisplay"/>
      </w:pPr>
      <w:r>
        <w:t>&lt;R1&gt;save test1.cfg</w:t>
      </w:r>
    </w:p>
    <w:p w14:paraId="54614D1A" w14:textId="77777777" w:rsidR="00BA0562" w:rsidRDefault="00BA0562" w:rsidP="006132A9">
      <w:pPr>
        <w:pStyle w:val="TerminalDisplay"/>
      </w:pPr>
      <w:r>
        <w:t xml:space="preserve"> Are you sure to save the configuration to test1.cfg? (y/n)[n]:y</w:t>
      </w:r>
    </w:p>
    <w:p w14:paraId="33D7B164" w14:textId="77777777" w:rsidR="00BA0562" w:rsidRDefault="00BA0562" w:rsidP="006132A9">
      <w:pPr>
        <w:pStyle w:val="TerminalDisplay"/>
      </w:pPr>
      <w:r>
        <w:t xml:space="preserve">  It will take several minutes to save configuration file, please wait........</w:t>
      </w:r>
    </w:p>
    <w:p w14:paraId="74BD2616" w14:textId="77777777" w:rsidR="00BA0562" w:rsidRDefault="00BA0562" w:rsidP="006132A9">
      <w:pPr>
        <w:pStyle w:val="TerminalDisplay"/>
      </w:pPr>
      <w:r>
        <w:t xml:space="preserve">  Configuration file had been saved successfully</w:t>
      </w:r>
    </w:p>
    <w:p w14:paraId="176B1541" w14:textId="77777777" w:rsidR="00BA0562" w:rsidRDefault="00BA0562" w:rsidP="006132A9">
      <w:pPr>
        <w:pStyle w:val="TerminalDisplay"/>
      </w:pPr>
      <w:r>
        <w:t xml:space="preserve">  Note: The configuration file will take effect after being activated</w:t>
      </w:r>
    </w:p>
    <w:p w14:paraId="021B0A73" w14:textId="77777777" w:rsidR="00BA0562" w:rsidRDefault="00BA0562" w:rsidP="00376945"/>
    <w:p w14:paraId="626C9B37" w14:textId="77777777" w:rsidR="00BA0562" w:rsidRDefault="00BA0562" w:rsidP="006132A9">
      <w:pPr>
        <w:pStyle w:val="TerminalDisplay"/>
      </w:pPr>
      <w:r>
        <w:t>&lt;R2&gt;save test2.cfg</w:t>
      </w:r>
    </w:p>
    <w:p w14:paraId="7B8B8B15" w14:textId="77777777" w:rsidR="00BA0562" w:rsidRDefault="00BA0562" w:rsidP="006132A9">
      <w:pPr>
        <w:pStyle w:val="TerminalDisplay"/>
      </w:pPr>
      <w:r>
        <w:t xml:space="preserve"> Are you sure to save the configuration to test2.cfg? (y/n)[n]:y</w:t>
      </w:r>
    </w:p>
    <w:p w14:paraId="3363B05F" w14:textId="77777777" w:rsidR="00BA0562" w:rsidRDefault="00BA0562" w:rsidP="006132A9">
      <w:pPr>
        <w:pStyle w:val="TerminalDisplay"/>
      </w:pPr>
      <w:r>
        <w:t xml:space="preserve">  It will take several minutes to save configuration file, please wait.......</w:t>
      </w:r>
    </w:p>
    <w:p w14:paraId="1271FD36" w14:textId="77777777" w:rsidR="00BA0562" w:rsidRDefault="00BA0562" w:rsidP="006132A9">
      <w:pPr>
        <w:pStyle w:val="TerminalDisplay"/>
      </w:pPr>
      <w:r>
        <w:lastRenderedPageBreak/>
        <w:t xml:space="preserve">  Configuration file had been saved successfully</w:t>
      </w:r>
    </w:p>
    <w:p w14:paraId="3A0BCC25" w14:textId="77777777" w:rsidR="00BA0562" w:rsidRPr="00931694" w:rsidRDefault="00BA0562" w:rsidP="006132A9">
      <w:pPr>
        <w:pStyle w:val="TerminalDisplay"/>
      </w:pPr>
      <w:r>
        <w:t xml:space="preserve">  Note: The configuration file will take effect after being activated</w:t>
      </w:r>
    </w:p>
    <w:p w14:paraId="71A384E0" w14:textId="77777777" w:rsidR="00BA0562" w:rsidRDefault="00BA0562" w:rsidP="0063284F">
      <w:r>
        <w:t># Display the current file list.</w:t>
      </w:r>
    </w:p>
    <w:p w14:paraId="292D729F" w14:textId="77777777" w:rsidR="00BA0562" w:rsidRDefault="00BA0562" w:rsidP="006132A9">
      <w:pPr>
        <w:pStyle w:val="TerminalDisplay"/>
      </w:pPr>
      <w:r>
        <w:t>&lt;R1&gt;dir</w:t>
      </w:r>
    </w:p>
    <w:p w14:paraId="4F93114E" w14:textId="77777777" w:rsidR="00BA0562" w:rsidRDefault="00BA0562" w:rsidP="006132A9">
      <w:pPr>
        <w:pStyle w:val="TerminalDisplay"/>
      </w:pPr>
      <w:r>
        <w:t>Directory of flash:/</w:t>
      </w:r>
    </w:p>
    <w:p w14:paraId="580BCB7B" w14:textId="77777777" w:rsidR="00BA0562" w:rsidRDefault="00BA0562" w:rsidP="006132A9">
      <w:pPr>
        <w:pStyle w:val="TerminalDisplay"/>
      </w:pPr>
    </w:p>
    <w:p w14:paraId="578A07F9" w14:textId="5F80F4AE" w:rsidR="00BA0562" w:rsidRDefault="00BA0562" w:rsidP="006132A9">
      <w:pPr>
        <w:pStyle w:val="TerminalDisplay"/>
      </w:pPr>
      <w:r>
        <w:t xml:space="preserve">  Idx  Attr     Size(Byte)    </w:t>
      </w:r>
      <w:r w:rsidR="0049007A">
        <w:tab/>
      </w:r>
      <w:r>
        <w:t xml:space="preserve">Date  Time(LMT)  </w:t>
      </w:r>
      <w:r w:rsidR="00D40F54">
        <w:t xml:space="preserve"> </w:t>
      </w:r>
      <w:r>
        <w:t xml:space="preserve">  </w:t>
      </w:r>
      <w:r w:rsidR="0049007A">
        <w:tab/>
      </w:r>
      <w:r>
        <w:t xml:space="preserve">FileName </w:t>
      </w:r>
    </w:p>
    <w:p w14:paraId="6560B093" w14:textId="7137A0A2" w:rsidR="00BA0562" w:rsidRDefault="00BA0562" w:rsidP="006132A9">
      <w:pPr>
        <w:pStyle w:val="TerminalDisplay"/>
      </w:pPr>
      <w:r>
        <w:t xml:space="preserve">    0  -rw-    126,538,240   </w:t>
      </w:r>
      <w:r w:rsidR="0049007A">
        <w:tab/>
      </w:r>
      <w:r>
        <w:t xml:space="preserve">Jul 04 2016 17:57:22   </w:t>
      </w:r>
      <w:r w:rsidR="00D40F54">
        <w:t xml:space="preserve"> </w:t>
      </w:r>
      <w:r>
        <w:t xml:space="preserve"> </w:t>
      </w:r>
      <w:r w:rsidR="0049007A">
        <w:tab/>
      </w:r>
      <w:r>
        <w:t>ar651c- v300r019c00Sspc100.cc</w:t>
      </w:r>
    </w:p>
    <w:p w14:paraId="4962DE6E" w14:textId="7E1A567E" w:rsidR="00BA0562" w:rsidRDefault="00BA0562" w:rsidP="006132A9">
      <w:pPr>
        <w:pStyle w:val="TerminalDisplay"/>
      </w:pPr>
      <w:r>
        <w:t xml:space="preserve">    1  -rw-         23,963   </w:t>
      </w:r>
      <w:r w:rsidR="0049007A">
        <w:tab/>
      </w:r>
      <w:r>
        <w:t xml:space="preserve">Feb 21 2020 09:22:53    </w:t>
      </w:r>
      <w:r w:rsidR="0049007A">
        <w:tab/>
      </w:r>
      <w:r>
        <w:t>mon_file.txt</w:t>
      </w:r>
    </w:p>
    <w:p w14:paraId="70FBF26E" w14:textId="5375127D" w:rsidR="00BA0562" w:rsidRDefault="00BA0562" w:rsidP="006132A9">
      <w:pPr>
        <w:pStyle w:val="TerminalDisplay"/>
      </w:pPr>
      <w:r>
        <w:t xml:space="preserve">    2  -rw-            721   </w:t>
      </w:r>
      <w:r w:rsidR="0049007A">
        <w:tab/>
      </w:r>
      <w:r>
        <w:t xml:space="preserve">Feb 21 2020 10:14:33    </w:t>
      </w:r>
      <w:r w:rsidR="0049007A">
        <w:tab/>
      </w:r>
      <w:r>
        <w:t>vrpcfg.zip</w:t>
      </w:r>
    </w:p>
    <w:p w14:paraId="0C906950" w14:textId="4D5322D8" w:rsidR="00BA0562" w:rsidRDefault="00BA0562" w:rsidP="006132A9">
      <w:pPr>
        <w:pStyle w:val="TerminalDisplay"/>
      </w:pPr>
      <w:r>
        <w:t xml:space="preserve">    3  drw-              -   </w:t>
      </w:r>
      <w:r w:rsidR="0049007A">
        <w:tab/>
      </w:r>
      <w:r>
        <w:t xml:space="preserve">Jul 04 2016 18:51:04   </w:t>
      </w:r>
      <w:r w:rsidR="00D40F54">
        <w:t xml:space="preserve"> </w:t>
      </w:r>
      <w:r>
        <w:t xml:space="preserve"> </w:t>
      </w:r>
      <w:r w:rsidR="0049007A">
        <w:tab/>
      </w:r>
      <w:r>
        <w:t>CPM_ENCRYPTED_FOLDER</w:t>
      </w:r>
    </w:p>
    <w:p w14:paraId="1B24E593" w14:textId="281E30E1" w:rsidR="00BA0562" w:rsidRDefault="00BA0562" w:rsidP="006132A9">
      <w:pPr>
        <w:pStyle w:val="TerminalDisplay"/>
      </w:pPr>
      <w:r>
        <w:t xml:space="preserve">    4  -rw-            783   </w:t>
      </w:r>
      <w:r w:rsidR="0049007A">
        <w:tab/>
      </w:r>
      <w:r>
        <w:t xml:space="preserve">Jul 10 2018 14:46:16   </w:t>
      </w:r>
      <w:r w:rsidR="00D40F54">
        <w:t xml:space="preserve"> </w:t>
      </w:r>
      <w:r>
        <w:t xml:space="preserve"> </w:t>
      </w:r>
      <w:r w:rsidR="0049007A">
        <w:tab/>
      </w:r>
      <w:r>
        <w:t>default_local.cer</w:t>
      </w:r>
    </w:p>
    <w:p w14:paraId="71880520" w14:textId="096CA5B8" w:rsidR="00BA0562" w:rsidRDefault="00BA0562" w:rsidP="006132A9">
      <w:pPr>
        <w:pStyle w:val="TerminalDisplay"/>
      </w:pPr>
      <w:r>
        <w:t xml:space="preserve">    5  -rw-              0   </w:t>
      </w:r>
      <w:r w:rsidR="0049007A">
        <w:tab/>
      </w:r>
      <w:r>
        <w:t xml:space="preserve">Sep 11 2017 00:00:54    </w:t>
      </w:r>
      <w:r w:rsidR="0049007A">
        <w:tab/>
      </w:r>
      <w:r>
        <w:t>brdxpon_snmp_cfg.efs</w:t>
      </w:r>
    </w:p>
    <w:p w14:paraId="0A399CD5" w14:textId="2945E196" w:rsidR="00BA0562" w:rsidRDefault="00BA0562" w:rsidP="006132A9">
      <w:pPr>
        <w:pStyle w:val="TerminalDisplay"/>
      </w:pPr>
      <w:r>
        <w:t xml:space="preserve">    6  drw-              -   </w:t>
      </w:r>
      <w:r w:rsidR="0049007A">
        <w:tab/>
      </w:r>
      <w:r>
        <w:t xml:space="preserve">Sep 11 2017 00:01:22    </w:t>
      </w:r>
      <w:r w:rsidR="0049007A">
        <w:tab/>
      </w:r>
      <w:r>
        <w:t>update</w:t>
      </w:r>
    </w:p>
    <w:p w14:paraId="5F4242C3" w14:textId="78EBF3A8" w:rsidR="00BA0562" w:rsidRDefault="00BA0562" w:rsidP="006132A9">
      <w:pPr>
        <w:pStyle w:val="TerminalDisplay"/>
      </w:pPr>
      <w:r>
        <w:t xml:space="preserve">    7  drw-              -   </w:t>
      </w:r>
      <w:r w:rsidR="0049007A">
        <w:tab/>
      </w:r>
      <w:r>
        <w:t xml:space="preserve">Sep 11 2017 00:01:48    </w:t>
      </w:r>
      <w:r w:rsidR="0049007A">
        <w:tab/>
      </w:r>
      <w:r>
        <w:t>shelldir</w:t>
      </w:r>
    </w:p>
    <w:p w14:paraId="0C081333" w14:textId="0EEF6EC4" w:rsidR="00BA0562" w:rsidRDefault="00BA0562" w:rsidP="006132A9">
      <w:pPr>
        <w:pStyle w:val="TerminalDisplay"/>
      </w:pPr>
      <w:r>
        <w:t xml:space="preserve">    8  drw-              -   </w:t>
      </w:r>
      <w:r w:rsidR="0049007A">
        <w:tab/>
      </w:r>
      <w:r>
        <w:t xml:space="preserve">Feb 20 2020 21:33:16    </w:t>
      </w:r>
      <w:r w:rsidR="0049007A">
        <w:tab/>
      </w:r>
      <w:r>
        <w:t>localuser</w:t>
      </w:r>
    </w:p>
    <w:p w14:paraId="2CD555A2" w14:textId="12791D10" w:rsidR="00BA0562" w:rsidRDefault="00BA0562" w:rsidP="006132A9">
      <w:pPr>
        <w:pStyle w:val="TerminalDisplay"/>
      </w:pPr>
      <w:r>
        <w:t xml:space="preserve">    9  drw-              -   </w:t>
      </w:r>
      <w:r w:rsidR="0049007A">
        <w:tab/>
      </w:r>
      <w:r>
        <w:t xml:space="preserve">Sep 15 2017 04:35:52    </w:t>
      </w:r>
      <w:r w:rsidR="0049007A">
        <w:tab/>
      </w:r>
      <w:r>
        <w:t>dhcp</w:t>
      </w:r>
    </w:p>
    <w:p w14:paraId="0F42F3FB" w14:textId="4B5CA9B5" w:rsidR="00BA0562" w:rsidRDefault="00BA0562" w:rsidP="006132A9">
      <w:pPr>
        <w:pStyle w:val="TerminalDisplay"/>
      </w:pPr>
      <w:r>
        <w:t xml:space="preserve">   10  -rw-            509   </w:t>
      </w:r>
      <w:r w:rsidR="0049007A">
        <w:tab/>
      </w:r>
      <w:r>
        <w:t xml:space="preserve">Feb 21 2020 10:18:31  </w:t>
      </w:r>
      <w:r w:rsidR="00D40F54">
        <w:t xml:space="preserve"> </w:t>
      </w:r>
      <w:r>
        <w:t xml:space="preserve"> </w:t>
      </w:r>
      <w:r w:rsidR="0049007A">
        <w:tab/>
      </w:r>
      <w:r>
        <w:t>private-data.txt</w:t>
      </w:r>
    </w:p>
    <w:p w14:paraId="1696ACA4" w14:textId="3CE755C0" w:rsidR="00BA0562" w:rsidRDefault="00BA0562" w:rsidP="006132A9">
      <w:pPr>
        <w:pStyle w:val="TerminalDisplay"/>
      </w:pPr>
      <w:r>
        <w:t xml:space="preserve">   11  -rw-          2,686  </w:t>
      </w:r>
      <w:r w:rsidR="00D40F54">
        <w:t xml:space="preserve">  </w:t>
      </w:r>
      <w:r w:rsidR="0049007A">
        <w:tab/>
      </w:r>
      <w:r w:rsidR="00D40F54">
        <w:t xml:space="preserve">Dec 19 2019 15:05:18  </w:t>
      </w:r>
      <w:r>
        <w:t xml:space="preserve"> </w:t>
      </w:r>
      <w:r w:rsidR="0049007A">
        <w:tab/>
      </w:r>
      <w:r>
        <w:t>mon_lpu_file.txt</w:t>
      </w:r>
    </w:p>
    <w:p w14:paraId="2D69DBDB" w14:textId="11D18E27" w:rsidR="00BA0562" w:rsidRDefault="00BA0562" w:rsidP="006132A9">
      <w:pPr>
        <w:pStyle w:val="TerminalDisplay"/>
      </w:pPr>
      <w:r>
        <w:t xml:space="preserve">   12  -rw-          3,072  </w:t>
      </w:r>
      <w:r w:rsidR="00D40F54">
        <w:t xml:space="preserve">  </w:t>
      </w:r>
      <w:r w:rsidR="0049007A">
        <w:tab/>
      </w:r>
      <w:r w:rsidR="00D40F54">
        <w:t xml:space="preserve">Dec 18 2019 18:15:54  </w:t>
      </w:r>
      <w:r>
        <w:t xml:space="preserve"> </w:t>
      </w:r>
      <w:r w:rsidR="0049007A">
        <w:tab/>
      </w:r>
      <w:r>
        <w:t>Boot_LogFile</w:t>
      </w:r>
    </w:p>
    <w:p w14:paraId="512436F3" w14:textId="2F473B1F" w:rsidR="00BA0562" w:rsidRPr="006132A9" w:rsidRDefault="00BA0562" w:rsidP="006132A9">
      <w:pPr>
        <w:pStyle w:val="TerminalDisplay"/>
      </w:pPr>
      <w:r w:rsidRPr="006132A9">
        <w:t xml:space="preserve">   13  -rw-          1,390  </w:t>
      </w:r>
      <w:r w:rsidR="00D40F54">
        <w:t xml:space="preserve">  </w:t>
      </w:r>
      <w:r w:rsidR="0049007A">
        <w:tab/>
      </w:r>
      <w:r w:rsidR="00D40F54">
        <w:t xml:space="preserve">Feb 21 2020 10:18:30   </w:t>
      </w:r>
      <w:r w:rsidR="0049007A">
        <w:tab/>
      </w:r>
      <w:r w:rsidRPr="006132A9">
        <w:t>test1.cfg</w:t>
      </w:r>
    </w:p>
    <w:p w14:paraId="755CF2AC" w14:textId="77777777" w:rsidR="00BA0562" w:rsidRDefault="00BA0562" w:rsidP="006132A9">
      <w:pPr>
        <w:pStyle w:val="TerminalDisplay"/>
      </w:pPr>
    </w:p>
    <w:p w14:paraId="09D6ADFE" w14:textId="77777777" w:rsidR="00BA0562" w:rsidRDefault="00BA0562" w:rsidP="006132A9">
      <w:pPr>
        <w:pStyle w:val="TerminalDisplay"/>
      </w:pPr>
      <w:r>
        <w:t>510,484 KB total available (386,448 KB free)</w:t>
      </w:r>
    </w:p>
    <w:p w14:paraId="0BDDA658" w14:textId="77777777" w:rsidR="00BA0562" w:rsidRDefault="00BA0562" w:rsidP="00376945"/>
    <w:p w14:paraId="514332DE" w14:textId="77777777" w:rsidR="00BA0562" w:rsidRDefault="00BA0562" w:rsidP="006132A9">
      <w:pPr>
        <w:pStyle w:val="TerminalDisplay"/>
      </w:pPr>
      <w:r>
        <w:t>&lt;R2&gt;dir</w:t>
      </w:r>
    </w:p>
    <w:p w14:paraId="1A0351A2" w14:textId="77777777" w:rsidR="00BA0562" w:rsidRDefault="00BA0562" w:rsidP="006132A9">
      <w:pPr>
        <w:pStyle w:val="TerminalDisplay"/>
      </w:pPr>
      <w:r>
        <w:t>Directory of flash:/</w:t>
      </w:r>
    </w:p>
    <w:p w14:paraId="0C5F654F" w14:textId="77777777" w:rsidR="00BA0562" w:rsidRDefault="00BA0562" w:rsidP="006132A9">
      <w:pPr>
        <w:pStyle w:val="TerminalDisplay"/>
      </w:pPr>
    </w:p>
    <w:p w14:paraId="42BE36AE" w14:textId="4B584056" w:rsidR="00BA0562" w:rsidRDefault="00BA0562" w:rsidP="006132A9">
      <w:pPr>
        <w:pStyle w:val="TerminalDisplay"/>
      </w:pPr>
      <w:r>
        <w:t xml:space="preserve">  Idx  Attr     Size(Byte)    </w:t>
      </w:r>
      <w:r w:rsidR="0049007A">
        <w:tab/>
      </w:r>
      <w:r>
        <w:t xml:space="preserve">Date  Time(LMT)    </w:t>
      </w:r>
      <w:r w:rsidR="0049007A">
        <w:tab/>
      </w:r>
      <w:r w:rsidR="0049007A">
        <w:tab/>
      </w:r>
      <w:r>
        <w:t xml:space="preserve">FileName </w:t>
      </w:r>
    </w:p>
    <w:p w14:paraId="164486C8" w14:textId="13A900AE" w:rsidR="00BA0562" w:rsidRDefault="00BA0562" w:rsidP="006132A9">
      <w:pPr>
        <w:pStyle w:val="TerminalDisplay"/>
      </w:pPr>
      <w:r>
        <w:t xml:space="preserve">    0  -rw-    126,538,240   </w:t>
      </w:r>
      <w:r w:rsidR="0049007A">
        <w:tab/>
      </w:r>
      <w:r>
        <w:t xml:space="preserve">Jul 04 2016 17:57:22  </w:t>
      </w:r>
      <w:r w:rsidR="0011379C">
        <w:t xml:space="preserve">   </w:t>
      </w:r>
      <w:r>
        <w:t xml:space="preserve">  </w:t>
      </w:r>
      <w:r w:rsidR="0049007A">
        <w:tab/>
      </w:r>
      <w:r>
        <w:t>ar651c- v300r019c00Sspc100.cc</w:t>
      </w:r>
    </w:p>
    <w:p w14:paraId="5DF36AC4" w14:textId="558BDA18" w:rsidR="00BA0562" w:rsidRDefault="00BA0562" w:rsidP="006132A9">
      <w:pPr>
        <w:pStyle w:val="TerminalDisplay"/>
      </w:pPr>
      <w:r>
        <w:t xml:space="preserve">    1  -rw-         11,405   </w:t>
      </w:r>
      <w:r w:rsidR="0049007A">
        <w:tab/>
      </w:r>
      <w:r>
        <w:t xml:space="preserve">Feb 21 2020 09:21:53  </w:t>
      </w:r>
      <w:r w:rsidR="0011379C">
        <w:t xml:space="preserve">  </w:t>
      </w:r>
      <w:r>
        <w:t xml:space="preserve">  </w:t>
      </w:r>
      <w:r w:rsidR="0049007A">
        <w:tab/>
      </w:r>
      <w:r>
        <w:t>mon_file.txt</w:t>
      </w:r>
    </w:p>
    <w:p w14:paraId="5E53BF50" w14:textId="713A9E1C" w:rsidR="00BA0562" w:rsidRDefault="00BA0562" w:rsidP="006132A9">
      <w:pPr>
        <w:pStyle w:val="TerminalDisplay"/>
      </w:pPr>
      <w:r>
        <w:t xml:space="preserve">    2  -rw-            809   </w:t>
      </w:r>
      <w:r w:rsidR="0049007A">
        <w:tab/>
      </w:r>
      <w:r>
        <w:t xml:space="preserve">Feb 21 2020 10:14:10   </w:t>
      </w:r>
      <w:r w:rsidR="0011379C">
        <w:t xml:space="preserve"> </w:t>
      </w:r>
      <w:r>
        <w:t xml:space="preserve"> </w:t>
      </w:r>
      <w:r w:rsidR="0049007A">
        <w:tab/>
      </w:r>
      <w:r>
        <w:t>vrpcfg.zip</w:t>
      </w:r>
    </w:p>
    <w:p w14:paraId="4DDF3F4C" w14:textId="70D09EBE" w:rsidR="00BA0562" w:rsidRDefault="00BA0562" w:rsidP="006132A9">
      <w:pPr>
        <w:pStyle w:val="TerminalDisplay"/>
      </w:pPr>
      <w:r>
        <w:t xml:space="preserve">    3  drw-              -   </w:t>
      </w:r>
      <w:r w:rsidR="0049007A">
        <w:tab/>
      </w:r>
      <w:r>
        <w:t xml:space="preserve">Jul 04 2016 18:51:04  </w:t>
      </w:r>
      <w:r w:rsidR="0011379C">
        <w:t xml:space="preserve"> </w:t>
      </w:r>
      <w:r>
        <w:t xml:space="preserve"> </w:t>
      </w:r>
      <w:r w:rsidR="0011379C">
        <w:t xml:space="preserve"> </w:t>
      </w:r>
      <w:r>
        <w:t xml:space="preserve"> </w:t>
      </w:r>
      <w:r w:rsidR="0049007A">
        <w:tab/>
      </w:r>
      <w:r>
        <w:t>CPM_ENCRYPTED_FOLDER</w:t>
      </w:r>
    </w:p>
    <w:p w14:paraId="088C1B48" w14:textId="0E66C18F" w:rsidR="00BA0562" w:rsidRDefault="00BA0562" w:rsidP="006132A9">
      <w:pPr>
        <w:pStyle w:val="TerminalDisplay"/>
      </w:pPr>
      <w:r>
        <w:t xml:space="preserve">    4  -rw-            782   </w:t>
      </w:r>
      <w:r w:rsidR="0049007A">
        <w:tab/>
      </w:r>
      <w:r>
        <w:t xml:space="preserve">Jul 10 2018 14:48:14  </w:t>
      </w:r>
      <w:r w:rsidR="0011379C">
        <w:t xml:space="preserve"> </w:t>
      </w:r>
      <w:r>
        <w:t xml:space="preserve"> </w:t>
      </w:r>
      <w:r w:rsidR="0011379C">
        <w:t xml:space="preserve"> </w:t>
      </w:r>
      <w:r>
        <w:t xml:space="preserve"> </w:t>
      </w:r>
      <w:r w:rsidR="0049007A">
        <w:tab/>
      </w:r>
      <w:r>
        <w:t>default_local.cer</w:t>
      </w:r>
    </w:p>
    <w:p w14:paraId="01FF5660" w14:textId="171C3908" w:rsidR="00BA0562" w:rsidRDefault="00BA0562" w:rsidP="006132A9">
      <w:pPr>
        <w:pStyle w:val="TerminalDisplay"/>
      </w:pPr>
      <w:r>
        <w:t xml:space="preserve">    5  -rw-              0   </w:t>
      </w:r>
      <w:r w:rsidR="0049007A">
        <w:tab/>
      </w:r>
      <w:r>
        <w:t xml:space="preserve">Oct 13 2017 15:36:32 </w:t>
      </w:r>
      <w:r w:rsidR="0011379C">
        <w:t xml:space="preserve"> </w:t>
      </w:r>
      <w:r>
        <w:t xml:space="preserve"> </w:t>
      </w:r>
      <w:r w:rsidR="0011379C">
        <w:t xml:space="preserve"> </w:t>
      </w:r>
      <w:r>
        <w:t xml:space="preserve">  </w:t>
      </w:r>
      <w:r w:rsidR="0049007A">
        <w:tab/>
      </w:r>
      <w:r>
        <w:t>brdxpon_snmp_cfg.efs</w:t>
      </w:r>
    </w:p>
    <w:p w14:paraId="3BA163B6" w14:textId="30C4B695" w:rsidR="00BA0562" w:rsidRDefault="00BA0562" w:rsidP="006132A9">
      <w:pPr>
        <w:pStyle w:val="TerminalDisplay"/>
      </w:pPr>
      <w:r>
        <w:t xml:space="preserve">    6  drw-              -   </w:t>
      </w:r>
      <w:r w:rsidR="0049007A">
        <w:tab/>
      </w:r>
      <w:r>
        <w:t xml:space="preserve">Oct 13 2017 15:37:00 </w:t>
      </w:r>
      <w:r w:rsidR="0011379C">
        <w:t xml:space="preserve"> </w:t>
      </w:r>
      <w:r>
        <w:t xml:space="preserve"> </w:t>
      </w:r>
      <w:r w:rsidR="0011379C">
        <w:t xml:space="preserve"> </w:t>
      </w:r>
      <w:r>
        <w:t xml:space="preserve">  </w:t>
      </w:r>
      <w:r w:rsidR="0049007A">
        <w:tab/>
      </w:r>
      <w:r>
        <w:t>update</w:t>
      </w:r>
    </w:p>
    <w:p w14:paraId="397B17DC" w14:textId="059D4155" w:rsidR="00BA0562" w:rsidRDefault="00BA0562" w:rsidP="006132A9">
      <w:pPr>
        <w:pStyle w:val="TerminalDisplay"/>
      </w:pPr>
      <w:r>
        <w:t xml:space="preserve">    7  drw-              -   </w:t>
      </w:r>
      <w:r w:rsidR="0049007A">
        <w:tab/>
      </w:r>
      <w:r>
        <w:t xml:space="preserve">Oct 13 2017 15:37:24  </w:t>
      </w:r>
      <w:r w:rsidR="0011379C">
        <w:t xml:space="preserve">  </w:t>
      </w:r>
      <w:r>
        <w:t xml:space="preserve">  </w:t>
      </w:r>
      <w:r w:rsidR="0049007A">
        <w:tab/>
      </w:r>
      <w:r>
        <w:t>shelldir</w:t>
      </w:r>
    </w:p>
    <w:p w14:paraId="424F1C21" w14:textId="7CE00D20" w:rsidR="00BA0562" w:rsidRDefault="00BA0562" w:rsidP="006132A9">
      <w:pPr>
        <w:pStyle w:val="TerminalDisplay"/>
      </w:pPr>
      <w:r>
        <w:t xml:space="preserve">    8  drw-              -   </w:t>
      </w:r>
      <w:r w:rsidR="0049007A">
        <w:tab/>
      </w:r>
      <w:r>
        <w:t xml:space="preserve">Feb 20 2020 20:51:34  </w:t>
      </w:r>
      <w:r w:rsidR="0011379C">
        <w:t xml:space="preserve"> </w:t>
      </w:r>
      <w:r>
        <w:t xml:space="preserve">  </w:t>
      </w:r>
      <w:r w:rsidR="0049007A">
        <w:tab/>
      </w:r>
      <w:r>
        <w:t>localuser</w:t>
      </w:r>
    </w:p>
    <w:p w14:paraId="6FF6E338" w14:textId="3A648E1E" w:rsidR="00BA0562" w:rsidRDefault="00BA0562" w:rsidP="006132A9">
      <w:pPr>
        <w:pStyle w:val="TerminalDisplay"/>
      </w:pPr>
      <w:r>
        <w:t xml:space="preserve">    9  drw-              -   </w:t>
      </w:r>
      <w:r w:rsidR="0049007A">
        <w:tab/>
      </w:r>
      <w:r>
        <w:t xml:space="preserve">Oct 14 2017 11:27:04   </w:t>
      </w:r>
      <w:r w:rsidR="0011379C">
        <w:t xml:space="preserve">  </w:t>
      </w:r>
      <w:r>
        <w:t xml:space="preserve"> </w:t>
      </w:r>
      <w:r w:rsidR="0049007A">
        <w:tab/>
      </w:r>
      <w:r>
        <w:t>dhcp</w:t>
      </w:r>
    </w:p>
    <w:p w14:paraId="6D77D540" w14:textId="3EACFABA" w:rsidR="00BA0562" w:rsidRPr="006132A9" w:rsidRDefault="00BA0562" w:rsidP="006132A9">
      <w:pPr>
        <w:pStyle w:val="TerminalDisplay"/>
      </w:pPr>
      <w:r w:rsidRPr="006132A9">
        <w:t xml:space="preserve">   10  -rw-          1,586 </w:t>
      </w:r>
      <w:r w:rsidR="0011379C">
        <w:t xml:space="preserve"> </w:t>
      </w:r>
      <w:r w:rsidRPr="006132A9">
        <w:t xml:space="preserve">  </w:t>
      </w:r>
      <w:r w:rsidR="0049007A">
        <w:tab/>
      </w:r>
      <w:r w:rsidRPr="006132A9">
        <w:t xml:space="preserve">Feb 21 2020 10:16:51  </w:t>
      </w:r>
      <w:r w:rsidR="0011379C">
        <w:t xml:space="preserve"> </w:t>
      </w:r>
      <w:r w:rsidRPr="006132A9">
        <w:t xml:space="preserve">  </w:t>
      </w:r>
      <w:r w:rsidR="0049007A">
        <w:tab/>
      </w:r>
      <w:r w:rsidRPr="006132A9">
        <w:t>test2.cfg</w:t>
      </w:r>
    </w:p>
    <w:p w14:paraId="293CE679" w14:textId="0D1B85A5" w:rsidR="00BA0562" w:rsidRDefault="00BA0562" w:rsidP="006132A9">
      <w:pPr>
        <w:pStyle w:val="TerminalDisplay"/>
      </w:pPr>
      <w:r>
        <w:t xml:space="preserve">   11  -rw-            445 </w:t>
      </w:r>
      <w:r w:rsidR="0011379C">
        <w:t xml:space="preserve"> </w:t>
      </w:r>
      <w:r>
        <w:t xml:space="preserve">  </w:t>
      </w:r>
      <w:r w:rsidR="0049007A">
        <w:tab/>
      </w:r>
      <w:r>
        <w:t xml:space="preserve">Feb 21 2020 10:16:52   </w:t>
      </w:r>
      <w:r w:rsidR="0011379C">
        <w:t xml:space="preserve"> </w:t>
      </w:r>
      <w:r>
        <w:t xml:space="preserve"> </w:t>
      </w:r>
      <w:r w:rsidR="0049007A">
        <w:tab/>
      </w:r>
      <w:r>
        <w:t>private-data.txt</w:t>
      </w:r>
    </w:p>
    <w:p w14:paraId="20626AEE" w14:textId="73E2B6C6" w:rsidR="00BA0562" w:rsidRDefault="00BA0562" w:rsidP="006132A9">
      <w:pPr>
        <w:pStyle w:val="TerminalDisplay"/>
      </w:pPr>
      <w:r>
        <w:t xml:space="preserve">   12  -rw-          4,096   </w:t>
      </w:r>
      <w:r w:rsidR="0011379C">
        <w:t xml:space="preserve"> </w:t>
      </w:r>
      <w:r w:rsidR="0049007A">
        <w:tab/>
      </w:r>
      <w:r>
        <w:t xml:space="preserve">Aug 06 2019 11:19:08  </w:t>
      </w:r>
      <w:r w:rsidR="0011379C">
        <w:t xml:space="preserve"> </w:t>
      </w:r>
      <w:r>
        <w:t xml:space="preserve">  </w:t>
      </w:r>
      <w:r w:rsidR="0049007A">
        <w:tab/>
      </w:r>
      <w:r>
        <w:t>Boot_LogFile</w:t>
      </w:r>
    </w:p>
    <w:p w14:paraId="7AACDE0F" w14:textId="77777777" w:rsidR="00BA0562" w:rsidRDefault="00BA0562" w:rsidP="006132A9">
      <w:pPr>
        <w:pStyle w:val="TerminalDisplay"/>
      </w:pPr>
    </w:p>
    <w:p w14:paraId="54CFEF17" w14:textId="77777777" w:rsidR="00BA0562" w:rsidRDefault="00BA0562" w:rsidP="006132A9">
      <w:pPr>
        <w:pStyle w:val="TerminalDisplay"/>
      </w:pPr>
      <w:r>
        <w:t>510,484 KB total available (386,464 KB free)</w:t>
      </w:r>
    </w:p>
    <w:p w14:paraId="4814391F" w14:textId="77777777" w:rsidR="00BA0562" w:rsidRPr="0063284F" w:rsidRDefault="00BA0562" w:rsidP="006132A9">
      <w:pPr>
        <w:pStyle w:val="TerminalDisplay"/>
      </w:pPr>
      <w:r w:rsidRPr="0063284F">
        <w:t>The configuration files of the two devices are saved successfully.</w:t>
      </w:r>
    </w:p>
    <w:p w14:paraId="4AE02617" w14:textId="77777777" w:rsidR="00BA0562" w:rsidRDefault="00BA0562" w:rsidP="002075CB">
      <w:pPr>
        <w:pStyle w:val="Step"/>
        <w:outlineLvl w:val="9"/>
      </w:pPr>
      <w:r>
        <w:t>Configure the FTP server function and parameters on R2.</w:t>
      </w:r>
    </w:p>
    <w:p w14:paraId="1422134E" w14:textId="77777777" w:rsidR="00BA0562" w:rsidRDefault="00BA0562" w:rsidP="006132A9">
      <w:pPr>
        <w:pStyle w:val="TerminalDisplay"/>
      </w:pPr>
      <w:r>
        <w:t xml:space="preserve">[R2]ftp server enable </w:t>
      </w:r>
    </w:p>
    <w:p w14:paraId="7A4B4DBB" w14:textId="77777777" w:rsidR="00BA0562" w:rsidRDefault="00BA0562" w:rsidP="006132A9">
      <w:pPr>
        <w:pStyle w:val="TerminalDisplay"/>
      </w:pPr>
      <w:r>
        <w:t>Info: Succeeded in starting the FTP server</w:t>
      </w:r>
    </w:p>
    <w:p w14:paraId="35F1FA31" w14:textId="77777777" w:rsidR="00BA0562" w:rsidRDefault="00BA0562" w:rsidP="0063284F">
      <w:r>
        <w:t xml:space="preserve">The </w:t>
      </w:r>
      <w:r w:rsidRPr="0000387B">
        <w:rPr>
          <w:b/>
          <w:bCs/>
        </w:rPr>
        <w:t>ftp server enable</w:t>
      </w:r>
      <w:r>
        <w:t xml:space="preserve"> command enables the FTP server function. By default, the FTP function is disabled.</w:t>
      </w:r>
    </w:p>
    <w:p w14:paraId="1F17FC00" w14:textId="77777777" w:rsidR="00BA0562" w:rsidRPr="00322C6B" w:rsidRDefault="00BA0562" w:rsidP="0063284F">
      <w:r>
        <w:lastRenderedPageBreak/>
        <w:t>Other optional configuration parameters include the port number of the FTP server, source IP address of the FTP server, and maximum idle time of FTP connections.</w:t>
      </w:r>
    </w:p>
    <w:p w14:paraId="762B4970" w14:textId="77777777" w:rsidR="00BA0562" w:rsidRDefault="00BA0562" w:rsidP="002075CB">
      <w:pPr>
        <w:pStyle w:val="Step"/>
        <w:outlineLvl w:val="9"/>
      </w:pPr>
      <w:r>
        <w:t>Configure local FTP users.</w:t>
      </w:r>
    </w:p>
    <w:p w14:paraId="75AD4BCA" w14:textId="77777777" w:rsidR="00BA0562" w:rsidRDefault="00BA0562" w:rsidP="006132A9">
      <w:pPr>
        <w:pStyle w:val="TerminalDisplay"/>
      </w:pPr>
      <w:r>
        <w:t>[R2]aaa</w:t>
      </w:r>
    </w:p>
    <w:p w14:paraId="14417933" w14:textId="77777777" w:rsidR="00BA0562" w:rsidRDefault="00BA0562" w:rsidP="006132A9">
      <w:pPr>
        <w:pStyle w:val="TerminalDisplay"/>
      </w:pPr>
      <w:r>
        <w:t xml:space="preserve">[R2-aaa]local-user ftp-client password irreversible-cipher Huawei@123 </w:t>
      </w:r>
    </w:p>
    <w:p w14:paraId="2ED353E6" w14:textId="77777777" w:rsidR="00BA0562" w:rsidRDefault="00BA0562" w:rsidP="006132A9">
      <w:pPr>
        <w:pStyle w:val="TerminalDisplay"/>
      </w:pPr>
      <w:r>
        <w:t>Info: Add a new user.</w:t>
      </w:r>
    </w:p>
    <w:p w14:paraId="7C466522" w14:textId="77777777" w:rsidR="00BA0562" w:rsidRDefault="00BA0562" w:rsidP="006132A9">
      <w:pPr>
        <w:pStyle w:val="TerminalDisplay"/>
      </w:pPr>
      <w:r>
        <w:t xml:space="preserve">[R2-aaa]local-user ftp-client service-type ftp </w:t>
      </w:r>
    </w:p>
    <w:p w14:paraId="33A2CD9A" w14:textId="77777777" w:rsidR="00BA0562" w:rsidRDefault="00BA0562" w:rsidP="006132A9">
      <w:pPr>
        <w:pStyle w:val="TerminalDisplay"/>
      </w:pPr>
      <w:r>
        <w:t xml:space="preserve">[R2-aaa]local-user ftp-client privilege level 15 </w:t>
      </w:r>
    </w:p>
    <w:p w14:paraId="07B6575A" w14:textId="77777777" w:rsidR="00BA0562" w:rsidRDefault="00BA0562" w:rsidP="0063284F">
      <w:r>
        <w:t>The user level is specified. The user level must be set to 3 or higher to ensure successful connection establishment.</w:t>
      </w:r>
    </w:p>
    <w:p w14:paraId="7941D954" w14:textId="77777777" w:rsidR="00BA0562" w:rsidRDefault="00BA0562" w:rsidP="006132A9">
      <w:pPr>
        <w:pStyle w:val="TerminalDisplay"/>
      </w:pPr>
      <w:r>
        <w:t>[R2-aaa]local-user ftp-client ftp-directory flash:/</w:t>
      </w:r>
    </w:p>
    <w:p w14:paraId="6E3B7036" w14:textId="77777777" w:rsidR="00BA0562" w:rsidRDefault="00BA0562" w:rsidP="0063284F">
      <w:r>
        <w:t>The authorized directory of the FTP user is specified. This directory must be specified. Otherwise, the FTP user cannot log in to the system.</w:t>
      </w:r>
    </w:p>
    <w:p w14:paraId="794CBBD4" w14:textId="77777777" w:rsidR="00BA0562" w:rsidRDefault="00BA0562" w:rsidP="002075CB">
      <w:pPr>
        <w:pStyle w:val="Step"/>
        <w:outlineLvl w:val="9"/>
      </w:pPr>
      <w:r>
        <w:t>Log in to the FTP server from the FTP client.</w:t>
      </w:r>
    </w:p>
    <w:p w14:paraId="0FCEA9BB" w14:textId="77777777" w:rsidR="00BA0562" w:rsidRDefault="00BA0562" w:rsidP="0063284F">
      <w:r>
        <w:t># Log in to the FTP client.</w:t>
      </w:r>
    </w:p>
    <w:p w14:paraId="06522C33" w14:textId="77777777" w:rsidR="00BA0562" w:rsidRDefault="00BA0562" w:rsidP="006132A9">
      <w:pPr>
        <w:pStyle w:val="TerminalDisplay"/>
      </w:pPr>
      <w:r>
        <w:t xml:space="preserve"> &lt;R1&gt;ftp 10.0.12.2 </w:t>
      </w:r>
    </w:p>
    <w:p w14:paraId="19765C06" w14:textId="77777777" w:rsidR="00BA0562" w:rsidRDefault="00BA0562" w:rsidP="006132A9">
      <w:pPr>
        <w:pStyle w:val="TerminalDisplay"/>
      </w:pPr>
      <w:r>
        <w:t>Trying 10.0.12.2 ...</w:t>
      </w:r>
    </w:p>
    <w:p w14:paraId="6CB50E32" w14:textId="77777777" w:rsidR="00BA0562" w:rsidRDefault="00BA0562" w:rsidP="006132A9">
      <w:pPr>
        <w:pStyle w:val="TerminalDisplay"/>
      </w:pPr>
    </w:p>
    <w:p w14:paraId="78EE80F5" w14:textId="77777777" w:rsidR="00BA0562" w:rsidRDefault="00BA0562" w:rsidP="006132A9">
      <w:pPr>
        <w:pStyle w:val="TerminalDisplay"/>
      </w:pPr>
      <w:r>
        <w:t>Press CTRL+K to abort</w:t>
      </w:r>
    </w:p>
    <w:p w14:paraId="70D62D50" w14:textId="77777777" w:rsidR="00BA0562" w:rsidRDefault="00BA0562" w:rsidP="006132A9">
      <w:pPr>
        <w:pStyle w:val="TerminalDisplay"/>
      </w:pPr>
      <w:r>
        <w:t>Connected to 10.0.12.2.</w:t>
      </w:r>
    </w:p>
    <w:p w14:paraId="63954F12" w14:textId="77777777" w:rsidR="00BA0562" w:rsidRDefault="00BA0562" w:rsidP="006132A9">
      <w:pPr>
        <w:pStyle w:val="TerminalDisplay"/>
      </w:pPr>
      <w:r>
        <w:t>220 FTP service ready.</w:t>
      </w:r>
    </w:p>
    <w:p w14:paraId="72074CDD" w14:textId="77777777" w:rsidR="00BA0562" w:rsidRDefault="00BA0562" w:rsidP="006132A9">
      <w:pPr>
        <w:pStyle w:val="TerminalDisplay"/>
      </w:pPr>
      <w:r>
        <w:t>User(10.0.12.2:(none)):ftp-client</w:t>
      </w:r>
    </w:p>
    <w:p w14:paraId="1D1CA6A2" w14:textId="77777777" w:rsidR="00BA0562" w:rsidRDefault="00BA0562" w:rsidP="006132A9">
      <w:pPr>
        <w:pStyle w:val="TerminalDisplay"/>
      </w:pPr>
      <w:r>
        <w:t>331 Password required for ftp-client.</w:t>
      </w:r>
    </w:p>
    <w:p w14:paraId="6F316180" w14:textId="77777777" w:rsidR="00BA0562" w:rsidRDefault="00BA0562" w:rsidP="006132A9">
      <w:pPr>
        <w:pStyle w:val="TerminalDisplay"/>
      </w:pPr>
      <w:r>
        <w:t>Enter password:</w:t>
      </w:r>
    </w:p>
    <w:p w14:paraId="547664BC" w14:textId="77777777" w:rsidR="00BA0562" w:rsidRDefault="00BA0562" w:rsidP="006132A9">
      <w:pPr>
        <w:pStyle w:val="TerminalDisplay"/>
      </w:pPr>
      <w:r>
        <w:t>230 User logged in.</w:t>
      </w:r>
    </w:p>
    <w:p w14:paraId="5D03563D" w14:textId="77777777" w:rsidR="00BA0562" w:rsidRDefault="00BA0562" w:rsidP="006132A9">
      <w:pPr>
        <w:pStyle w:val="TerminalDisplay"/>
      </w:pPr>
    </w:p>
    <w:p w14:paraId="6410491C" w14:textId="77777777" w:rsidR="00BA0562" w:rsidRDefault="00BA0562" w:rsidP="006132A9">
      <w:pPr>
        <w:pStyle w:val="TerminalDisplay"/>
      </w:pPr>
      <w:r>
        <w:t xml:space="preserve">[R1-ftp] </w:t>
      </w:r>
    </w:p>
    <w:p w14:paraId="5FD1A70A" w14:textId="77777777" w:rsidR="00BA0562" w:rsidRPr="0063284F" w:rsidRDefault="00BA0562" w:rsidP="006132A9">
      <w:pPr>
        <w:pStyle w:val="TerminalDisplay"/>
      </w:pPr>
      <w:r w:rsidRPr="0063284F">
        <w:t>You have logged in to the file system of R2.</w:t>
      </w:r>
    </w:p>
    <w:p w14:paraId="09020BBE" w14:textId="77777777" w:rsidR="00BA0562" w:rsidRDefault="00BA0562" w:rsidP="002075CB">
      <w:pPr>
        <w:pStyle w:val="Step"/>
        <w:outlineLvl w:val="9"/>
      </w:pPr>
      <w:r>
        <w:t>Perform operations on the file systems on R2.</w:t>
      </w:r>
    </w:p>
    <w:p w14:paraId="2E893B16" w14:textId="77777777" w:rsidR="00BA0562" w:rsidRDefault="00BA0562" w:rsidP="0063284F">
      <w:r>
        <w:t># Configure the transmission mode.</w:t>
      </w:r>
    </w:p>
    <w:p w14:paraId="61AC8445" w14:textId="77777777" w:rsidR="00BA0562" w:rsidRDefault="00BA0562" w:rsidP="006132A9">
      <w:pPr>
        <w:pStyle w:val="TerminalDisplay"/>
      </w:pPr>
      <w:r>
        <w:t xml:space="preserve"> [R1-ftp]ascii </w:t>
      </w:r>
    </w:p>
    <w:p w14:paraId="325B3DA2" w14:textId="77777777" w:rsidR="00BA0562" w:rsidRDefault="00BA0562" w:rsidP="006132A9">
      <w:pPr>
        <w:pStyle w:val="TerminalDisplay"/>
      </w:pPr>
      <w:r>
        <w:t xml:space="preserve">200 Type set to A. </w:t>
      </w:r>
    </w:p>
    <w:p w14:paraId="71583F46" w14:textId="77777777" w:rsidR="00BA0562" w:rsidRDefault="00BA0562" w:rsidP="0063284F">
      <w:r>
        <w:t>Files can be transferred in ASCII or binary mode.</w:t>
      </w:r>
    </w:p>
    <w:p w14:paraId="61804EF2" w14:textId="77777777" w:rsidR="00BA0562" w:rsidRDefault="00BA0562" w:rsidP="0063284F">
      <w:r>
        <w:t>ASCII mode is used to transfer plain text files, and binary mode is used to transfer application files, such as system software, images, video files, compressed files, and database files. The configuration file to be downloaded is a text file. Therefore, you need to set the mode to ASCII. The default file transfer mode is ASCII. This operation is for demonstration purpose only.</w:t>
      </w:r>
    </w:p>
    <w:p w14:paraId="1261971F" w14:textId="77777777" w:rsidR="00BA0562" w:rsidRDefault="00BA0562" w:rsidP="0063284F">
      <w:r>
        <w:t># Download the configuration file.</w:t>
      </w:r>
    </w:p>
    <w:p w14:paraId="44EF47BE" w14:textId="77777777" w:rsidR="00BA0562" w:rsidRDefault="00BA0562" w:rsidP="006132A9">
      <w:pPr>
        <w:pStyle w:val="TerminalDisplay"/>
      </w:pPr>
      <w:r>
        <w:t xml:space="preserve">[R1-ftp]get test2.cfg </w:t>
      </w:r>
    </w:p>
    <w:p w14:paraId="2AA028CE" w14:textId="77777777" w:rsidR="00BA0562" w:rsidRDefault="00BA0562" w:rsidP="006132A9">
      <w:pPr>
        <w:pStyle w:val="TerminalDisplay"/>
      </w:pPr>
      <w:r>
        <w:t>200 Port command okay.</w:t>
      </w:r>
    </w:p>
    <w:p w14:paraId="5D4A2613" w14:textId="77777777" w:rsidR="00BA0562" w:rsidRDefault="00BA0562" w:rsidP="006132A9">
      <w:pPr>
        <w:pStyle w:val="TerminalDisplay"/>
      </w:pPr>
      <w:r>
        <w:lastRenderedPageBreak/>
        <w:t>150 Opening ASCII mode data connection for test2.cfg.</w:t>
      </w:r>
    </w:p>
    <w:p w14:paraId="00A38C6F" w14:textId="77777777" w:rsidR="00BA0562" w:rsidRDefault="00BA0562" w:rsidP="006132A9">
      <w:pPr>
        <w:pStyle w:val="TerminalDisplay"/>
      </w:pPr>
      <w:r>
        <w:t>226 Transfer complete.</w:t>
      </w:r>
    </w:p>
    <w:p w14:paraId="1D4F3686" w14:textId="77777777" w:rsidR="00BA0562" w:rsidRDefault="00BA0562" w:rsidP="006132A9">
      <w:pPr>
        <w:pStyle w:val="TerminalDisplay"/>
      </w:pPr>
      <w:r>
        <w:t xml:space="preserve">FTP: 961 byte(s) received in 0.220 second(s) 4.36Kbyte(s)/sec. </w:t>
      </w:r>
    </w:p>
    <w:p w14:paraId="02EB6F01" w14:textId="77777777" w:rsidR="00BA0562" w:rsidRDefault="00BA0562" w:rsidP="0063284F">
      <w:r>
        <w:t># Delete the configuration file.</w:t>
      </w:r>
    </w:p>
    <w:p w14:paraId="1D0E1A72" w14:textId="77777777" w:rsidR="00BA0562" w:rsidRDefault="00BA0562" w:rsidP="006132A9">
      <w:pPr>
        <w:pStyle w:val="TerminalDisplay"/>
      </w:pPr>
      <w:r>
        <w:t xml:space="preserve">[R1-ftp]delete test2.cfg </w:t>
      </w:r>
    </w:p>
    <w:p w14:paraId="41195588" w14:textId="77777777" w:rsidR="00BA0562" w:rsidRDefault="00BA0562" w:rsidP="006132A9">
      <w:pPr>
        <w:pStyle w:val="TerminalDisplay"/>
      </w:pPr>
      <w:r>
        <w:t>Warning: The contents of file test2.cfg cannot be recycled. Continue? (y/n)[n]:y</w:t>
      </w:r>
    </w:p>
    <w:p w14:paraId="03F30788" w14:textId="77777777" w:rsidR="00BA0562" w:rsidRPr="006132A9" w:rsidRDefault="00BA0562" w:rsidP="006132A9">
      <w:pPr>
        <w:pStyle w:val="TerminalDisplay"/>
      </w:pPr>
      <w:r w:rsidRPr="006132A9">
        <w:t>250 DELE command successful.</w:t>
      </w:r>
    </w:p>
    <w:p w14:paraId="1D74A25B" w14:textId="77777777" w:rsidR="00BA0562" w:rsidRDefault="00BA0562" w:rsidP="0063284F">
      <w:r>
        <w:t># Upload the configuration file.</w:t>
      </w:r>
    </w:p>
    <w:p w14:paraId="1E854E82" w14:textId="77777777" w:rsidR="00BA0562" w:rsidRDefault="00BA0562" w:rsidP="006132A9">
      <w:pPr>
        <w:pStyle w:val="TerminalDisplay"/>
      </w:pPr>
      <w:r>
        <w:t>[R1-ftp]put test1.cfg</w:t>
      </w:r>
    </w:p>
    <w:p w14:paraId="7B2195B5" w14:textId="77777777" w:rsidR="00BA0562" w:rsidRDefault="00BA0562" w:rsidP="006132A9">
      <w:pPr>
        <w:pStyle w:val="TerminalDisplay"/>
      </w:pPr>
      <w:r>
        <w:t>200 Port command okay.</w:t>
      </w:r>
    </w:p>
    <w:p w14:paraId="527941B4" w14:textId="77777777" w:rsidR="00BA0562" w:rsidRDefault="00BA0562" w:rsidP="006132A9">
      <w:pPr>
        <w:pStyle w:val="TerminalDisplay"/>
      </w:pPr>
      <w:r>
        <w:t>150 Opening ASCII mode data connection for test1.cfg.</w:t>
      </w:r>
    </w:p>
    <w:p w14:paraId="10DA8776" w14:textId="77777777" w:rsidR="00BA0562" w:rsidRPr="006132A9" w:rsidRDefault="00BA0562" w:rsidP="006132A9">
      <w:pPr>
        <w:pStyle w:val="TerminalDisplay"/>
      </w:pPr>
      <w:r w:rsidRPr="006132A9">
        <w:t>226 Transfer complete.</w:t>
      </w:r>
    </w:p>
    <w:p w14:paraId="2A8B7104" w14:textId="77777777" w:rsidR="00BA0562" w:rsidRDefault="00BA0562" w:rsidP="006132A9">
      <w:pPr>
        <w:pStyle w:val="TerminalDisplay"/>
      </w:pPr>
      <w:r>
        <w:t>FTP: 875 byte(s) sent in 0.240 second(s) 3.64Kbyte(s)/sec.</w:t>
      </w:r>
    </w:p>
    <w:p w14:paraId="427B744E" w14:textId="77777777" w:rsidR="00BA0562" w:rsidRDefault="00BA0562" w:rsidP="0063284F">
      <w:r>
        <w:t># Close the FTP connection.</w:t>
      </w:r>
    </w:p>
    <w:p w14:paraId="1529A39D" w14:textId="77777777" w:rsidR="00BA0562" w:rsidRDefault="00BA0562" w:rsidP="006132A9">
      <w:pPr>
        <w:pStyle w:val="TerminalDisplay"/>
      </w:pPr>
      <w:r>
        <w:t>[R1-ftp]bye</w:t>
      </w:r>
    </w:p>
    <w:p w14:paraId="79767840" w14:textId="77777777" w:rsidR="00BA0562" w:rsidRDefault="00BA0562" w:rsidP="006132A9">
      <w:pPr>
        <w:pStyle w:val="TerminalDisplay"/>
      </w:pPr>
      <w:r>
        <w:t>221 Server closing.</w:t>
      </w:r>
    </w:p>
    <w:p w14:paraId="50F0349F" w14:textId="77777777" w:rsidR="00BA0562" w:rsidRDefault="00BA0562" w:rsidP="006132A9">
      <w:pPr>
        <w:pStyle w:val="TerminalDisplay"/>
      </w:pPr>
    </w:p>
    <w:p w14:paraId="2A1F9DE4" w14:textId="77777777" w:rsidR="00BA0562" w:rsidRDefault="00BA0562" w:rsidP="006132A9">
      <w:pPr>
        <w:pStyle w:val="TerminalDisplay"/>
      </w:pPr>
      <w:r>
        <w:t>&lt;R1&gt;</w:t>
      </w:r>
    </w:p>
    <w:p w14:paraId="19F8FD69" w14:textId="77777777" w:rsidR="0063284F" w:rsidRDefault="0063284F" w:rsidP="0063284F">
      <w:pPr>
        <w:pStyle w:val="End"/>
      </w:pPr>
      <w:r>
        <w:t>----End</w:t>
      </w:r>
    </w:p>
    <w:p w14:paraId="001E66DC" w14:textId="77777777" w:rsidR="00BA0562" w:rsidRDefault="00BA0562" w:rsidP="0063284F">
      <w:pPr>
        <w:pStyle w:val="3"/>
      </w:pPr>
      <w:bookmarkStart w:id="158" w:name="_Toc38987035"/>
      <w:r>
        <w:t>Verification</w:t>
      </w:r>
      <w:bookmarkEnd w:id="158"/>
    </w:p>
    <w:p w14:paraId="295CC4DD" w14:textId="77777777" w:rsidR="00BA0562" w:rsidRDefault="00BA0562" w:rsidP="0063284F">
      <w:r>
        <w:t>Display the file directories of R1 and R2.</w:t>
      </w:r>
    </w:p>
    <w:p w14:paraId="66F91BF0" w14:textId="77777777" w:rsidR="00BA0562" w:rsidRDefault="00BA0562" w:rsidP="006132A9">
      <w:pPr>
        <w:pStyle w:val="TerminalDisplay"/>
      </w:pPr>
      <w:r>
        <w:t>&lt;R1&gt;dir</w:t>
      </w:r>
    </w:p>
    <w:p w14:paraId="7DB1C39D" w14:textId="77777777" w:rsidR="00BA0562" w:rsidRDefault="00BA0562" w:rsidP="006132A9">
      <w:pPr>
        <w:pStyle w:val="TerminalDisplay"/>
      </w:pPr>
      <w:r>
        <w:t>Directory of flash:/</w:t>
      </w:r>
    </w:p>
    <w:p w14:paraId="27AA60C9" w14:textId="77777777" w:rsidR="00BA0562" w:rsidRDefault="00BA0562" w:rsidP="006132A9">
      <w:pPr>
        <w:pStyle w:val="TerminalDisplay"/>
      </w:pPr>
    </w:p>
    <w:p w14:paraId="4E4FD782" w14:textId="52F85EE8" w:rsidR="00BA0562" w:rsidRDefault="00BA0562" w:rsidP="006132A9">
      <w:pPr>
        <w:pStyle w:val="TerminalDisplay"/>
      </w:pPr>
      <w:r>
        <w:t xml:space="preserve">  Idx  Attr     Size(Byte)    </w:t>
      </w:r>
      <w:r w:rsidR="0049007A">
        <w:tab/>
      </w:r>
      <w:r>
        <w:t xml:space="preserve">Date   Time(LMT)  </w:t>
      </w:r>
      <w:r w:rsidR="00226141">
        <w:t xml:space="preserve"> </w:t>
      </w:r>
      <w:r>
        <w:t xml:space="preserve">  </w:t>
      </w:r>
      <w:r w:rsidR="0049007A">
        <w:tab/>
      </w:r>
      <w:r>
        <w:t xml:space="preserve">FileName </w:t>
      </w:r>
    </w:p>
    <w:p w14:paraId="680B83EB" w14:textId="1D5DC698" w:rsidR="00BA0562" w:rsidRDefault="00BA0562" w:rsidP="006132A9">
      <w:pPr>
        <w:pStyle w:val="TerminalDisplay"/>
      </w:pPr>
      <w:r>
        <w:t xml:space="preserve">    0  -rw-    126,538,240   </w:t>
      </w:r>
      <w:r w:rsidR="0049007A">
        <w:tab/>
      </w:r>
      <w:r>
        <w:t xml:space="preserve">Jul 04 2016 17:57:22   </w:t>
      </w:r>
      <w:r w:rsidR="00226141">
        <w:t xml:space="preserve"> </w:t>
      </w:r>
      <w:r>
        <w:t xml:space="preserve"> </w:t>
      </w:r>
      <w:r w:rsidR="0049007A">
        <w:tab/>
      </w:r>
      <w:r>
        <w:t>ar651c- v300r019c00Sspc100.cc</w:t>
      </w:r>
    </w:p>
    <w:p w14:paraId="1CD0CB94" w14:textId="319886AB" w:rsidR="00BA0562" w:rsidRDefault="00BA0562" w:rsidP="006132A9">
      <w:pPr>
        <w:pStyle w:val="TerminalDisplay"/>
      </w:pPr>
      <w:r>
        <w:t xml:space="preserve">    1  -rw-         23,963   </w:t>
      </w:r>
      <w:r w:rsidR="0049007A">
        <w:tab/>
      </w:r>
      <w:r>
        <w:t xml:space="preserve">Feb 21 2020 09:22:53    </w:t>
      </w:r>
      <w:r w:rsidR="0049007A">
        <w:tab/>
      </w:r>
      <w:r>
        <w:t>mon_file.txt</w:t>
      </w:r>
    </w:p>
    <w:p w14:paraId="111EB440" w14:textId="4373129B" w:rsidR="00BA0562" w:rsidRDefault="00BA0562" w:rsidP="006132A9">
      <w:pPr>
        <w:pStyle w:val="TerminalDisplay"/>
      </w:pPr>
      <w:r>
        <w:t xml:space="preserve">    2  -rw-            721   </w:t>
      </w:r>
      <w:r w:rsidR="0049007A">
        <w:tab/>
      </w:r>
      <w:r>
        <w:t xml:space="preserve">Feb 21 2020 10:14:33    </w:t>
      </w:r>
      <w:r w:rsidR="0049007A">
        <w:tab/>
      </w:r>
      <w:r>
        <w:t>vrpcfg.zip</w:t>
      </w:r>
    </w:p>
    <w:p w14:paraId="61F5B9AA" w14:textId="309D9EE6" w:rsidR="00BA0562" w:rsidRDefault="00BA0562" w:rsidP="006132A9">
      <w:pPr>
        <w:pStyle w:val="TerminalDisplay"/>
      </w:pPr>
      <w:r>
        <w:t xml:space="preserve">    3  drw-              -   </w:t>
      </w:r>
      <w:r w:rsidR="0049007A">
        <w:tab/>
      </w:r>
      <w:r>
        <w:t xml:space="preserve">Jul 04 2016 18:51:04  </w:t>
      </w:r>
      <w:r w:rsidR="00226141">
        <w:t xml:space="preserve"> </w:t>
      </w:r>
      <w:r>
        <w:t xml:space="preserve">  </w:t>
      </w:r>
      <w:r w:rsidR="0049007A">
        <w:tab/>
      </w:r>
      <w:r>
        <w:t>CPM_ENCRYPTED_FOLDER</w:t>
      </w:r>
    </w:p>
    <w:p w14:paraId="2AE0945D" w14:textId="29E5A82F" w:rsidR="00BA0562" w:rsidRDefault="00BA0562" w:rsidP="006132A9">
      <w:pPr>
        <w:pStyle w:val="TerminalDisplay"/>
      </w:pPr>
      <w:r>
        <w:t xml:space="preserve">    4  -rw-            783   </w:t>
      </w:r>
      <w:r w:rsidR="0049007A">
        <w:tab/>
      </w:r>
      <w:r>
        <w:t xml:space="preserve">Jul 10 2018 14:46:16   </w:t>
      </w:r>
      <w:r w:rsidR="00226141">
        <w:t xml:space="preserve"> </w:t>
      </w:r>
      <w:r>
        <w:t xml:space="preserve"> </w:t>
      </w:r>
      <w:r w:rsidR="0049007A">
        <w:tab/>
      </w:r>
      <w:r>
        <w:t>default_local.cer</w:t>
      </w:r>
    </w:p>
    <w:p w14:paraId="04A872F4" w14:textId="6A71E99D" w:rsidR="00BA0562" w:rsidRDefault="00BA0562" w:rsidP="006132A9">
      <w:pPr>
        <w:pStyle w:val="TerminalDisplay"/>
      </w:pPr>
      <w:r>
        <w:t xml:space="preserve">    5  -rw-              0   </w:t>
      </w:r>
      <w:r w:rsidR="0049007A">
        <w:tab/>
      </w:r>
      <w:r>
        <w:t xml:space="preserve">Sep 11 2017 00:00:54    </w:t>
      </w:r>
      <w:r w:rsidR="0049007A">
        <w:tab/>
      </w:r>
      <w:r>
        <w:t>brdxpon_snmp_cfg.efs</w:t>
      </w:r>
    </w:p>
    <w:p w14:paraId="4D4EB2D6" w14:textId="2F1C245F" w:rsidR="00BA0562" w:rsidRDefault="00BA0562" w:rsidP="006132A9">
      <w:pPr>
        <w:pStyle w:val="TerminalDisplay"/>
      </w:pPr>
      <w:r>
        <w:t xml:space="preserve">    6  drw-              -   </w:t>
      </w:r>
      <w:r w:rsidR="0049007A">
        <w:tab/>
      </w:r>
      <w:r>
        <w:t xml:space="preserve">Sep 11 2017 00:01:22    </w:t>
      </w:r>
      <w:r w:rsidR="0049007A">
        <w:tab/>
      </w:r>
      <w:r>
        <w:t>update</w:t>
      </w:r>
    </w:p>
    <w:p w14:paraId="5F2F9E6C" w14:textId="65AC1F69" w:rsidR="00BA0562" w:rsidRDefault="00BA0562" w:rsidP="006132A9">
      <w:pPr>
        <w:pStyle w:val="TerminalDisplay"/>
      </w:pPr>
      <w:r>
        <w:t xml:space="preserve">    7  drw-              -   </w:t>
      </w:r>
      <w:r w:rsidR="0049007A">
        <w:tab/>
      </w:r>
      <w:r>
        <w:t xml:space="preserve">Sep 11 2017 00:01:48    </w:t>
      </w:r>
      <w:r w:rsidR="0049007A">
        <w:tab/>
      </w:r>
      <w:r>
        <w:t>shelldir</w:t>
      </w:r>
    </w:p>
    <w:p w14:paraId="40DD778A" w14:textId="173DE340" w:rsidR="00BA0562" w:rsidRDefault="00BA0562" w:rsidP="006132A9">
      <w:pPr>
        <w:pStyle w:val="TerminalDisplay"/>
      </w:pPr>
      <w:r>
        <w:t xml:space="preserve">    8  drw-              -   </w:t>
      </w:r>
      <w:r w:rsidR="0049007A">
        <w:tab/>
      </w:r>
      <w:r>
        <w:t xml:space="preserve">Feb 20 2020 21:33:16    </w:t>
      </w:r>
      <w:r w:rsidR="0049007A">
        <w:tab/>
      </w:r>
      <w:r>
        <w:t>localuser</w:t>
      </w:r>
    </w:p>
    <w:p w14:paraId="0B3FCEF7" w14:textId="3C43DB80" w:rsidR="00BA0562" w:rsidRDefault="00BA0562" w:rsidP="006132A9">
      <w:pPr>
        <w:pStyle w:val="TerminalDisplay"/>
      </w:pPr>
      <w:r>
        <w:t xml:space="preserve">    9  drw-              -   </w:t>
      </w:r>
      <w:r w:rsidR="0049007A">
        <w:tab/>
      </w:r>
      <w:r>
        <w:t xml:space="preserve">Sep 15 2017 04:35:52    </w:t>
      </w:r>
      <w:r w:rsidR="0049007A">
        <w:tab/>
      </w:r>
      <w:r>
        <w:t>dhcp</w:t>
      </w:r>
    </w:p>
    <w:p w14:paraId="29F38770" w14:textId="1248A1C2" w:rsidR="00BA0562" w:rsidRPr="006132A9" w:rsidRDefault="00BA0562" w:rsidP="006132A9">
      <w:pPr>
        <w:pStyle w:val="TerminalDisplay"/>
      </w:pPr>
      <w:r w:rsidRPr="006132A9">
        <w:t xml:space="preserve">   10  -rw-          1,586   </w:t>
      </w:r>
      <w:r w:rsidR="0049007A">
        <w:tab/>
      </w:r>
      <w:r w:rsidRPr="006132A9">
        <w:t xml:space="preserve">Feb 21 2020 10:26:10    </w:t>
      </w:r>
      <w:r w:rsidR="0049007A">
        <w:tab/>
      </w:r>
      <w:r w:rsidRPr="006132A9">
        <w:t>test2.cfg</w:t>
      </w:r>
    </w:p>
    <w:p w14:paraId="7E9FA5E1" w14:textId="0772444E" w:rsidR="00BA0562" w:rsidRDefault="00BA0562" w:rsidP="006132A9">
      <w:pPr>
        <w:pStyle w:val="TerminalDisplay"/>
      </w:pPr>
      <w:r>
        <w:t xml:space="preserve">   11  -rw-            509   </w:t>
      </w:r>
      <w:r w:rsidR="0049007A">
        <w:tab/>
      </w:r>
      <w:r>
        <w:t xml:space="preserve">Feb 21 2020 10:18:31    </w:t>
      </w:r>
      <w:r w:rsidR="0049007A">
        <w:tab/>
      </w:r>
      <w:r>
        <w:t>private-data.txt</w:t>
      </w:r>
    </w:p>
    <w:p w14:paraId="4DABB2E8" w14:textId="45B319FC" w:rsidR="00BA0562" w:rsidRDefault="00BA0562" w:rsidP="006132A9">
      <w:pPr>
        <w:pStyle w:val="TerminalDisplay"/>
      </w:pPr>
      <w:r>
        <w:t xml:space="preserve">   12  -rw-          2,686   </w:t>
      </w:r>
      <w:r w:rsidR="0049007A">
        <w:tab/>
      </w:r>
      <w:r>
        <w:t xml:space="preserve">Dec 19 2019 15:05:18    </w:t>
      </w:r>
      <w:r w:rsidR="0049007A">
        <w:tab/>
      </w:r>
      <w:r>
        <w:t>mon_lpu_file.txt</w:t>
      </w:r>
    </w:p>
    <w:p w14:paraId="4EFB4606" w14:textId="02F8B47D" w:rsidR="00BA0562" w:rsidRDefault="00BA0562" w:rsidP="006132A9">
      <w:pPr>
        <w:pStyle w:val="TerminalDisplay"/>
      </w:pPr>
      <w:r>
        <w:t xml:space="preserve">   13  -rw-          3,072   </w:t>
      </w:r>
      <w:r w:rsidR="0049007A">
        <w:tab/>
      </w:r>
      <w:r>
        <w:t xml:space="preserve">Dec 18 2019 18:15:54   </w:t>
      </w:r>
      <w:r w:rsidR="00226141">
        <w:t xml:space="preserve"> </w:t>
      </w:r>
      <w:r>
        <w:t xml:space="preserve"> </w:t>
      </w:r>
      <w:r w:rsidR="0049007A">
        <w:tab/>
      </w:r>
      <w:r>
        <w:t>Boot_LogFile</w:t>
      </w:r>
    </w:p>
    <w:p w14:paraId="18BA228F" w14:textId="1A30CE05" w:rsidR="00BA0562" w:rsidRPr="006132A9" w:rsidRDefault="00BA0562" w:rsidP="006132A9">
      <w:pPr>
        <w:pStyle w:val="TerminalDisplay"/>
      </w:pPr>
      <w:r w:rsidRPr="006132A9">
        <w:t xml:space="preserve">   14  -rw-          1,390   </w:t>
      </w:r>
      <w:r w:rsidR="0049007A">
        <w:tab/>
      </w:r>
      <w:r w:rsidRPr="006132A9">
        <w:t xml:space="preserve">Feb 21 2020 10:18:30 </w:t>
      </w:r>
      <w:r w:rsidR="00226141">
        <w:t xml:space="preserve"> </w:t>
      </w:r>
      <w:r w:rsidRPr="006132A9">
        <w:t xml:space="preserve">   </w:t>
      </w:r>
      <w:r w:rsidR="0049007A">
        <w:tab/>
      </w:r>
      <w:r w:rsidRPr="006132A9">
        <w:t>test1.cfg</w:t>
      </w:r>
    </w:p>
    <w:p w14:paraId="37CC7B47" w14:textId="77777777" w:rsidR="00BA0562" w:rsidRDefault="00BA0562" w:rsidP="006132A9">
      <w:pPr>
        <w:pStyle w:val="TerminalDisplay"/>
      </w:pPr>
    </w:p>
    <w:p w14:paraId="3AA21687" w14:textId="77777777" w:rsidR="00BA0562" w:rsidRDefault="00BA0562" w:rsidP="006132A9">
      <w:pPr>
        <w:pStyle w:val="TerminalDisplay"/>
      </w:pPr>
      <w:r>
        <w:t>510,484 KB total available (386,444 KB free)</w:t>
      </w:r>
    </w:p>
    <w:p w14:paraId="77471AAC" w14:textId="77777777" w:rsidR="00BA0562" w:rsidRDefault="00BA0562" w:rsidP="00376945"/>
    <w:p w14:paraId="7DD72C52" w14:textId="77777777" w:rsidR="00BA0562" w:rsidRDefault="00BA0562" w:rsidP="006132A9">
      <w:pPr>
        <w:pStyle w:val="TerminalDisplay"/>
      </w:pPr>
      <w:r>
        <w:t>&lt;R2&gt;dir</w:t>
      </w:r>
    </w:p>
    <w:p w14:paraId="42CC3F19" w14:textId="77777777" w:rsidR="00BA0562" w:rsidRDefault="00BA0562" w:rsidP="006132A9">
      <w:pPr>
        <w:pStyle w:val="TerminalDisplay"/>
      </w:pPr>
      <w:r>
        <w:t>Directory of flash:/</w:t>
      </w:r>
    </w:p>
    <w:p w14:paraId="309D7EEB" w14:textId="77777777" w:rsidR="00BA0562" w:rsidRDefault="00BA0562" w:rsidP="006132A9">
      <w:pPr>
        <w:pStyle w:val="TerminalDisplay"/>
      </w:pPr>
    </w:p>
    <w:p w14:paraId="251AD93C" w14:textId="3BBBCD77" w:rsidR="00BA0562" w:rsidRDefault="00BA0562" w:rsidP="006132A9">
      <w:pPr>
        <w:pStyle w:val="TerminalDisplay"/>
      </w:pPr>
      <w:r>
        <w:t xml:space="preserve">  Idx  Attr     Size(Byte)    </w:t>
      </w:r>
      <w:r w:rsidR="0049007A">
        <w:tab/>
      </w:r>
      <w:r>
        <w:t xml:space="preserve">Date Time(LMT)    </w:t>
      </w:r>
      <w:r w:rsidR="0049007A">
        <w:tab/>
      </w:r>
      <w:r w:rsidR="0049007A">
        <w:tab/>
      </w:r>
      <w:r>
        <w:t xml:space="preserve">FileName </w:t>
      </w:r>
    </w:p>
    <w:p w14:paraId="120CA0CD" w14:textId="2EC62451" w:rsidR="00BA0562" w:rsidRDefault="00BA0562" w:rsidP="006132A9">
      <w:pPr>
        <w:pStyle w:val="TerminalDisplay"/>
      </w:pPr>
      <w:r>
        <w:t xml:space="preserve">    0  -rw-    126,538,240   </w:t>
      </w:r>
      <w:r w:rsidR="0049007A">
        <w:tab/>
      </w:r>
      <w:r>
        <w:t xml:space="preserve">Jul 04 2016 17:57:22  </w:t>
      </w:r>
      <w:r w:rsidR="00226141">
        <w:t xml:space="preserve"> </w:t>
      </w:r>
      <w:r>
        <w:t xml:space="preserve">  </w:t>
      </w:r>
      <w:r w:rsidR="0049007A">
        <w:tab/>
      </w:r>
      <w:r>
        <w:t>ar651c- v300r019c00Sspc100.cc</w:t>
      </w:r>
    </w:p>
    <w:p w14:paraId="09818F53" w14:textId="026BF6AB" w:rsidR="00BA0562" w:rsidRDefault="00BA0562" w:rsidP="006132A9">
      <w:pPr>
        <w:pStyle w:val="TerminalDisplay"/>
      </w:pPr>
      <w:r>
        <w:t xml:space="preserve">    1  -rw-         11,405   </w:t>
      </w:r>
      <w:r w:rsidR="0049007A">
        <w:tab/>
      </w:r>
      <w:r>
        <w:t xml:space="preserve">Feb 21 2020 09:21:53    </w:t>
      </w:r>
      <w:r w:rsidR="0049007A">
        <w:tab/>
      </w:r>
      <w:r>
        <w:t>mon_file.txt</w:t>
      </w:r>
    </w:p>
    <w:p w14:paraId="4A641521" w14:textId="02E2BD4A" w:rsidR="00BA0562" w:rsidRDefault="00BA0562" w:rsidP="006132A9">
      <w:pPr>
        <w:pStyle w:val="TerminalDisplay"/>
      </w:pPr>
      <w:r>
        <w:t xml:space="preserve">    2  -rw-            809   </w:t>
      </w:r>
      <w:r w:rsidR="0049007A">
        <w:tab/>
      </w:r>
      <w:r>
        <w:t xml:space="preserve">Feb 21 2020 10:14:10    </w:t>
      </w:r>
      <w:r w:rsidR="0049007A">
        <w:tab/>
      </w:r>
      <w:r>
        <w:t>vrpcfg.zip</w:t>
      </w:r>
    </w:p>
    <w:p w14:paraId="7C8B72BE" w14:textId="4F847815" w:rsidR="00BA0562" w:rsidRDefault="00BA0562" w:rsidP="006132A9">
      <w:pPr>
        <w:pStyle w:val="TerminalDisplay"/>
      </w:pPr>
      <w:r>
        <w:t xml:space="preserve">    3  drw-              -   </w:t>
      </w:r>
      <w:r w:rsidR="0049007A">
        <w:tab/>
      </w:r>
      <w:r>
        <w:t xml:space="preserve">Jul 04 2016 18:51:04   </w:t>
      </w:r>
      <w:r w:rsidR="00226141">
        <w:t xml:space="preserve"> </w:t>
      </w:r>
      <w:r>
        <w:t xml:space="preserve"> </w:t>
      </w:r>
      <w:r w:rsidR="0049007A">
        <w:tab/>
      </w:r>
      <w:r>
        <w:t>CPM_ENCRYPTED_FOLDER</w:t>
      </w:r>
    </w:p>
    <w:p w14:paraId="0CBDE879" w14:textId="27FF90F2" w:rsidR="00BA0562" w:rsidRDefault="00BA0562" w:rsidP="006132A9">
      <w:pPr>
        <w:pStyle w:val="TerminalDisplay"/>
      </w:pPr>
      <w:r>
        <w:t xml:space="preserve">    4  -rw-            782   </w:t>
      </w:r>
      <w:r w:rsidR="0049007A">
        <w:tab/>
      </w:r>
      <w:r>
        <w:t xml:space="preserve">Jul 10 2018 14:48:14   </w:t>
      </w:r>
      <w:r w:rsidR="00226141">
        <w:t xml:space="preserve"> </w:t>
      </w:r>
      <w:r>
        <w:t xml:space="preserve"> </w:t>
      </w:r>
      <w:r w:rsidR="0049007A">
        <w:tab/>
      </w:r>
      <w:r>
        <w:t>default_local.cer</w:t>
      </w:r>
    </w:p>
    <w:p w14:paraId="6C8C30C3" w14:textId="12686584" w:rsidR="00BA0562" w:rsidRDefault="00BA0562" w:rsidP="006132A9">
      <w:pPr>
        <w:pStyle w:val="TerminalDisplay"/>
      </w:pPr>
      <w:r>
        <w:t xml:space="preserve">    5  -rw-              0   </w:t>
      </w:r>
      <w:r w:rsidR="0049007A">
        <w:tab/>
      </w:r>
      <w:r>
        <w:t xml:space="preserve">Oct 13 2017 15:36:32  </w:t>
      </w:r>
      <w:r w:rsidR="00226141">
        <w:t xml:space="preserve">  </w:t>
      </w:r>
      <w:r>
        <w:t xml:space="preserve"> </w:t>
      </w:r>
      <w:r w:rsidR="0049007A">
        <w:tab/>
      </w:r>
      <w:r>
        <w:t>brdxpon_snmp_cfg.efs</w:t>
      </w:r>
    </w:p>
    <w:p w14:paraId="59379BA1" w14:textId="4A0B2503" w:rsidR="00BA0562" w:rsidRDefault="00BA0562" w:rsidP="006132A9">
      <w:pPr>
        <w:pStyle w:val="TerminalDisplay"/>
      </w:pPr>
      <w:r>
        <w:t xml:space="preserve">    6  drw-              -   </w:t>
      </w:r>
      <w:r w:rsidR="0049007A">
        <w:tab/>
      </w:r>
      <w:r>
        <w:t xml:space="preserve">Oct 13 2017 15:37:00  </w:t>
      </w:r>
      <w:r w:rsidR="00226141">
        <w:t xml:space="preserve"> </w:t>
      </w:r>
      <w:r>
        <w:t xml:space="preserve">  </w:t>
      </w:r>
      <w:r w:rsidR="0049007A">
        <w:tab/>
      </w:r>
      <w:r>
        <w:t>update</w:t>
      </w:r>
    </w:p>
    <w:p w14:paraId="455A53D1" w14:textId="2897B670" w:rsidR="00BA0562" w:rsidRDefault="00BA0562" w:rsidP="006132A9">
      <w:pPr>
        <w:pStyle w:val="TerminalDisplay"/>
      </w:pPr>
      <w:r>
        <w:t xml:space="preserve">    7  drw-              -   </w:t>
      </w:r>
      <w:r w:rsidR="0049007A">
        <w:tab/>
      </w:r>
      <w:r>
        <w:t xml:space="preserve">Oct 13 2017 15:37:24  </w:t>
      </w:r>
      <w:r w:rsidR="00226141">
        <w:t xml:space="preserve"> </w:t>
      </w:r>
      <w:r>
        <w:t xml:space="preserve">  </w:t>
      </w:r>
      <w:r w:rsidR="0049007A">
        <w:tab/>
      </w:r>
      <w:r>
        <w:t>shelldir</w:t>
      </w:r>
    </w:p>
    <w:p w14:paraId="354E5B15" w14:textId="5F3EB210" w:rsidR="00BA0562" w:rsidRPr="00280A53" w:rsidRDefault="00BA0562" w:rsidP="006132A9">
      <w:pPr>
        <w:pStyle w:val="TerminalDisplay"/>
      </w:pPr>
      <w:r>
        <w:t xml:space="preserve">    8  drw-              -   </w:t>
      </w:r>
      <w:r w:rsidR="0049007A">
        <w:tab/>
      </w:r>
      <w:r>
        <w:t xml:space="preserve">Feb 20 2020 20:51:34    </w:t>
      </w:r>
      <w:r w:rsidR="0049007A">
        <w:tab/>
      </w:r>
      <w:r>
        <w:t>localuser</w:t>
      </w:r>
    </w:p>
    <w:p w14:paraId="1A090C86" w14:textId="034205AE" w:rsidR="00BA0562" w:rsidRDefault="00BA0562" w:rsidP="006132A9">
      <w:pPr>
        <w:pStyle w:val="TerminalDisplay"/>
      </w:pPr>
      <w:r>
        <w:t xml:space="preserve">    9  drw-              -   </w:t>
      </w:r>
      <w:r w:rsidR="0049007A">
        <w:tab/>
      </w:r>
      <w:r>
        <w:t xml:space="preserve">Oct 14 2017 11:27:04 </w:t>
      </w:r>
      <w:r w:rsidR="00226141">
        <w:t xml:space="preserve"> </w:t>
      </w:r>
      <w:r>
        <w:t xml:space="preserve">   </w:t>
      </w:r>
      <w:r w:rsidR="0049007A">
        <w:tab/>
      </w:r>
      <w:r>
        <w:t>dhcp</w:t>
      </w:r>
    </w:p>
    <w:p w14:paraId="683226A0" w14:textId="16E08CFA" w:rsidR="00BA0562" w:rsidRPr="006132A9" w:rsidRDefault="00BA0562" w:rsidP="006132A9">
      <w:pPr>
        <w:pStyle w:val="TerminalDisplay"/>
      </w:pPr>
      <w:r w:rsidRPr="006132A9">
        <w:t xml:space="preserve">   10  -rw-          1,390   </w:t>
      </w:r>
      <w:r w:rsidR="0049007A">
        <w:tab/>
      </w:r>
      <w:r w:rsidRPr="006132A9">
        <w:t xml:space="preserve">Feb 21 2020 10:25:42  </w:t>
      </w:r>
      <w:r w:rsidR="00226141">
        <w:t xml:space="preserve"> </w:t>
      </w:r>
      <w:r w:rsidRPr="006132A9">
        <w:t xml:space="preserve">  </w:t>
      </w:r>
      <w:r w:rsidR="0049007A">
        <w:tab/>
      </w:r>
      <w:r w:rsidRPr="006132A9">
        <w:t>test1.cfg</w:t>
      </w:r>
    </w:p>
    <w:p w14:paraId="6700BFEF" w14:textId="3F8CFF1B" w:rsidR="00BA0562" w:rsidRDefault="00BA0562" w:rsidP="006132A9">
      <w:pPr>
        <w:pStyle w:val="TerminalDisplay"/>
      </w:pPr>
      <w:r>
        <w:t xml:space="preserve">   11  -rw-            445   </w:t>
      </w:r>
      <w:r w:rsidR="0049007A">
        <w:tab/>
      </w:r>
      <w:r>
        <w:t xml:space="preserve">Feb 21 2020 10:16:52  </w:t>
      </w:r>
      <w:r w:rsidR="00226141">
        <w:t xml:space="preserve"> </w:t>
      </w:r>
      <w:r>
        <w:t xml:space="preserve">  </w:t>
      </w:r>
      <w:r w:rsidR="0049007A">
        <w:tab/>
      </w:r>
      <w:r>
        <w:t>private-data.txt</w:t>
      </w:r>
    </w:p>
    <w:p w14:paraId="22D01EAD" w14:textId="1F2386B4" w:rsidR="00BA0562" w:rsidRDefault="00BA0562" w:rsidP="006132A9">
      <w:pPr>
        <w:pStyle w:val="TerminalDisplay"/>
      </w:pPr>
      <w:r>
        <w:t xml:space="preserve">   12  -rw-          4,096   </w:t>
      </w:r>
      <w:r w:rsidR="0049007A">
        <w:tab/>
      </w:r>
      <w:r>
        <w:t xml:space="preserve">Aug 06 2019 11:19:08  </w:t>
      </w:r>
      <w:r w:rsidR="00226141">
        <w:t xml:space="preserve"> </w:t>
      </w:r>
      <w:r>
        <w:t xml:space="preserve">  </w:t>
      </w:r>
      <w:r w:rsidR="0049007A">
        <w:tab/>
      </w:r>
      <w:r>
        <w:t>Boot_LogFile</w:t>
      </w:r>
    </w:p>
    <w:p w14:paraId="25358713" w14:textId="77777777" w:rsidR="00BA0562" w:rsidRDefault="00BA0562" w:rsidP="006132A9">
      <w:pPr>
        <w:pStyle w:val="TerminalDisplay"/>
      </w:pPr>
    </w:p>
    <w:p w14:paraId="118BAE89" w14:textId="77777777" w:rsidR="00BA0562" w:rsidRPr="00993633" w:rsidRDefault="00BA0562" w:rsidP="006132A9">
      <w:pPr>
        <w:pStyle w:val="TerminalDisplay"/>
      </w:pPr>
      <w:r>
        <w:t>510,484 KB total available (386,464 KB free)</w:t>
      </w:r>
    </w:p>
    <w:p w14:paraId="36B36DF3" w14:textId="77777777" w:rsidR="00BA0562" w:rsidRDefault="00BA0562" w:rsidP="0063284F">
      <w:pPr>
        <w:pStyle w:val="3"/>
      </w:pPr>
      <w:bookmarkStart w:id="159" w:name="_Toc38987036"/>
      <w:r>
        <w:t>Configuration Reference</w:t>
      </w:r>
      <w:bookmarkEnd w:id="159"/>
    </w:p>
    <w:p w14:paraId="1C8DD540" w14:textId="77777777" w:rsidR="00BA0562" w:rsidRDefault="00BA0562" w:rsidP="0063284F">
      <w:r>
        <w:t>Configuration on R1</w:t>
      </w:r>
    </w:p>
    <w:p w14:paraId="083AC727" w14:textId="77777777" w:rsidR="00BA0562" w:rsidRDefault="00BA0562" w:rsidP="006132A9">
      <w:pPr>
        <w:pStyle w:val="TerminalDisplay"/>
      </w:pPr>
      <w:r>
        <w:t>#</w:t>
      </w:r>
    </w:p>
    <w:p w14:paraId="51F6E0E8" w14:textId="77777777" w:rsidR="00BA0562" w:rsidRDefault="00BA0562" w:rsidP="006132A9">
      <w:pPr>
        <w:pStyle w:val="TerminalDisplay"/>
      </w:pPr>
      <w:r>
        <w:t xml:space="preserve"> sysname R1</w:t>
      </w:r>
    </w:p>
    <w:p w14:paraId="071F17E6" w14:textId="77777777" w:rsidR="00BA0562" w:rsidRDefault="00BA0562" w:rsidP="006132A9">
      <w:pPr>
        <w:pStyle w:val="TerminalDisplay"/>
      </w:pPr>
      <w:r>
        <w:t>#</w:t>
      </w:r>
    </w:p>
    <w:p w14:paraId="4EE49072" w14:textId="77777777" w:rsidR="00BA0562" w:rsidRDefault="00BA0562" w:rsidP="006132A9">
      <w:pPr>
        <w:pStyle w:val="TerminalDisplay"/>
      </w:pPr>
      <w:r>
        <w:t>interface GigabitEthernet0/0/3</w:t>
      </w:r>
    </w:p>
    <w:p w14:paraId="3186409A" w14:textId="77777777" w:rsidR="00BA0562" w:rsidRDefault="00BA0562" w:rsidP="006132A9">
      <w:pPr>
        <w:pStyle w:val="TerminalDisplay"/>
      </w:pPr>
      <w:r>
        <w:t xml:space="preserve"> ip address 10.0.12.1 255.255.255.0</w:t>
      </w:r>
    </w:p>
    <w:p w14:paraId="06692FF6" w14:textId="77777777" w:rsidR="00BA0562" w:rsidRDefault="00BA0562" w:rsidP="006132A9">
      <w:pPr>
        <w:pStyle w:val="TerminalDisplay"/>
      </w:pPr>
      <w:r>
        <w:t>#</w:t>
      </w:r>
    </w:p>
    <w:p w14:paraId="0C61A5F2" w14:textId="77777777" w:rsidR="00BA0562" w:rsidRDefault="00BA0562" w:rsidP="006132A9">
      <w:pPr>
        <w:pStyle w:val="TerminalDisplay"/>
      </w:pPr>
      <w:r>
        <w:t>return</w:t>
      </w:r>
    </w:p>
    <w:p w14:paraId="1927E386" w14:textId="77777777" w:rsidR="00BA0562" w:rsidRDefault="00BA0562" w:rsidP="0063284F">
      <w:r>
        <w:t>Configuration on R2</w:t>
      </w:r>
    </w:p>
    <w:p w14:paraId="2A503E68" w14:textId="77777777" w:rsidR="00BA0562" w:rsidRDefault="00BA0562" w:rsidP="006132A9">
      <w:pPr>
        <w:pStyle w:val="TerminalDisplay"/>
      </w:pPr>
      <w:r>
        <w:t>#</w:t>
      </w:r>
    </w:p>
    <w:p w14:paraId="6376F47F" w14:textId="77777777" w:rsidR="00BA0562" w:rsidRDefault="00BA0562" w:rsidP="006132A9">
      <w:pPr>
        <w:pStyle w:val="TerminalDisplay"/>
      </w:pPr>
      <w:r>
        <w:t xml:space="preserve"> sysname R2</w:t>
      </w:r>
    </w:p>
    <w:p w14:paraId="658E885F" w14:textId="77777777" w:rsidR="00BA0562" w:rsidRDefault="00BA0562" w:rsidP="006132A9">
      <w:pPr>
        <w:pStyle w:val="TerminalDisplay"/>
      </w:pPr>
      <w:r>
        <w:t>#</w:t>
      </w:r>
    </w:p>
    <w:p w14:paraId="2812955B" w14:textId="77777777" w:rsidR="00BA0562" w:rsidRDefault="00BA0562" w:rsidP="006132A9">
      <w:pPr>
        <w:pStyle w:val="TerminalDisplay"/>
      </w:pPr>
      <w:r>
        <w:t>aaa</w:t>
      </w:r>
    </w:p>
    <w:p w14:paraId="6BF88CA9" w14:textId="77777777" w:rsidR="00BA0562" w:rsidRDefault="00BA0562" w:rsidP="006132A9">
      <w:pPr>
        <w:pStyle w:val="TerminalDisplay"/>
      </w:pPr>
      <w:r>
        <w:t>local-user ftp-client password irreversible-cipher %^%#'XqV;f=C;/1!\sQ6LA+Ow8GBO;W%0HBf0`&gt;p(`[SpV]J%Amom!na3:4RvFv@%^%#</w:t>
      </w:r>
    </w:p>
    <w:p w14:paraId="39392FF9" w14:textId="77777777" w:rsidR="00BA0562" w:rsidRDefault="00BA0562" w:rsidP="006132A9">
      <w:pPr>
        <w:pStyle w:val="TerminalDisplay"/>
      </w:pPr>
      <w:r>
        <w:t xml:space="preserve"> local-user ftp-client privilege level 15</w:t>
      </w:r>
    </w:p>
    <w:p w14:paraId="61F2319B" w14:textId="77777777" w:rsidR="00BA0562" w:rsidRDefault="00BA0562" w:rsidP="006132A9">
      <w:pPr>
        <w:pStyle w:val="TerminalDisplay"/>
      </w:pPr>
      <w:r>
        <w:t xml:space="preserve"> local-user ftp-client ftp-directory flash:/</w:t>
      </w:r>
    </w:p>
    <w:p w14:paraId="2365F275" w14:textId="77777777" w:rsidR="00BA0562" w:rsidRDefault="00BA0562" w:rsidP="006132A9">
      <w:pPr>
        <w:pStyle w:val="TerminalDisplay"/>
      </w:pPr>
      <w:r>
        <w:t xml:space="preserve"> local-user ftp-client service-type ftp</w:t>
      </w:r>
    </w:p>
    <w:p w14:paraId="1913429B" w14:textId="77777777" w:rsidR="00BA0562" w:rsidRDefault="00BA0562" w:rsidP="006132A9">
      <w:pPr>
        <w:pStyle w:val="TerminalDisplay"/>
      </w:pPr>
      <w:r>
        <w:t xml:space="preserve">#             </w:t>
      </w:r>
    </w:p>
    <w:p w14:paraId="12EEEE75" w14:textId="77777777" w:rsidR="00BA0562" w:rsidRDefault="00BA0562" w:rsidP="006132A9">
      <w:pPr>
        <w:pStyle w:val="TerminalDisplay"/>
      </w:pPr>
      <w:r>
        <w:t>interface GigabitEthernet0/0/3</w:t>
      </w:r>
    </w:p>
    <w:p w14:paraId="733EB02E" w14:textId="77777777" w:rsidR="00BA0562" w:rsidRDefault="00BA0562" w:rsidP="006132A9">
      <w:pPr>
        <w:pStyle w:val="TerminalDisplay"/>
      </w:pPr>
      <w:r>
        <w:t xml:space="preserve"> ip address 10.0.12.2 255.255.255.0</w:t>
      </w:r>
    </w:p>
    <w:p w14:paraId="46F9BEF6" w14:textId="77777777" w:rsidR="00BA0562" w:rsidRDefault="00BA0562" w:rsidP="006132A9">
      <w:pPr>
        <w:pStyle w:val="TerminalDisplay"/>
      </w:pPr>
      <w:r>
        <w:t>#</w:t>
      </w:r>
    </w:p>
    <w:p w14:paraId="761FACB8" w14:textId="77777777" w:rsidR="00BA0562" w:rsidRDefault="00BA0562" w:rsidP="006132A9">
      <w:pPr>
        <w:pStyle w:val="TerminalDisplay"/>
      </w:pPr>
      <w:r>
        <w:t xml:space="preserve"> ftp server enable</w:t>
      </w:r>
    </w:p>
    <w:p w14:paraId="38320861" w14:textId="77777777" w:rsidR="00BA0562" w:rsidRDefault="00BA0562" w:rsidP="006132A9">
      <w:pPr>
        <w:pStyle w:val="TerminalDisplay"/>
      </w:pPr>
      <w:r>
        <w:t>#</w:t>
      </w:r>
    </w:p>
    <w:p w14:paraId="72783CB0" w14:textId="77777777" w:rsidR="00BA0562" w:rsidRDefault="00BA0562" w:rsidP="006132A9">
      <w:pPr>
        <w:pStyle w:val="TerminalDisplay"/>
      </w:pPr>
      <w:r>
        <w:t>user-interface vty 0 4</w:t>
      </w:r>
    </w:p>
    <w:p w14:paraId="09BD28C6" w14:textId="77777777" w:rsidR="00BA0562" w:rsidRDefault="00BA0562" w:rsidP="006132A9">
      <w:pPr>
        <w:pStyle w:val="TerminalDisplay"/>
      </w:pPr>
      <w:r>
        <w:t xml:space="preserve"> authentication-mode aaa                  </w:t>
      </w:r>
    </w:p>
    <w:p w14:paraId="38D1D8B8" w14:textId="77777777" w:rsidR="00BA0562" w:rsidRDefault="00BA0562" w:rsidP="006132A9">
      <w:pPr>
        <w:pStyle w:val="TerminalDisplay"/>
      </w:pPr>
      <w:r>
        <w:t xml:space="preserve"> user privilege level 15</w:t>
      </w:r>
    </w:p>
    <w:p w14:paraId="6573EBCD" w14:textId="77777777" w:rsidR="00BA0562" w:rsidRDefault="00BA0562" w:rsidP="006132A9">
      <w:pPr>
        <w:pStyle w:val="TerminalDisplay"/>
      </w:pPr>
      <w:r>
        <w:t>#</w:t>
      </w:r>
    </w:p>
    <w:p w14:paraId="2B29F2F6" w14:textId="77777777" w:rsidR="00BA0562" w:rsidRDefault="00BA0562" w:rsidP="006132A9">
      <w:pPr>
        <w:pStyle w:val="TerminalDisplay"/>
      </w:pPr>
      <w:r>
        <w:t>return</w:t>
      </w:r>
    </w:p>
    <w:p w14:paraId="035A98E5" w14:textId="77777777" w:rsidR="00BA0562" w:rsidRDefault="00BA0562" w:rsidP="0063284F">
      <w:pPr>
        <w:pStyle w:val="3"/>
      </w:pPr>
      <w:bookmarkStart w:id="160" w:name="_Toc38987037"/>
      <w:r>
        <w:lastRenderedPageBreak/>
        <w:t>Quiz</w:t>
      </w:r>
      <w:bookmarkEnd w:id="160"/>
    </w:p>
    <w:p w14:paraId="45A82E48" w14:textId="77777777" w:rsidR="00376945" w:rsidRDefault="00BA0562" w:rsidP="002075CB">
      <w:pPr>
        <w:pStyle w:val="ItemStep"/>
        <w:outlineLvl w:val="9"/>
      </w:pPr>
      <w:r>
        <w:t>Does FTP work in active or passive mode by default?</w:t>
      </w:r>
    </w:p>
    <w:p w14:paraId="6004569F" w14:textId="77777777" w:rsidR="00376945" w:rsidRDefault="00376945">
      <w:pPr>
        <w:topLinePunct w:val="0"/>
        <w:adjustRightInd/>
        <w:snapToGrid/>
        <w:spacing w:before="0" w:after="0" w:line="240" w:lineRule="auto"/>
        <w:ind w:left="0"/>
        <w:rPr>
          <w:rFonts w:cs="Arial"/>
          <w:szCs w:val="21"/>
        </w:rPr>
      </w:pPr>
      <w:r>
        <w:br w:type="page"/>
      </w:r>
    </w:p>
    <w:p w14:paraId="217C0321" w14:textId="77777777" w:rsidR="00BA0562" w:rsidRDefault="00BA0562" w:rsidP="0063284F">
      <w:pPr>
        <w:pStyle w:val="2"/>
        <w:rPr>
          <w:lang w:eastAsia="zh-CN"/>
        </w:rPr>
      </w:pPr>
      <w:bookmarkStart w:id="161" w:name="_Toc35261171"/>
      <w:bookmarkStart w:id="162" w:name="_Toc38987038"/>
      <w:r>
        <w:lastRenderedPageBreak/>
        <w:t>Lab 2: DHCP Configuration</w:t>
      </w:r>
      <w:bookmarkEnd w:id="161"/>
      <w:bookmarkEnd w:id="162"/>
    </w:p>
    <w:p w14:paraId="2D90DC03" w14:textId="77777777" w:rsidR="00BA0562" w:rsidRDefault="00BA0562" w:rsidP="0063284F">
      <w:pPr>
        <w:pStyle w:val="3"/>
        <w:rPr>
          <w:lang w:eastAsia="en-US"/>
        </w:rPr>
      </w:pPr>
      <w:bookmarkStart w:id="163" w:name="_Toc38987039"/>
      <w:r>
        <w:t>Introduction</w:t>
      </w:r>
      <w:bookmarkEnd w:id="163"/>
    </w:p>
    <w:p w14:paraId="29551C75" w14:textId="77777777" w:rsidR="00BA0562" w:rsidRDefault="00BA0562" w:rsidP="0063284F">
      <w:pPr>
        <w:pStyle w:val="40"/>
        <w:rPr>
          <w:rFonts w:hint="default"/>
        </w:rPr>
      </w:pPr>
      <w:bookmarkStart w:id="164" w:name="_Toc38987040"/>
      <w:r>
        <w:t>About This Lab</w:t>
      </w:r>
      <w:bookmarkEnd w:id="164"/>
    </w:p>
    <w:p w14:paraId="41318547" w14:textId="77777777" w:rsidR="00BA0562" w:rsidRDefault="00BA0562" w:rsidP="0063284F">
      <w:r>
        <w:t>The Dynamic Host Configuration Protocol (DHCP) dynamically configures and uniformly manages IP addresses of hosts. It simplifies network deployment and scale-out, even for small networks.</w:t>
      </w:r>
    </w:p>
    <w:p w14:paraId="23D2C74B" w14:textId="77777777" w:rsidR="00BA0562" w:rsidRDefault="00BA0562" w:rsidP="0063284F">
      <w:r>
        <w:t>DHCP is defined in RFC 2131 and uses the client/server communication mode. A client (DHCP client) requests configuration information from a server (DHCP server), and the server returns the configuration information allocated to the client.</w:t>
      </w:r>
    </w:p>
    <w:p w14:paraId="68343B32" w14:textId="77777777" w:rsidR="00BA0562" w:rsidRDefault="00BA0562" w:rsidP="0063284F">
      <w:r>
        <w:t>DHCP supports dynamic and static IP address allocation.</w:t>
      </w:r>
    </w:p>
    <w:p w14:paraId="36CFDAC9" w14:textId="77777777" w:rsidR="00BA0562" w:rsidRDefault="00BA0562" w:rsidP="0063284F">
      <w:pPr>
        <w:pStyle w:val="ItemList"/>
      </w:pPr>
      <w:r>
        <w:t>Dynamic allocation: DHCP allocates an IP address with a limited validity period (known as a lease) to a client. This mechanism applies to scenarios where hosts temporarily access the network and the number of idle IP addresses is less than the total number of hosts.</w:t>
      </w:r>
    </w:p>
    <w:p w14:paraId="5F0920E4" w14:textId="77777777" w:rsidR="00BA0562" w:rsidRPr="00F10128" w:rsidRDefault="00BA0562" w:rsidP="0063284F">
      <w:pPr>
        <w:pStyle w:val="ItemList"/>
      </w:pPr>
      <w:r>
        <w:t>Static allocation: DHCP allocates fixed IP addresses to clients as configured. Compared with manual IP address configuration, DHCP static allocation prevents manual configuration errors and enables unified maintenance and management.</w:t>
      </w:r>
    </w:p>
    <w:p w14:paraId="7C3FBCCA" w14:textId="77777777" w:rsidR="00BA0562" w:rsidRDefault="00BA0562" w:rsidP="0063284F">
      <w:pPr>
        <w:pStyle w:val="40"/>
        <w:rPr>
          <w:rFonts w:hint="default"/>
        </w:rPr>
      </w:pPr>
      <w:bookmarkStart w:id="165" w:name="_Toc38987041"/>
      <w:r>
        <w:t>Objectives</w:t>
      </w:r>
      <w:bookmarkEnd w:id="165"/>
    </w:p>
    <w:p w14:paraId="343A9C27" w14:textId="77777777" w:rsidR="00BA0562" w:rsidRPr="0000387B" w:rsidRDefault="00BA0562" w:rsidP="0063284F">
      <w:r>
        <w:t>Upon completion of this task, you will be able to:</w:t>
      </w:r>
    </w:p>
    <w:p w14:paraId="478546EE" w14:textId="77777777" w:rsidR="00BA0562" w:rsidRDefault="00BA0562" w:rsidP="0063284F">
      <w:pPr>
        <w:pStyle w:val="ItemList"/>
      </w:pPr>
      <w:r>
        <w:t>Learn how to configure an interface address pool on the DHCP server</w:t>
      </w:r>
    </w:p>
    <w:p w14:paraId="5EFEEC3B" w14:textId="77777777" w:rsidR="00BA0562" w:rsidRDefault="00BA0562" w:rsidP="0063284F">
      <w:pPr>
        <w:pStyle w:val="ItemList"/>
      </w:pPr>
      <w:r>
        <w:t>Learn how to configure a global address pool on the DHCP server</w:t>
      </w:r>
    </w:p>
    <w:p w14:paraId="74B9701E" w14:textId="77777777" w:rsidR="00BA0562" w:rsidRDefault="00BA0562" w:rsidP="0063284F">
      <w:pPr>
        <w:pStyle w:val="ItemList"/>
      </w:pPr>
      <w:r>
        <w:t>Learn how to use DHCP to allocate static IP addresses</w:t>
      </w:r>
    </w:p>
    <w:p w14:paraId="090F2331" w14:textId="77777777" w:rsidR="00BA0562" w:rsidRDefault="00BA0562" w:rsidP="0063284F">
      <w:pPr>
        <w:pStyle w:val="40"/>
        <w:rPr>
          <w:rFonts w:hint="default"/>
        </w:rPr>
      </w:pPr>
      <w:bookmarkStart w:id="166" w:name="_Toc38987042"/>
      <w:r>
        <w:t>Networking Topology</w:t>
      </w:r>
      <w:bookmarkEnd w:id="166"/>
    </w:p>
    <w:p w14:paraId="24C5BEAF" w14:textId="77777777" w:rsidR="00BA0562" w:rsidRDefault="00BA0562" w:rsidP="0063284F">
      <w:r>
        <w:t>To reduce the workload of IP address maintenance and improve IP address utilization, an enterprise plans to deploy DHCP on the network.</w:t>
      </w:r>
    </w:p>
    <w:p w14:paraId="5130F5AC" w14:textId="77777777" w:rsidR="00BA0562" w:rsidRDefault="00BA0562" w:rsidP="002075CB">
      <w:pPr>
        <w:pStyle w:val="ItemStep"/>
        <w:outlineLvl w:val="9"/>
      </w:pPr>
      <w:r>
        <w:t>Configure R1 and R3 as DHCP clients.</w:t>
      </w:r>
    </w:p>
    <w:p w14:paraId="5E4DA6DE" w14:textId="77777777" w:rsidR="00BA0562" w:rsidRPr="00264446" w:rsidRDefault="00BA0562" w:rsidP="002075CB">
      <w:pPr>
        <w:pStyle w:val="ItemStep"/>
        <w:outlineLvl w:val="9"/>
      </w:pPr>
      <w:r>
        <w:t>Configure R2 as the DHCP server to assign IP addresses to R1 and R3.</w:t>
      </w:r>
    </w:p>
    <w:p w14:paraId="64077541" w14:textId="77777777" w:rsidR="00BA0562" w:rsidRDefault="00BA0562" w:rsidP="002075CB">
      <w:pPr>
        <w:pStyle w:val="FigureDescription"/>
        <w:outlineLvl w:val="9"/>
      </w:pPr>
      <w:r>
        <w:lastRenderedPageBreak/>
        <w:t>Lab topology for DHCP configuration</w:t>
      </w:r>
    </w:p>
    <w:p w14:paraId="0D2A19F4" w14:textId="77777777" w:rsidR="00BA0562" w:rsidRDefault="00A5717F" w:rsidP="00376945">
      <w:pPr>
        <w:jc w:val="center"/>
        <w:rPr>
          <w:noProof/>
          <w:lang w:bidi="ne-NP"/>
        </w:rPr>
      </w:pPr>
      <w:r w:rsidRPr="00A023CC">
        <w:rPr>
          <w:noProof/>
        </w:rPr>
        <w:drawing>
          <wp:inline distT="0" distB="0" distL="0" distR="0" wp14:anchorId="254681BE" wp14:editId="1CEC2EE4">
            <wp:extent cx="3649980" cy="2640965"/>
            <wp:effectExtent l="0" t="0" r="0" b="0"/>
            <wp:docPr id="26"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649980" cy="2640965"/>
                    </a:xfrm>
                    <a:prstGeom prst="rect">
                      <a:avLst/>
                    </a:prstGeom>
                    <a:noFill/>
                    <a:ln>
                      <a:noFill/>
                    </a:ln>
                  </pic:spPr>
                </pic:pic>
              </a:graphicData>
            </a:graphic>
          </wp:inline>
        </w:drawing>
      </w:r>
    </w:p>
    <w:p w14:paraId="2332693A" w14:textId="77777777" w:rsidR="0063284F" w:rsidRDefault="0063284F" w:rsidP="0063284F"/>
    <w:p w14:paraId="5FFBA9C3" w14:textId="77777777" w:rsidR="00BA0562" w:rsidRDefault="00BA0562" w:rsidP="0063284F">
      <w:pPr>
        <w:pStyle w:val="3"/>
      </w:pPr>
      <w:bookmarkStart w:id="167" w:name="_Toc38987043"/>
      <w:r>
        <w:t>Lab Configuration</w:t>
      </w:r>
      <w:bookmarkEnd w:id="167"/>
    </w:p>
    <w:p w14:paraId="54AC99EC" w14:textId="77777777" w:rsidR="00BA0562" w:rsidRDefault="00BA0562" w:rsidP="0063284F">
      <w:pPr>
        <w:pStyle w:val="40"/>
        <w:rPr>
          <w:rFonts w:hint="default"/>
        </w:rPr>
      </w:pPr>
      <w:bookmarkStart w:id="168" w:name="_Toc38987044"/>
      <w:r>
        <w:t>Configuration Roadmap</w:t>
      </w:r>
      <w:bookmarkEnd w:id="168"/>
    </w:p>
    <w:p w14:paraId="7C99C4C7" w14:textId="77777777" w:rsidR="00BA0562" w:rsidRDefault="00BA0562" w:rsidP="002075CB">
      <w:pPr>
        <w:pStyle w:val="ItemStep"/>
        <w:outlineLvl w:val="9"/>
      </w:pPr>
      <w:r>
        <w:t>Configure the DHCP server.</w:t>
      </w:r>
    </w:p>
    <w:p w14:paraId="321F0286" w14:textId="77777777" w:rsidR="00BA0562" w:rsidRPr="00F04511" w:rsidRDefault="00BA0562" w:rsidP="002075CB">
      <w:pPr>
        <w:pStyle w:val="ItemStep"/>
        <w:outlineLvl w:val="9"/>
      </w:pPr>
      <w:r>
        <w:t>Configure the DHCP clients.</w:t>
      </w:r>
    </w:p>
    <w:p w14:paraId="6AB0AECF" w14:textId="77777777" w:rsidR="00BA0562" w:rsidRDefault="00BA0562" w:rsidP="0063284F">
      <w:pPr>
        <w:pStyle w:val="40"/>
        <w:rPr>
          <w:rFonts w:hint="default"/>
        </w:rPr>
      </w:pPr>
      <w:bookmarkStart w:id="169" w:name="_Toc38987045"/>
      <w:r>
        <w:t>Configuration Procedure</w:t>
      </w:r>
      <w:bookmarkEnd w:id="169"/>
    </w:p>
    <w:p w14:paraId="172F3D21" w14:textId="77777777" w:rsidR="00BA0562" w:rsidRDefault="00BA0562" w:rsidP="002075CB">
      <w:pPr>
        <w:pStyle w:val="Step"/>
        <w:outlineLvl w:val="9"/>
      </w:pPr>
      <w:r>
        <w:t>Complete basic configurations.</w:t>
      </w:r>
    </w:p>
    <w:p w14:paraId="0A48CD1E" w14:textId="77777777" w:rsidR="00BA0562" w:rsidRDefault="00BA0562" w:rsidP="0063284F">
      <w:r>
        <w:t># Configure interface addresses on R2.</w:t>
      </w:r>
    </w:p>
    <w:p w14:paraId="25F1BF3B" w14:textId="77777777" w:rsidR="00BA0562" w:rsidRDefault="00BA0562" w:rsidP="006132A9">
      <w:pPr>
        <w:pStyle w:val="TerminalDisplay"/>
      </w:pPr>
      <w:r>
        <w:t>[R2]interface GigabitEthernet 0/0/3</w:t>
      </w:r>
    </w:p>
    <w:p w14:paraId="46421147" w14:textId="77777777" w:rsidR="00BA0562" w:rsidRDefault="00BA0562" w:rsidP="006132A9">
      <w:pPr>
        <w:pStyle w:val="TerminalDisplay"/>
      </w:pPr>
      <w:r>
        <w:t>[R2-GigabitEthernet0/0/3] ip address 10.0.12.2 24</w:t>
      </w:r>
    </w:p>
    <w:p w14:paraId="6F9D9846" w14:textId="77777777" w:rsidR="00BA0562" w:rsidRDefault="00BA0562" w:rsidP="006132A9">
      <w:pPr>
        <w:pStyle w:val="TerminalDisplay"/>
      </w:pPr>
      <w:r>
        <w:t>[R2-GigabitEthernet0/0/3]quit</w:t>
      </w:r>
    </w:p>
    <w:p w14:paraId="0BE79A36" w14:textId="77777777" w:rsidR="00BA0562" w:rsidRDefault="00BA0562" w:rsidP="006132A9">
      <w:pPr>
        <w:pStyle w:val="TerminalDisplay"/>
      </w:pPr>
      <w:r>
        <w:t>[R2]interface GigabitEthernet 0/0/4</w:t>
      </w:r>
    </w:p>
    <w:p w14:paraId="4F13C8EE" w14:textId="77777777" w:rsidR="00BA0562" w:rsidRDefault="00BA0562" w:rsidP="006132A9">
      <w:pPr>
        <w:pStyle w:val="TerminalDisplay"/>
      </w:pPr>
      <w:r>
        <w:t>[R2-GigabitEthernet0/0/4]ip address 10.0.23.2 24</w:t>
      </w:r>
    </w:p>
    <w:p w14:paraId="45103EF5" w14:textId="77777777" w:rsidR="00BA0562" w:rsidRDefault="00BA0562" w:rsidP="006132A9">
      <w:pPr>
        <w:pStyle w:val="TerminalDisplay"/>
      </w:pPr>
      <w:r>
        <w:t>[R2-GigabitEthernet0/0/4]quit</w:t>
      </w:r>
    </w:p>
    <w:p w14:paraId="1B4C1772" w14:textId="77777777" w:rsidR="00BA0562" w:rsidRDefault="00BA0562" w:rsidP="002075CB">
      <w:pPr>
        <w:pStyle w:val="Step"/>
        <w:outlineLvl w:val="9"/>
      </w:pPr>
      <w:r>
        <w:t>Enable DHCP.</w:t>
      </w:r>
    </w:p>
    <w:p w14:paraId="512C2D1B" w14:textId="77777777" w:rsidR="00BA0562" w:rsidRDefault="00BA0562" w:rsidP="006132A9">
      <w:pPr>
        <w:pStyle w:val="TerminalDisplay"/>
      </w:pPr>
      <w:r>
        <w:t xml:space="preserve">[R1]dhcp enable </w:t>
      </w:r>
    </w:p>
    <w:p w14:paraId="26CB4398" w14:textId="77777777" w:rsidR="00BA0562" w:rsidRDefault="00BA0562" w:rsidP="006132A9">
      <w:pPr>
        <w:pStyle w:val="TerminalDisplay"/>
      </w:pPr>
      <w:r>
        <w:t>Info: The operation may take a few seconds. Please wait for a moment.done.</w:t>
      </w:r>
    </w:p>
    <w:p w14:paraId="5EECEF71" w14:textId="77777777" w:rsidR="00BA0562" w:rsidRDefault="00BA0562" w:rsidP="0063284F">
      <w:r>
        <w:t xml:space="preserve">The </w:t>
      </w:r>
      <w:r w:rsidRPr="0000387B">
        <w:rPr>
          <w:b/>
          <w:bCs/>
        </w:rPr>
        <w:t>dhcp enable</w:t>
      </w:r>
      <w:r>
        <w:t xml:space="preserve"> command must be executed before executing any other DHCP-related commands, regardless for DHCP servers or clients.</w:t>
      </w:r>
    </w:p>
    <w:p w14:paraId="42AA97FE" w14:textId="77777777" w:rsidR="00BA0562" w:rsidRDefault="00BA0562" w:rsidP="006132A9">
      <w:pPr>
        <w:pStyle w:val="TerminalDisplay"/>
      </w:pPr>
      <w:r>
        <w:t xml:space="preserve">[R2]dhcp enable </w:t>
      </w:r>
    </w:p>
    <w:p w14:paraId="2595D23A" w14:textId="77777777" w:rsidR="00BA0562" w:rsidRDefault="00BA0562" w:rsidP="006132A9">
      <w:pPr>
        <w:pStyle w:val="TerminalDisplay"/>
      </w:pPr>
      <w:r>
        <w:t>Info: The operation may take a few seconds. Please wait for a moment.done.</w:t>
      </w:r>
    </w:p>
    <w:p w14:paraId="7FAEC492" w14:textId="77777777" w:rsidR="00BA0562" w:rsidRDefault="00BA0562" w:rsidP="00376945">
      <w:r>
        <w:t xml:space="preserve"> </w:t>
      </w:r>
    </w:p>
    <w:p w14:paraId="6EB81C82" w14:textId="77777777" w:rsidR="00BA0562" w:rsidRDefault="00BA0562" w:rsidP="006132A9">
      <w:pPr>
        <w:pStyle w:val="TerminalDisplay"/>
      </w:pPr>
      <w:r>
        <w:t xml:space="preserve">[R3]dhcp enable </w:t>
      </w:r>
    </w:p>
    <w:p w14:paraId="282A90A7" w14:textId="77777777" w:rsidR="00BA0562" w:rsidRDefault="00BA0562" w:rsidP="00376945">
      <w:pPr>
        <w:pStyle w:val="TerminalDisplay"/>
      </w:pPr>
      <w:r>
        <w:lastRenderedPageBreak/>
        <w:t>Info: The operation may take a few seconds. Please wait for a moment.done.</w:t>
      </w:r>
    </w:p>
    <w:p w14:paraId="03FC2007" w14:textId="77777777" w:rsidR="00BA0562" w:rsidRDefault="00BA0562" w:rsidP="002075CB">
      <w:pPr>
        <w:pStyle w:val="Step"/>
        <w:outlineLvl w:val="9"/>
      </w:pPr>
      <w:r>
        <w:t>Configure an address pool.</w:t>
      </w:r>
    </w:p>
    <w:p w14:paraId="7A655959" w14:textId="77777777" w:rsidR="00BA0562" w:rsidRDefault="00BA0562" w:rsidP="0063284F">
      <w:r>
        <w:t># Configure an IP address pool on GE 0/0/3 of R2 to assign an IP address to R1.</w:t>
      </w:r>
    </w:p>
    <w:p w14:paraId="1D219D00" w14:textId="77777777" w:rsidR="00BA0562" w:rsidRDefault="00BA0562" w:rsidP="006132A9">
      <w:pPr>
        <w:pStyle w:val="TerminalDisplay"/>
      </w:pPr>
      <w:r>
        <w:t>[R2]interface GigabitEthernet 0/0/3</w:t>
      </w:r>
    </w:p>
    <w:p w14:paraId="2D90D19B" w14:textId="77777777" w:rsidR="00BA0562" w:rsidRDefault="00BA0562" w:rsidP="006132A9">
      <w:pPr>
        <w:pStyle w:val="TerminalDisplay"/>
      </w:pPr>
      <w:r>
        <w:t xml:space="preserve">[R2-GigabitEthernet0/0/3]dhcp select interface </w:t>
      </w:r>
    </w:p>
    <w:p w14:paraId="27C60186" w14:textId="77777777" w:rsidR="00BA0562" w:rsidRDefault="00BA0562" w:rsidP="0063284F">
      <w:r>
        <w:t xml:space="preserve">The </w:t>
      </w:r>
      <w:r w:rsidRPr="0000387B">
        <w:rPr>
          <w:b/>
          <w:bCs/>
        </w:rPr>
        <w:t>dhcp select interface</w:t>
      </w:r>
      <w:r>
        <w:t xml:space="preserve"> command enables an interface to use the interface address pool. If you do not run this command, parameters related to the interface address pool cannot be configured.</w:t>
      </w:r>
    </w:p>
    <w:p w14:paraId="72353FD4" w14:textId="77777777" w:rsidR="00BA0562" w:rsidRDefault="00BA0562" w:rsidP="006132A9">
      <w:pPr>
        <w:pStyle w:val="TerminalDisplay"/>
      </w:pPr>
      <w:r>
        <w:t xml:space="preserve">[R2-GigabitEthernet0/0/3]dhcp server dns-list 10.0.12.2 </w:t>
      </w:r>
    </w:p>
    <w:p w14:paraId="7FDE9329" w14:textId="77777777" w:rsidR="00BA0562" w:rsidRDefault="00BA0562" w:rsidP="0063284F">
      <w:r>
        <w:t xml:space="preserve">The </w:t>
      </w:r>
      <w:r w:rsidRPr="0000387B">
        <w:rPr>
          <w:b/>
          <w:bCs/>
        </w:rPr>
        <w:t>dhcp server dns-list</w:t>
      </w:r>
      <w:r>
        <w:t xml:space="preserve"> command configures DNS server addresses for an interface address pool. A maximum of eight DNS server addresses can be configured. These IP addresses are separated by spaces.</w:t>
      </w:r>
    </w:p>
    <w:p w14:paraId="18C08282" w14:textId="77777777" w:rsidR="00BA0562" w:rsidRDefault="00BA0562" w:rsidP="0063284F">
      <w:r>
        <w:t># Configure a global address pool.</w:t>
      </w:r>
    </w:p>
    <w:p w14:paraId="2C5B7D62" w14:textId="77777777" w:rsidR="00BA0562" w:rsidRDefault="00BA0562" w:rsidP="006132A9">
      <w:pPr>
        <w:pStyle w:val="TerminalDisplay"/>
      </w:pPr>
      <w:r>
        <w:t>[R2]ip pool GlobalPool</w:t>
      </w:r>
    </w:p>
    <w:p w14:paraId="4CE5EF5E" w14:textId="77777777" w:rsidR="00BA0562" w:rsidRDefault="00BA0562" w:rsidP="006132A9">
      <w:pPr>
        <w:pStyle w:val="TerminalDisplay"/>
      </w:pPr>
      <w:r>
        <w:t>Info: It's successful to create an IP address pool.</w:t>
      </w:r>
    </w:p>
    <w:p w14:paraId="2C1CD007" w14:textId="77777777" w:rsidR="00BA0562" w:rsidRPr="0063284F" w:rsidRDefault="00BA0562" w:rsidP="006132A9">
      <w:pPr>
        <w:pStyle w:val="TerminalDisplay"/>
      </w:pPr>
      <w:r w:rsidRPr="0063284F">
        <w:t># Create an IP address pool named GlobalPool.</w:t>
      </w:r>
    </w:p>
    <w:p w14:paraId="68655F14" w14:textId="77777777" w:rsidR="00BA0562" w:rsidRDefault="00BA0562" w:rsidP="006132A9">
      <w:pPr>
        <w:pStyle w:val="TerminalDisplay"/>
      </w:pPr>
      <w:r>
        <w:t xml:space="preserve">[R2-ip-pool-GlobalPool]network 10.0.23.0 mask 24 </w:t>
      </w:r>
    </w:p>
    <w:p w14:paraId="13FD677F" w14:textId="77777777" w:rsidR="00BA0562" w:rsidRDefault="00BA0562" w:rsidP="0063284F">
      <w:r>
        <w:t xml:space="preserve">The </w:t>
      </w:r>
      <w:r w:rsidRPr="0000387B">
        <w:rPr>
          <w:b/>
          <w:bCs/>
        </w:rPr>
        <w:t>network</w:t>
      </w:r>
      <w:r>
        <w:t xml:space="preserve"> command specifies a network address for a global address pool.</w:t>
      </w:r>
    </w:p>
    <w:p w14:paraId="7B7835D2" w14:textId="77777777" w:rsidR="00BA0562" w:rsidRDefault="00BA0562" w:rsidP="006132A9">
      <w:pPr>
        <w:pStyle w:val="TerminalDisplay"/>
      </w:pPr>
      <w:r>
        <w:t xml:space="preserve">[R2-ip-pool-GlobalPool]dns-list 10.0.23.2 </w:t>
      </w:r>
    </w:p>
    <w:p w14:paraId="4DB5AC74" w14:textId="77777777" w:rsidR="00BA0562" w:rsidRDefault="00BA0562" w:rsidP="006132A9">
      <w:pPr>
        <w:pStyle w:val="TerminalDisplay"/>
      </w:pPr>
      <w:r>
        <w:t xml:space="preserve">[R2-ip-pool-GlobalPool]gateway-list 10.0.23.2 </w:t>
      </w:r>
    </w:p>
    <w:p w14:paraId="4DA5BF06" w14:textId="77777777" w:rsidR="00BA0562" w:rsidRDefault="00BA0562" w:rsidP="0063284F">
      <w:r>
        <w:t xml:space="preserve">The </w:t>
      </w:r>
      <w:r w:rsidRPr="0000387B">
        <w:rPr>
          <w:b/>
          <w:bCs/>
        </w:rPr>
        <w:t>gateway-list</w:t>
      </w:r>
      <w:r>
        <w:t xml:space="preserve"> command configures a gateway address for a DHCP client. After R3 obtains an IP address, it generates a default route with the next-hop address being 10.0.23.2.</w:t>
      </w:r>
    </w:p>
    <w:p w14:paraId="6A9E1DB2" w14:textId="77777777" w:rsidR="00BA0562" w:rsidRDefault="00BA0562" w:rsidP="006132A9">
      <w:pPr>
        <w:pStyle w:val="TerminalDisplay"/>
      </w:pPr>
      <w:r>
        <w:t xml:space="preserve">[R2-ip-pool-GlobalPool]lease day 2 hour 2 </w:t>
      </w:r>
    </w:p>
    <w:p w14:paraId="4EE631AB" w14:textId="77777777" w:rsidR="00BA0562" w:rsidRDefault="00BA0562" w:rsidP="0063284F">
      <w:r>
        <w:t xml:space="preserve">The </w:t>
      </w:r>
      <w:r w:rsidRPr="0000387B">
        <w:rPr>
          <w:b/>
          <w:bCs/>
        </w:rPr>
        <w:t>lease</w:t>
      </w:r>
      <w:r>
        <w:t xml:space="preserve"> command specifies the lease for IP addresses in a global IP address pool. If the lease is set to </w:t>
      </w:r>
      <w:r w:rsidRPr="0000387B">
        <w:rPr>
          <w:b/>
          <w:bCs/>
        </w:rPr>
        <w:t>unlimited</w:t>
      </w:r>
      <w:r>
        <w:t>, the lease is unlimited. By default, the lease of IP addresses is one day.</w:t>
      </w:r>
    </w:p>
    <w:p w14:paraId="700C5E8F" w14:textId="77777777" w:rsidR="00BA0562" w:rsidRDefault="00BA0562" w:rsidP="006132A9">
      <w:pPr>
        <w:pStyle w:val="TerminalDisplay"/>
      </w:pPr>
      <w:r>
        <w:t>[R2-ip-pool-GlobalPool]static-bind ip-address 10.0.23.3 mac-address 00e0-fc6f-6d1f</w:t>
      </w:r>
    </w:p>
    <w:p w14:paraId="2594944E" w14:textId="77777777" w:rsidR="00BA0562" w:rsidRDefault="00BA0562" w:rsidP="0063284F">
      <w:r>
        <w:t xml:space="preserve">The </w:t>
      </w:r>
      <w:r w:rsidRPr="0000387B">
        <w:rPr>
          <w:b/>
          <w:bCs/>
        </w:rPr>
        <w:t>static-bind</w:t>
      </w:r>
      <w:r>
        <w:t xml:space="preserve"> command binds an IP address in a global address pool to a MAC address of a client. 00e0-fc6f-6d1f is the MAC address of GigabitEthernet0/0/3 on R3. You can run the </w:t>
      </w:r>
      <w:r w:rsidRPr="0000387B">
        <w:rPr>
          <w:b/>
          <w:bCs/>
        </w:rPr>
        <w:t>display interface GigabitEthernet0/0/3</w:t>
      </w:r>
      <w:r>
        <w:t xml:space="preserve"> command on R3 to display the MAC address of GigabitEthernet0/0/3. After the command is executed, R3 obtains the fixed IP address of 10.0.23.3.</w:t>
      </w:r>
    </w:p>
    <w:p w14:paraId="500A2DA8" w14:textId="77777777" w:rsidR="00BA0562" w:rsidRDefault="00BA0562" w:rsidP="006132A9">
      <w:pPr>
        <w:pStyle w:val="TerminalDisplay"/>
      </w:pPr>
      <w:r>
        <w:t>[R2-ip-pool-GlobalPool]quit</w:t>
      </w:r>
    </w:p>
    <w:p w14:paraId="31865E26" w14:textId="77777777" w:rsidR="00BA0562" w:rsidRDefault="00BA0562" w:rsidP="002075CB">
      <w:pPr>
        <w:pStyle w:val="Step"/>
        <w:outlineLvl w:val="9"/>
      </w:pPr>
      <w:r>
        <w:t>Enable the DHCP server function on GigabitEthernet 0/0/4 of R2 to assign an IP address to R3.</w:t>
      </w:r>
    </w:p>
    <w:p w14:paraId="0AD6A2A9" w14:textId="77777777" w:rsidR="00BA0562" w:rsidRDefault="00BA0562" w:rsidP="006132A9">
      <w:pPr>
        <w:pStyle w:val="TerminalDisplay"/>
      </w:pPr>
      <w:r>
        <w:t>[R2]interface GigabitEthernet 0/0/4</w:t>
      </w:r>
    </w:p>
    <w:p w14:paraId="672AF27A" w14:textId="77777777" w:rsidR="00BA0562" w:rsidRDefault="00BA0562" w:rsidP="006132A9">
      <w:pPr>
        <w:pStyle w:val="TerminalDisplay"/>
      </w:pPr>
      <w:r>
        <w:t>[R2-GigabitEthernet0/0/4]dhcp select global</w:t>
      </w:r>
    </w:p>
    <w:p w14:paraId="75A51E4A" w14:textId="77777777" w:rsidR="00BA0562" w:rsidRDefault="00BA0562" w:rsidP="0063284F">
      <w:r>
        <w:lastRenderedPageBreak/>
        <w:t xml:space="preserve">The </w:t>
      </w:r>
      <w:r w:rsidRPr="0000387B">
        <w:rPr>
          <w:b/>
          <w:bCs/>
        </w:rPr>
        <w:t>dhcp select global</w:t>
      </w:r>
      <w:r>
        <w:t xml:space="preserve"> command enables an interface to use the global address pool. After receiving a request fro</w:t>
      </w:r>
      <w:r w:rsidRPr="0063284F">
        <w:t>m</w:t>
      </w:r>
      <w:r>
        <w:t xml:space="preserve"> a DHCP client, the interface searches the global address pool for an available IP address and assigns the IP address to the DHCP client.</w:t>
      </w:r>
    </w:p>
    <w:p w14:paraId="5A87F345" w14:textId="77777777" w:rsidR="00BA0562" w:rsidRDefault="00BA0562" w:rsidP="002075CB">
      <w:pPr>
        <w:pStyle w:val="Step"/>
        <w:outlineLvl w:val="9"/>
      </w:pPr>
      <w:r>
        <w:t>Configure a DHCP client.</w:t>
      </w:r>
    </w:p>
    <w:p w14:paraId="2C8C779B" w14:textId="77777777" w:rsidR="00BA0562" w:rsidRDefault="00BA0562" w:rsidP="006132A9">
      <w:pPr>
        <w:pStyle w:val="TerminalDisplay"/>
      </w:pPr>
      <w:r>
        <w:t>[R1]interface GigabitEthernet 0/0/3</w:t>
      </w:r>
    </w:p>
    <w:p w14:paraId="23D55179" w14:textId="77777777" w:rsidR="00BA0562" w:rsidRDefault="00BA0562" w:rsidP="006132A9">
      <w:pPr>
        <w:pStyle w:val="TerminalDisplay"/>
      </w:pPr>
      <w:r>
        <w:t>[R1-GigabitEthernet0/0/3] ip address dhcp-alloc</w:t>
      </w:r>
    </w:p>
    <w:p w14:paraId="49A35278" w14:textId="77777777" w:rsidR="00BA0562" w:rsidRDefault="00BA0562" w:rsidP="00376945"/>
    <w:p w14:paraId="199F9253" w14:textId="77777777" w:rsidR="00BA0562" w:rsidRDefault="00BA0562" w:rsidP="006132A9">
      <w:pPr>
        <w:pStyle w:val="TerminalDisplay"/>
      </w:pPr>
      <w:r>
        <w:t>[R3]interface GigabitEthernet 0/0/3</w:t>
      </w:r>
    </w:p>
    <w:p w14:paraId="19BD2DA1" w14:textId="77777777" w:rsidR="00BA0562" w:rsidRDefault="00BA0562" w:rsidP="006132A9">
      <w:pPr>
        <w:pStyle w:val="TerminalDisplay"/>
      </w:pPr>
      <w:r>
        <w:t>[R3-GigabitEthernet0/0/3] ip address dhcp-alloc</w:t>
      </w:r>
    </w:p>
    <w:p w14:paraId="098C4B2A" w14:textId="77777777" w:rsidR="0063284F" w:rsidRDefault="0063284F" w:rsidP="0063284F">
      <w:pPr>
        <w:pStyle w:val="End"/>
      </w:pPr>
      <w:r>
        <w:t>----End</w:t>
      </w:r>
    </w:p>
    <w:p w14:paraId="662C3D48" w14:textId="77777777" w:rsidR="00BA0562" w:rsidRDefault="00BA0562" w:rsidP="0063284F">
      <w:pPr>
        <w:pStyle w:val="3"/>
      </w:pPr>
      <w:bookmarkStart w:id="170" w:name="_Toc38987046"/>
      <w:r>
        <w:t>Verification</w:t>
      </w:r>
      <w:bookmarkEnd w:id="170"/>
    </w:p>
    <w:p w14:paraId="4A37E7BF" w14:textId="77777777" w:rsidR="00BA0562" w:rsidRDefault="00BA0562" w:rsidP="00621C09">
      <w:pPr>
        <w:pStyle w:val="40"/>
        <w:rPr>
          <w:rFonts w:hint="default"/>
        </w:rPr>
      </w:pPr>
      <w:bookmarkStart w:id="171" w:name="_Toc38987047"/>
      <w:r>
        <w:t>Display the IP addresses and routes of R1 and R3.</w:t>
      </w:r>
      <w:bookmarkEnd w:id="171"/>
    </w:p>
    <w:p w14:paraId="5DC25623" w14:textId="77777777" w:rsidR="00BA0562" w:rsidRDefault="00BA0562" w:rsidP="006132A9">
      <w:pPr>
        <w:pStyle w:val="TerminalDisplay"/>
      </w:pPr>
      <w:r>
        <w:t xml:space="preserve">[R1]display ip interface brief </w:t>
      </w:r>
    </w:p>
    <w:p w14:paraId="036F6F0F" w14:textId="30F35D57" w:rsidR="00BA0562" w:rsidRDefault="00BA0562" w:rsidP="006132A9">
      <w:pPr>
        <w:pStyle w:val="TerminalDisplay"/>
      </w:pPr>
      <w:r>
        <w:t xml:space="preserve">Interface                          </w:t>
      </w:r>
      <w:r w:rsidR="0049007A">
        <w:tab/>
      </w:r>
      <w:r>
        <w:t xml:space="preserve">IP Address/Mask      Physical    Protocol  </w:t>
      </w:r>
    </w:p>
    <w:p w14:paraId="65044CF7" w14:textId="0350A40E" w:rsidR="00BA0562" w:rsidRDefault="00BA0562" w:rsidP="006132A9">
      <w:pPr>
        <w:pStyle w:val="TerminalDisplay"/>
      </w:pPr>
      <w:r>
        <w:t xml:space="preserve">GigabitEthernet0/0/3       </w:t>
      </w:r>
      <w:r w:rsidR="00BA6772">
        <w:t xml:space="preserve"> </w:t>
      </w:r>
      <w:r>
        <w:t xml:space="preserve">      </w:t>
      </w:r>
      <w:r w:rsidRPr="006132A9">
        <w:rPr>
          <w:b/>
          <w:bCs/>
        </w:rPr>
        <w:t xml:space="preserve">  </w:t>
      </w:r>
      <w:r w:rsidR="0049007A">
        <w:rPr>
          <w:b/>
          <w:bCs/>
        </w:rPr>
        <w:tab/>
      </w:r>
      <w:r w:rsidRPr="006132A9">
        <w:rPr>
          <w:b/>
          <w:bCs/>
        </w:rPr>
        <w:t xml:space="preserve">10.0.12.254/24 </w:t>
      </w:r>
      <w:r>
        <w:t xml:space="preserve">       up         up        </w:t>
      </w:r>
    </w:p>
    <w:p w14:paraId="71099A9C" w14:textId="77777777" w:rsidR="00BA0562" w:rsidRPr="00376945" w:rsidRDefault="00BA0562" w:rsidP="00376945">
      <w:pPr>
        <w:pStyle w:val="TerminalDisplay"/>
        <w:shd w:val="clear" w:color="auto" w:fill="auto"/>
        <w:rPr>
          <w:i/>
          <w:iCs/>
        </w:rPr>
      </w:pPr>
      <w:r w:rsidRPr="00376945">
        <w:rPr>
          <w:i/>
          <w:iCs/>
        </w:rPr>
        <w:t>Only key information is provided here. The command output shows that R1 has obtained an IP address.</w:t>
      </w:r>
    </w:p>
    <w:p w14:paraId="187D4EAE" w14:textId="77777777" w:rsidR="00BA0562" w:rsidRDefault="00BA0562" w:rsidP="006132A9">
      <w:pPr>
        <w:pStyle w:val="TerminalDisplay"/>
      </w:pPr>
      <w:r>
        <w:t xml:space="preserve">[R1]display dns server </w:t>
      </w:r>
    </w:p>
    <w:p w14:paraId="1A40345E" w14:textId="77777777" w:rsidR="00BA0562" w:rsidRDefault="00BA0562" w:rsidP="006132A9">
      <w:pPr>
        <w:pStyle w:val="TerminalDisplay"/>
      </w:pPr>
      <w:r>
        <w:t>Type:</w:t>
      </w:r>
    </w:p>
    <w:p w14:paraId="2C25B4BE" w14:textId="77777777" w:rsidR="00BA0562" w:rsidRDefault="00BA0562" w:rsidP="006132A9">
      <w:pPr>
        <w:pStyle w:val="TerminalDisplay"/>
      </w:pPr>
      <w:r>
        <w:t>D:Dynamic     S:Static</w:t>
      </w:r>
    </w:p>
    <w:p w14:paraId="3D93B883" w14:textId="77777777" w:rsidR="00BA0562" w:rsidRDefault="00BA0562" w:rsidP="006132A9">
      <w:pPr>
        <w:pStyle w:val="TerminalDisplay"/>
      </w:pPr>
    </w:p>
    <w:p w14:paraId="671A4B1C" w14:textId="77777777" w:rsidR="00BA0562" w:rsidRDefault="00BA0562" w:rsidP="006132A9">
      <w:pPr>
        <w:pStyle w:val="TerminalDisplay"/>
      </w:pPr>
      <w:r>
        <w:t>No.  Type     IP Address</w:t>
      </w:r>
    </w:p>
    <w:p w14:paraId="76C062FC" w14:textId="77777777" w:rsidR="00BA0562" w:rsidRDefault="00BA0562" w:rsidP="006132A9">
      <w:pPr>
        <w:pStyle w:val="TerminalDisplay"/>
      </w:pPr>
      <w:r>
        <w:t xml:space="preserve">1     D      10.0.12.2 </w:t>
      </w:r>
    </w:p>
    <w:p w14:paraId="4DA25A60" w14:textId="77777777" w:rsidR="00BA0562" w:rsidRPr="00376945" w:rsidRDefault="00BA0562" w:rsidP="00376945">
      <w:pPr>
        <w:pStyle w:val="TerminalDisplay"/>
        <w:shd w:val="clear" w:color="auto" w:fill="auto"/>
        <w:rPr>
          <w:i/>
          <w:iCs/>
        </w:rPr>
      </w:pPr>
      <w:r w:rsidRPr="00376945">
        <w:rPr>
          <w:i/>
          <w:iCs/>
        </w:rPr>
        <w:t>Only key information is provided here. The command output shows that R1 has obtained the DNS address.</w:t>
      </w:r>
    </w:p>
    <w:p w14:paraId="68720664" w14:textId="77777777" w:rsidR="00BA0562" w:rsidRDefault="00BA0562" w:rsidP="006132A9">
      <w:pPr>
        <w:pStyle w:val="TerminalDisplay"/>
      </w:pPr>
      <w:r>
        <w:t xml:space="preserve">[R1]display ip routing-table </w:t>
      </w:r>
    </w:p>
    <w:p w14:paraId="796C0B48" w14:textId="77777777" w:rsidR="00BA0562" w:rsidRDefault="00BA0562" w:rsidP="006132A9">
      <w:pPr>
        <w:pStyle w:val="TerminalDisplay"/>
      </w:pPr>
      <w:r>
        <w:t>Destination/Mask     Proto    Pre   Cost    Flags  NextHop         Interface</w:t>
      </w:r>
    </w:p>
    <w:p w14:paraId="40F9CB02" w14:textId="47B27192" w:rsidR="00BA0562" w:rsidRDefault="00BA0562" w:rsidP="006132A9">
      <w:pPr>
        <w:pStyle w:val="TerminalDisplay"/>
      </w:pPr>
      <w:r>
        <w:t xml:space="preserve">      0.0.0.0/0    </w:t>
      </w:r>
      <w:r w:rsidR="00BA6772">
        <w:t xml:space="preserve">  </w:t>
      </w:r>
      <w:r>
        <w:t xml:space="preserve"> </w:t>
      </w:r>
      <w:r w:rsidR="0049007A">
        <w:tab/>
      </w:r>
      <w:r w:rsidRPr="006132A9">
        <w:rPr>
          <w:b/>
          <w:bCs/>
        </w:rPr>
        <w:t>Unr</w:t>
      </w:r>
      <w:r>
        <w:t xml:space="preserve">      60   0       D     10.0.12.2       GigabitEthernet0/0/3</w:t>
      </w:r>
    </w:p>
    <w:p w14:paraId="49EDDD53" w14:textId="77777777" w:rsidR="00BA0562" w:rsidRPr="004103AF" w:rsidRDefault="00BA0562" w:rsidP="004103AF">
      <w:pPr>
        <w:pStyle w:val="TerminalDisplay"/>
        <w:shd w:val="clear" w:color="auto" w:fill="auto"/>
        <w:rPr>
          <w:i/>
          <w:iCs/>
        </w:rPr>
      </w:pPr>
      <w:r w:rsidRPr="004103AF">
        <w:rPr>
          <w:i/>
          <w:iCs/>
        </w:rPr>
        <w:t>Only key information is provided here. The command output shows that R1 has obtained the default route.</w:t>
      </w:r>
    </w:p>
    <w:p w14:paraId="45508B93" w14:textId="77777777" w:rsidR="00BA0562" w:rsidRDefault="00BA0562" w:rsidP="00376945"/>
    <w:p w14:paraId="3E0758C0" w14:textId="77777777" w:rsidR="00BA0562" w:rsidRDefault="00BA0562" w:rsidP="006132A9">
      <w:pPr>
        <w:pStyle w:val="TerminalDisplay"/>
      </w:pPr>
      <w:r>
        <w:t xml:space="preserve">[R3]display ip interface brief </w:t>
      </w:r>
    </w:p>
    <w:p w14:paraId="3AE48921" w14:textId="074C932A" w:rsidR="00BA0562" w:rsidRDefault="00BA0562" w:rsidP="006132A9">
      <w:pPr>
        <w:pStyle w:val="TerminalDisplay"/>
      </w:pPr>
      <w:r>
        <w:t xml:space="preserve">Interface                     </w:t>
      </w:r>
      <w:r w:rsidR="00BA6772">
        <w:t xml:space="preserve"> </w:t>
      </w:r>
      <w:r>
        <w:t xml:space="preserve">   IP Address/Mask       Physical  Protocol  </w:t>
      </w:r>
    </w:p>
    <w:p w14:paraId="6C6D867C" w14:textId="77777777" w:rsidR="00BA0562" w:rsidRDefault="00BA0562" w:rsidP="006132A9">
      <w:pPr>
        <w:pStyle w:val="TerminalDisplay"/>
      </w:pPr>
      <w:r>
        <w:t xml:space="preserve">GigabitEthernet0/0/3             </w:t>
      </w:r>
      <w:r w:rsidRPr="006132A9">
        <w:rPr>
          <w:b/>
          <w:bCs/>
        </w:rPr>
        <w:t xml:space="preserve">  10.0.23.3/24 </w:t>
      </w:r>
      <w:r>
        <w:t xml:space="preserve">         up       up        </w:t>
      </w:r>
    </w:p>
    <w:p w14:paraId="40CD3889" w14:textId="77777777" w:rsidR="00BA0562" w:rsidRPr="004103AF" w:rsidRDefault="00BA0562" w:rsidP="004103AF">
      <w:pPr>
        <w:pStyle w:val="TerminalDisplay"/>
        <w:shd w:val="clear" w:color="auto" w:fill="auto"/>
        <w:rPr>
          <w:i/>
          <w:iCs/>
        </w:rPr>
      </w:pPr>
      <w:r w:rsidRPr="004103AF">
        <w:rPr>
          <w:i/>
          <w:iCs/>
        </w:rPr>
        <w:t>Only key information is provided here. The command output shows that R3 has obtained a fixed IP address.</w:t>
      </w:r>
    </w:p>
    <w:p w14:paraId="1BFEB26B" w14:textId="77777777" w:rsidR="00BA0562" w:rsidRDefault="00BA0562" w:rsidP="006132A9">
      <w:pPr>
        <w:pStyle w:val="TerminalDisplay"/>
      </w:pPr>
      <w:r>
        <w:t xml:space="preserve">[R3]display dns server </w:t>
      </w:r>
    </w:p>
    <w:p w14:paraId="150F73C3" w14:textId="77777777" w:rsidR="00BA0562" w:rsidRDefault="00BA0562" w:rsidP="006132A9">
      <w:pPr>
        <w:pStyle w:val="TerminalDisplay"/>
      </w:pPr>
      <w:r>
        <w:t>Type:</w:t>
      </w:r>
    </w:p>
    <w:p w14:paraId="0CD8BEDC" w14:textId="77777777" w:rsidR="00BA0562" w:rsidRDefault="00BA0562" w:rsidP="006132A9">
      <w:pPr>
        <w:pStyle w:val="TerminalDisplay"/>
      </w:pPr>
      <w:r>
        <w:t>D:Dynamic     S:Static</w:t>
      </w:r>
    </w:p>
    <w:p w14:paraId="721EA82E" w14:textId="77777777" w:rsidR="00BA0562" w:rsidRDefault="00BA0562" w:rsidP="006132A9">
      <w:pPr>
        <w:pStyle w:val="TerminalDisplay"/>
      </w:pPr>
      <w:r>
        <w:t>No.  Type    IP Address</w:t>
      </w:r>
    </w:p>
    <w:p w14:paraId="1D26D7A3" w14:textId="77777777" w:rsidR="00BA0562" w:rsidRDefault="00BA0562" w:rsidP="006132A9">
      <w:pPr>
        <w:pStyle w:val="TerminalDisplay"/>
      </w:pPr>
      <w:r>
        <w:t>1     D      2.23.0.10</w:t>
      </w:r>
    </w:p>
    <w:p w14:paraId="762B437B" w14:textId="77777777" w:rsidR="00BA0562" w:rsidRPr="004103AF" w:rsidRDefault="00BA0562" w:rsidP="004103AF">
      <w:pPr>
        <w:pStyle w:val="TerminalDisplay"/>
        <w:shd w:val="clear" w:color="auto" w:fill="auto"/>
        <w:rPr>
          <w:i/>
          <w:iCs/>
        </w:rPr>
      </w:pPr>
      <w:r w:rsidRPr="004103AF">
        <w:rPr>
          <w:i/>
          <w:iCs/>
        </w:rPr>
        <w:t>Only key information is provided here. The command output shows that R3 has obtained the DNS address.</w:t>
      </w:r>
    </w:p>
    <w:p w14:paraId="74C8B985" w14:textId="77777777" w:rsidR="00BA0562" w:rsidRDefault="00BA0562" w:rsidP="006132A9">
      <w:pPr>
        <w:pStyle w:val="TerminalDisplay"/>
      </w:pPr>
      <w:r>
        <w:t xml:space="preserve">[R3]display ip routing-table </w:t>
      </w:r>
    </w:p>
    <w:p w14:paraId="53821CA0" w14:textId="77777777" w:rsidR="00BA0562" w:rsidRDefault="00BA0562" w:rsidP="006132A9">
      <w:pPr>
        <w:pStyle w:val="TerminalDisplay"/>
      </w:pPr>
      <w:r>
        <w:t>Route Flags: R - relay, D - download to fib</w:t>
      </w:r>
    </w:p>
    <w:p w14:paraId="419102F6" w14:textId="77777777" w:rsidR="00BA0562" w:rsidRDefault="00BA0562" w:rsidP="006132A9">
      <w:pPr>
        <w:pStyle w:val="TerminalDisplay"/>
      </w:pPr>
      <w:r>
        <w:t>------------------------------------------------------------------------------</w:t>
      </w:r>
    </w:p>
    <w:p w14:paraId="732B733A" w14:textId="77777777" w:rsidR="00BA0562" w:rsidRDefault="00BA0562" w:rsidP="006132A9">
      <w:pPr>
        <w:pStyle w:val="TerminalDisplay"/>
      </w:pPr>
      <w:r>
        <w:t>Routing Tables: Public</w:t>
      </w:r>
    </w:p>
    <w:p w14:paraId="64F06C6F" w14:textId="77777777" w:rsidR="00BA0562" w:rsidRDefault="00BA0562" w:rsidP="006132A9">
      <w:pPr>
        <w:pStyle w:val="TerminalDisplay"/>
      </w:pPr>
      <w:r>
        <w:t xml:space="preserve">         Destinations : 8        Routes : 8        </w:t>
      </w:r>
    </w:p>
    <w:p w14:paraId="767CBB9B" w14:textId="77777777" w:rsidR="00BA0562" w:rsidRDefault="00BA0562" w:rsidP="006132A9">
      <w:pPr>
        <w:pStyle w:val="TerminalDisplay"/>
      </w:pPr>
    </w:p>
    <w:p w14:paraId="2A362EFB" w14:textId="77777777" w:rsidR="00BA0562" w:rsidRDefault="00BA0562" w:rsidP="006132A9">
      <w:pPr>
        <w:pStyle w:val="TerminalDisplay"/>
      </w:pPr>
      <w:r>
        <w:lastRenderedPageBreak/>
        <w:t>Destination/Mask     Proto    Pre   Cost   Flags  NextHop      Interface</w:t>
      </w:r>
    </w:p>
    <w:p w14:paraId="7BB52ED1" w14:textId="01927D9B" w:rsidR="00BA0562" w:rsidRDefault="00BA0562" w:rsidP="006132A9">
      <w:pPr>
        <w:pStyle w:val="TerminalDisplay"/>
      </w:pPr>
      <w:r>
        <w:t xml:space="preserve">     0.0.0.0/0       Unr      60 </w:t>
      </w:r>
      <w:r w:rsidR="00BA6772">
        <w:t xml:space="preserve"> </w:t>
      </w:r>
      <w:r>
        <w:t xml:space="preserve">  0     D   </w:t>
      </w:r>
      <w:r w:rsidR="00BA6772">
        <w:t xml:space="preserve"> </w:t>
      </w:r>
      <w:r>
        <w:t xml:space="preserve">  10.0.23.2    GigabitEthernet0/0/3</w:t>
      </w:r>
    </w:p>
    <w:p w14:paraId="70D20DBF" w14:textId="77777777" w:rsidR="00BA0562" w:rsidRPr="004103AF" w:rsidRDefault="00BA0562" w:rsidP="004103AF">
      <w:pPr>
        <w:pStyle w:val="TerminalDisplay"/>
        <w:shd w:val="clear" w:color="auto" w:fill="auto"/>
        <w:rPr>
          <w:i/>
          <w:iCs/>
        </w:rPr>
      </w:pPr>
      <w:r w:rsidRPr="004103AF">
        <w:rPr>
          <w:i/>
          <w:iCs/>
        </w:rPr>
        <w:t>Only key information is provided here. The command output shows that R3 has obtained the default route.</w:t>
      </w:r>
    </w:p>
    <w:p w14:paraId="4566421C" w14:textId="77777777" w:rsidR="00BA0562" w:rsidRDefault="00BA0562" w:rsidP="00621C09">
      <w:pPr>
        <w:pStyle w:val="40"/>
        <w:rPr>
          <w:rFonts w:hint="default"/>
        </w:rPr>
      </w:pPr>
      <w:bookmarkStart w:id="172" w:name="_Toc38987048"/>
      <w:r>
        <w:t>Display the address allocation on R2.</w:t>
      </w:r>
      <w:bookmarkEnd w:id="172"/>
    </w:p>
    <w:p w14:paraId="7F031165" w14:textId="77777777" w:rsidR="00BA0562" w:rsidRDefault="00BA0562" w:rsidP="006132A9">
      <w:pPr>
        <w:pStyle w:val="TerminalDisplay"/>
      </w:pPr>
      <w:r>
        <w:t xml:space="preserve">[R2]display ip pool name GlobalPool </w:t>
      </w:r>
    </w:p>
    <w:p w14:paraId="33BF5F1B" w14:textId="5EE734BC" w:rsidR="00BA0562" w:rsidRDefault="00BA0562" w:rsidP="006132A9">
      <w:pPr>
        <w:pStyle w:val="TerminalDisplay"/>
      </w:pPr>
      <w:r>
        <w:t xml:space="preserve">  Pool-name       </w:t>
      </w:r>
      <w:r w:rsidR="0049007A">
        <w:tab/>
      </w:r>
      <w:r>
        <w:t>: GlobalPool</w:t>
      </w:r>
    </w:p>
    <w:p w14:paraId="4FB05BC2" w14:textId="760CAA1E" w:rsidR="00BA0562" w:rsidRDefault="00BA0562" w:rsidP="006132A9">
      <w:pPr>
        <w:pStyle w:val="TerminalDisplay"/>
      </w:pPr>
      <w:r>
        <w:t xml:space="preserve">  Pool-No         </w:t>
      </w:r>
      <w:r w:rsidR="0049007A">
        <w:tab/>
      </w:r>
      <w:r>
        <w:t>: 1</w:t>
      </w:r>
    </w:p>
    <w:p w14:paraId="3BBD1039" w14:textId="23BBC8A2" w:rsidR="00BA0562" w:rsidRDefault="00BA0562" w:rsidP="006132A9">
      <w:pPr>
        <w:pStyle w:val="TerminalDisplay"/>
      </w:pPr>
      <w:r>
        <w:t xml:space="preserve">  Lease           </w:t>
      </w:r>
      <w:r w:rsidR="0049007A">
        <w:tab/>
      </w:r>
      <w:r>
        <w:t>:</w:t>
      </w:r>
      <w:r w:rsidRPr="006132A9">
        <w:t xml:space="preserve"> 2 Days 2 Hours 0 Minutes</w:t>
      </w:r>
    </w:p>
    <w:p w14:paraId="5F242004" w14:textId="66DF099B" w:rsidR="00BA0562" w:rsidRDefault="00BA0562" w:rsidP="006132A9">
      <w:pPr>
        <w:pStyle w:val="TerminalDisplay"/>
      </w:pPr>
      <w:r>
        <w:t xml:space="preserve">  Domain-name     </w:t>
      </w:r>
      <w:r w:rsidR="0049007A">
        <w:tab/>
      </w:r>
      <w:r>
        <w:t>: -</w:t>
      </w:r>
    </w:p>
    <w:p w14:paraId="07ED13F8" w14:textId="15805C13" w:rsidR="00BA0562" w:rsidRDefault="00BA0562" w:rsidP="006132A9">
      <w:pPr>
        <w:pStyle w:val="TerminalDisplay"/>
      </w:pPr>
      <w:r>
        <w:t xml:space="preserve">  DNS-server0      </w:t>
      </w:r>
      <w:r w:rsidR="0049007A">
        <w:tab/>
      </w:r>
      <w:r>
        <w:t xml:space="preserve">: 10.0.23.2       </w:t>
      </w:r>
    </w:p>
    <w:p w14:paraId="2D23D4C1" w14:textId="66B1E2FA" w:rsidR="00BA0562" w:rsidRDefault="00BA0562" w:rsidP="006132A9">
      <w:pPr>
        <w:pStyle w:val="TerminalDisplay"/>
      </w:pPr>
      <w:r>
        <w:t xml:space="preserve">  NBNS-server0    </w:t>
      </w:r>
      <w:r w:rsidR="0049007A">
        <w:tab/>
      </w:r>
      <w:r>
        <w:t xml:space="preserve">: -               </w:t>
      </w:r>
    </w:p>
    <w:p w14:paraId="52A5CAC7" w14:textId="515D8F86" w:rsidR="00BA0562" w:rsidRDefault="00BA0562" w:rsidP="006132A9">
      <w:pPr>
        <w:pStyle w:val="TerminalDisplay"/>
      </w:pPr>
      <w:r>
        <w:t xml:space="preserve">  Netbios-type     </w:t>
      </w:r>
      <w:r w:rsidR="0049007A">
        <w:tab/>
      </w:r>
      <w:r>
        <w:t xml:space="preserve">: -               </w:t>
      </w:r>
    </w:p>
    <w:p w14:paraId="3D6105E4" w14:textId="0D57E771" w:rsidR="00BA0562" w:rsidRDefault="00BA0562" w:rsidP="006132A9">
      <w:pPr>
        <w:pStyle w:val="TerminalDisplay"/>
      </w:pPr>
      <w:r>
        <w:t xml:space="preserve">  Position         </w:t>
      </w:r>
      <w:r w:rsidR="0049007A">
        <w:tab/>
      </w:r>
      <w:r>
        <w:t>: Local           Status           : Unlocked</w:t>
      </w:r>
    </w:p>
    <w:p w14:paraId="4E2BCE40" w14:textId="005692C7" w:rsidR="00BA0562" w:rsidRDefault="00BA0562" w:rsidP="006132A9">
      <w:pPr>
        <w:pStyle w:val="TerminalDisplay"/>
      </w:pPr>
      <w:r>
        <w:t xml:space="preserve">  Gateway-0       </w:t>
      </w:r>
      <w:r w:rsidR="0049007A">
        <w:tab/>
      </w:r>
      <w:r>
        <w:t xml:space="preserve">: </w:t>
      </w:r>
      <w:r w:rsidRPr="006132A9">
        <w:rPr>
          <w:b/>
          <w:bCs/>
        </w:rPr>
        <w:t xml:space="preserve">10.0.23.2  </w:t>
      </w:r>
      <w:r>
        <w:t xml:space="preserve">     </w:t>
      </w:r>
    </w:p>
    <w:p w14:paraId="01943F9A" w14:textId="14497CAA" w:rsidR="00BA0562" w:rsidRDefault="00BA0562" w:rsidP="006132A9">
      <w:pPr>
        <w:pStyle w:val="TerminalDisplay"/>
      </w:pPr>
      <w:r>
        <w:t xml:space="preserve">  Mask            </w:t>
      </w:r>
      <w:r w:rsidR="0049007A">
        <w:tab/>
      </w:r>
      <w:r>
        <w:t xml:space="preserve">: </w:t>
      </w:r>
      <w:r w:rsidRPr="006132A9">
        <w:rPr>
          <w:b/>
          <w:bCs/>
        </w:rPr>
        <w:t>255.255.255.0</w:t>
      </w:r>
    </w:p>
    <w:p w14:paraId="2F589BF6" w14:textId="62404B37" w:rsidR="00BA0562" w:rsidRDefault="00BA0562" w:rsidP="006132A9">
      <w:pPr>
        <w:pStyle w:val="TerminalDisplay"/>
      </w:pPr>
      <w:r>
        <w:t xml:space="preserve">  VPN instance     </w:t>
      </w:r>
      <w:r w:rsidR="0049007A">
        <w:tab/>
      </w:r>
      <w:r>
        <w:t>: --</w:t>
      </w:r>
    </w:p>
    <w:p w14:paraId="7563FBDD" w14:textId="77777777" w:rsidR="00BA0562" w:rsidRDefault="00BA0562" w:rsidP="006132A9">
      <w:pPr>
        <w:pStyle w:val="TerminalDisplay"/>
      </w:pPr>
      <w:r>
        <w:t xml:space="preserve"> -----------------------------------------------------------------------------</w:t>
      </w:r>
    </w:p>
    <w:p w14:paraId="17C24E47" w14:textId="77777777" w:rsidR="00BA0562" w:rsidRDefault="00BA0562" w:rsidP="006132A9">
      <w:pPr>
        <w:pStyle w:val="TerminalDisplay"/>
      </w:pPr>
      <w:r>
        <w:t xml:space="preserve">         Start           End     Total  Used  Idle(Expired)  Conflict  Disable</w:t>
      </w:r>
    </w:p>
    <w:p w14:paraId="1441B4C4" w14:textId="77777777" w:rsidR="00BA0562" w:rsidRDefault="00BA0562" w:rsidP="006132A9">
      <w:pPr>
        <w:pStyle w:val="TerminalDisplay"/>
      </w:pPr>
      <w:r>
        <w:t xml:space="preserve"> -----------------------------------------------------------------------------</w:t>
      </w:r>
    </w:p>
    <w:p w14:paraId="37C074CE" w14:textId="77777777" w:rsidR="00BA0562" w:rsidRDefault="00BA0562" w:rsidP="006132A9">
      <w:pPr>
        <w:pStyle w:val="TerminalDisplay"/>
      </w:pPr>
      <w:r>
        <w:t xml:space="preserve">       10.0.23.1     10.0.23.254   253    </w:t>
      </w:r>
      <w:r w:rsidRPr="006132A9">
        <w:rPr>
          <w:b/>
          <w:bCs/>
        </w:rPr>
        <w:t xml:space="preserve"> 1 </w:t>
      </w:r>
      <w:r>
        <w:t xml:space="preserve">       252(0)         0        0</w:t>
      </w:r>
    </w:p>
    <w:p w14:paraId="6D4DE61D" w14:textId="77777777" w:rsidR="00BA0562" w:rsidRDefault="00BA0562" w:rsidP="006132A9">
      <w:pPr>
        <w:pStyle w:val="TerminalDisplay"/>
      </w:pPr>
      <w:r>
        <w:t xml:space="preserve"> -----------------------------------------------------------------------------</w:t>
      </w:r>
    </w:p>
    <w:p w14:paraId="6081DA39" w14:textId="77777777" w:rsidR="00BA0562" w:rsidRDefault="00BA0562" w:rsidP="00621C09">
      <w:r>
        <w:t xml:space="preserve">The </w:t>
      </w:r>
      <w:r w:rsidRPr="0000387B">
        <w:rPr>
          <w:b/>
          <w:bCs/>
        </w:rPr>
        <w:t>display ip pool</w:t>
      </w:r>
      <w:r>
        <w:t xml:space="preserve"> command displays the address pool configuration information, including the name, lease, lock status, and IP address status.</w:t>
      </w:r>
    </w:p>
    <w:p w14:paraId="709DA7ED" w14:textId="77777777" w:rsidR="00BA0562" w:rsidRDefault="00BA0562" w:rsidP="006132A9">
      <w:pPr>
        <w:pStyle w:val="TerminalDisplay"/>
      </w:pPr>
      <w:r>
        <w:t xml:space="preserve">[R2]display ip pool interface GigabitEthernet0/0/4 </w:t>
      </w:r>
    </w:p>
    <w:p w14:paraId="6B402C86" w14:textId="1B62F2F1" w:rsidR="00BA0562" w:rsidRDefault="00BA0562" w:rsidP="006132A9">
      <w:pPr>
        <w:pStyle w:val="TerminalDisplay"/>
      </w:pPr>
      <w:r>
        <w:t xml:space="preserve">  Pool-name       </w:t>
      </w:r>
      <w:r w:rsidR="0049007A">
        <w:tab/>
      </w:r>
      <w:r>
        <w:t xml:space="preserve">: </w:t>
      </w:r>
      <w:r w:rsidRPr="006132A9">
        <w:rPr>
          <w:b/>
          <w:bCs/>
        </w:rPr>
        <w:t>GigabitEthernet0/0/4</w:t>
      </w:r>
    </w:p>
    <w:p w14:paraId="17F91395" w14:textId="28713DF7" w:rsidR="00BA0562" w:rsidRDefault="00BA0562" w:rsidP="006132A9">
      <w:pPr>
        <w:pStyle w:val="TerminalDisplay"/>
      </w:pPr>
      <w:r>
        <w:t xml:space="preserve">  Pool-No         </w:t>
      </w:r>
      <w:r w:rsidR="0049007A">
        <w:tab/>
      </w:r>
      <w:r>
        <w:t>: 0</w:t>
      </w:r>
    </w:p>
    <w:p w14:paraId="4970FB31" w14:textId="579273CC" w:rsidR="00BA0562" w:rsidRDefault="00BA0562" w:rsidP="006132A9">
      <w:pPr>
        <w:pStyle w:val="TerminalDisplay"/>
      </w:pPr>
      <w:r>
        <w:t xml:space="preserve">  Lease           </w:t>
      </w:r>
      <w:r w:rsidR="0049007A">
        <w:tab/>
      </w:r>
      <w:r>
        <w:t xml:space="preserve">: </w:t>
      </w:r>
      <w:r w:rsidRPr="006132A9">
        <w:t>1 Days 0 Hours 0 Minutes</w:t>
      </w:r>
    </w:p>
    <w:p w14:paraId="0E616C42" w14:textId="3E0EC298" w:rsidR="00BA0562" w:rsidRDefault="00BA0562" w:rsidP="006132A9">
      <w:pPr>
        <w:pStyle w:val="TerminalDisplay"/>
      </w:pPr>
      <w:r>
        <w:t xml:space="preserve">  Domain-name     </w:t>
      </w:r>
      <w:r w:rsidR="0049007A">
        <w:tab/>
      </w:r>
      <w:r>
        <w:t>: -</w:t>
      </w:r>
    </w:p>
    <w:p w14:paraId="4A82D134" w14:textId="574C2027" w:rsidR="00BA0562" w:rsidRDefault="00BA0562" w:rsidP="006132A9">
      <w:pPr>
        <w:pStyle w:val="TerminalDisplay"/>
      </w:pPr>
      <w:r>
        <w:t xml:space="preserve">  DNS-server0      </w:t>
      </w:r>
      <w:r w:rsidR="0049007A">
        <w:tab/>
      </w:r>
      <w:r>
        <w:t xml:space="preserve">: </w:t>
      </w:r>
      <w:r w:rsidRPr="006132A9">
        <w:rPr>
          <w:b/>
          <w:bCs/>
        </w:rPr>
        <w:t xml:space="preserve">10.0.12.2  </w:t>
      </w:r>
      <w:r>
        <w:t xml:space="preserve">     </w:t>
      </w:r>
    </w:p>
    <w:p w14:paraId="17A09EB2" w14:textId="1E7A5754" w:rsidR="00BA0562" w:rsidRDefault="00BA0562" w:rsidP="006132A9">
      <w:pPr>
        <w:pStyle w:val="TerminalDisplay"/>
      </w:pPr>
      <w:r>
        <w:t xml:space="preserve">  NBNS-server0    </w:t>
      </w:r>
      <w:r w:rsidR="0049007A">
        <w:tab/>
      </w:r>
      <w:r>
        <w:t xml:space="preserve">: -               </w:t>
      </w:r>
    </w:p>
    <w:p w14:paraId="07F4CE3C" w14:textId="5674FF37" w:rsidR="00BA0562" w:rsidRDefault="00BA0562" w:rsidP="006132A9">
      <w:pPr>
        <w:pStyle w:val="TerminalDisplay"/>
      </w:pPr>
      <w:r>
        <w:t xml:space="preserve">  Netbios-type     </w:t>
      </w:r>
      <w:r w:rsidR="0049007A">
        <w:tab/>
      </w:r>
      <w:r>
        <w:t xml:space="preserve">: -               </w:t>
      </w:r>
    </w:p>
    <w:p w14:paraId="559896C8" w14:textId="616FC8AE" w:rsidR="00BA0562" w:rsidRDefault="00BA0562" w:rsidP="006132A9">
      <w:pPr>
        <w:pStyle w:val="TerminalDisplay"/>
      </w:pPr>
      <w:r>
        <w:t xml:space="preserve">  Position       </w:t>
      </w:r>
      <w:r w:rsidR="003668FD">
        <w:t xml:space="preserve"> </w:t>
      </w:r>
      <w:r>
        <w:t xml:space="preserve"> </w:t>
      </w:r>
      <w:r w:rsidR="0049007A">
        <w:tab/>
      </w:r>
      <w:r>
        <w:t>: Interface       Status           : Unlocked</w:t>
      </w:r>
    </w:p>
    <w:p w14:paraId="59DD5F54" w14:textId="1872A40A" w:rsidR="00BA0562" w:rsidRDefault="00BA0562" w:rsidP="006132A9">
      <w:pPr>
        <w:pStyle w:val="TerminalDisplay"/>
      </w:pPr>
      <w:r>
        <w:t xml:space="preserve">  Gateway-0       </w:t>
      </w:r>
      <w:r w:rsidR="0049007A">
        <w:tab/>
      </w:r>
      <w:r>
        <w:t xml:space="preserve">: </w:t>
      </w:r>
      <w:r w:rsidRPr="006132A9">
        <w:rPr>
          <w:b/>
          <w:bCs/>
        </w:rPr>
        <w:t>10.0.12.2</w:t>
      </w:r>
      <w:r>
        <w:t xml:space="preserve">       </w:t>
      </w:r>
    </w:p>
    <w:p w14:paraId="1C9F1034" w14:textId="010BCB89" w:rsidR="00BA0562" w:rsidRDefault="00BA0562" w:rsidP="006132A9">
      <w:pPr>
        <w:pStyle w:val="TerminalDisplay"/>
      </w:pPr>
      <w:r>
        <w:t xml:space="preserve">  Mask            </w:t>
      </w:r>
      <w:r w:rsidR="0049007A">
        <w:tab/>
      </w:r>
      <w:r>
        <w:t>: 255.255.255.0</w:t>
      </w:r>
    </w:p>
    <w:p w14:paraId="1D3D69F1" w14:textId="3C8BE737" w:rsidR="00BA0562" w:rsidRDefault="00BA0562" w:rsidP="006132A9">
      <w:pPr>
        <w:pStyle w:val="TerminalDisplay"/>
      </w:pPr>
      <w:r>
        <w:t xml:space="preserve">  VPN instance     </w:t>
      </w:r>
      <w:r w:rsidR="0049007A">
        <w:tab/>
      </w:r>
      <w:r>
        <w:t>: --</w:t>
      </w:r>
    </w:p>
    <w:p w14:paraId="58160E3A" w14:textId="77777777" w:rsidR="00BA0562" w:rsidRDefault="00BA0562" w:rsidP="006132A9">
      <w:pPr>
        <w:pStyle w:val="TerminalDisplay"/>
      </w:pPr>
      <w:r>
        <w:t xml:space="preserve"> -----------------------------------------------------------------------------</w:t>
      </w:r>
    </w:p>
    <w:p w14:paraId="612CB271" w14:textId="4751563B" w:rsidR="00BA0562" w:rsidRDefault="00BA0562" w:rsidP="006132A9">
      <w:pPr>
        <w:pStyle w:val="TerminalDisplay"/>
      </w:pPr>
      <w:r>
        <w:t xml:space="preserve">         Start     End     </w:t>
      </w:r>
      <w:r w:rsidR="007D0FA4">
        <w:t xml:space="preserve">   </w:t>
      </w:r>
      <w:r>
        <w:t xml:space="preserve">  Total  Used    Idle(Expired)   Conflict  Disable</w:t>
      </w:r>
    </w:p>
    <w:p w14:paraId="0AC67E0F" w14:textId="77777777" w:rsidR="00BA0562" w:rsidRDefault="00BA0562" w:rsidP="006132A9">
      <w:pPr>
        <w:pStyle w:val="TerminalDisplay"/>
      </w:pPr>
      <w:r>
        <w:t xml:space="preserve"> -----------------------------------------------------------------------------</w:t>
      </w:r>
    </w:p>
    <w:p w14:paraId="7BDEB33A" w14:textId="45A9CA19" w:rsidR="00BA0562" w:rsidRDefault="007D0FA4" w:rsidP="006132A9">
      <w:pPr>
        <w:pStyle w:val="TerminalDisplay"/>
      </w:pPr>
      <w:r>
        <w:t xml:space="preserve">       10.0.12.1    10.0.12.254    253   </w:t>
      </w:r>
      <w:r w:rsidR="00BA0562" w:rsidRPr="006132A9">
        <w:rPr>
          <w:b/>
          <w:bCs/>
        </w:rPr>
        <w:t xml:space="preserve">1 </w:t>
      </w:r>
      <w:r>
        <w:t xml:space="preserve">    </w:t>
      </w:r>
      <w:r w:rsidR="00BA0562">
        <w:t xml:space="preserve">  252(0)         0        0</w:t>
      </w:r>
    </w:p>
    <w:p w14:paraId="298EB79A" w14:textId="77777777" w:rsidR="00BA0562" w:rsidRDefault="00BA0562" w:rsidP="006132A9">
      <w:pPr>
        <w:pStyle w:val="TerminalDisplay"/>
      </w:pPr>
      <w:r>
        <w:t xml:space="preserve"> -----------------------------------------------------------------------------</w:t>
      </w:r>
    </w:p>
    <w:p w14:paraId="6326486A" w14:textId="77777777" w:rsidR="00BA0562" w:rsidRDefault="00BA0562" w:rsidP="00621C09">
      <w:r>
        <w:t>When an interface address pool is configured, the name of the address pool is the interface name. The allocated gateway address is the IP address of the interface and cannot be changed.</w:t>
      </w:r>
    </w:p>
    <w:p w14:paraId="4EB4F08F" w14:textId="77777777" w:rsidR="00BA0562" w:rsidRDefault="00BA0562" w:rsidP="00621C09">
      <w:pPr>
        <w:pStyle w:val="3"/>
      </w:pPr>
      <w:bookmarkStart w:id="173" w:name="_Toc38987049"/>
      <w:r>
        <w:t>Configuration Reference</w:t>
      </w:r>
      <w:bookmarkEnd w:id="173"/>
    </w:p>
    <w:p w14:paraId="0E7D86ED" w14:textId="77777777" w:rsidR="00BA0562" w:rsidRDefault="00BA0562" w:rsidP="00621C09">
      <w:r>
        <w:t>Configuration on R1</w:t>
      </w:r>
    </w:p>
    <w:p w14:paraId="00ADF7EF" w14:textId="77777777" w:rsidR="00BA0562" w:rsidRDefault="00BA0562" w:rsidP="006132A9">
      <w:pPr>
        <w:pStyle w:val="TerminalDisplay"/>
      </w:pPr>
      <w:r>
        <w:t>#</w:t>
      </w:r>
    </w:p>
    <w:p w14:paraId="2D0D4A64" w14:textId="77777777" w:rsidR="00BA0562" w:rsidRDefault="00BA0562" w:rsidP="006132A9">
      <w:pPr>
        <w:pStyle w:val="TerminalDisplay"/>
      </w:pPr>
      <w:r>
        <w:t xml:space="preserve"> sysname R1</w:t>
      </w:r>
    </w:p>
    <w:p w14:paraId="71EBAB81" w14:textId="77777777" w:rsidR="00BA0562" w:rsidRDefault="00BA0562" w:rsidP="006132A9">
      <w:pPr>
        <w:pStyle w:val="TerminalDisplay"/>
      </w:pPr>
      <w:r>
        <w:lastRenderedPageBreak/>
        <w:t>#</w:t>
      </w:r>
    </w:p>
    <w:p w14:paraId="791F5CA6" w14:textId="77777777" w:rsidR="00BA0562" w:rsidRDefault="00BA0562" w:rsidP="006132A9">
      <w:pPr>
        <w:pStyle w:val="TerminalDisplay"/>
      </w:pPr>
      <w:r>
        <w:t>dhcp enable</w:t>
      </w:r>
    </w:p>
    <w:p w14:paraId="43323A60" w14:textId="77777777" w:rsidR="00BA0562" w:rsidRDefault="00BA0562" w:rsidP="006132A9">
      <w:pPr>
        <w:pStyle w:val="TerminalDisplay"/>
      </w:pPr>
      <w:r>
        <w:t>#</w:t>
      </w:r>
    </w:p>
    <w:p w14:paraId="78F64844" w14:textId="77777777" w:rsidR="00BA0562" w:rsidRDefault="00BA0562" w:rsidP="006132A9">
      <w:pPr>
        <w:pStyle w:val="TerminalDisplay"/>
      </w:pPr>
      <w:r>
        <w:t>interface GigabitEthernet0/0/3</w:t>
      </w:r>
    </w:p>
    <w:p w14:paraId="1B3F5F47" w14:textId="77777777" w:rsidR="00BA0562" w:rsidRDefault="00BA0562" w:rsidP="006132A9">
      <w:pPr>
        <w:pStyle w:val="TerminalDisplay"/>
      </w:pPr>
      <w:r>
        <w:t xml:space="preserve"> ip address dhcp-alloc</w:t>
      </w:r>
    </w:p>
    <w:p w14:paraId="6936E2F5" w14:textId="77777777" w:rsidR="00BA0562" w:rsidRDefault="00BA0562" w:rsidP="006132A9">
      <w:pPr>
        <w:pStyle w:val="TerminalDisplay"/>
      </w:pPr>
      <w:r>
        <w:t>#</w:t>
      </w:r>
    </w:p>
    <w:p w14:paraId="79ADCBBC" w14:textId="77777777" w:rsidR="00BA0562" w:rsidRDefault="00BA0562" w:rsidP="006132A9">
      <w:pPr>
        <w:pStyle w:val="TerminalDisplay"/>
      </w:pPr>
      <w:r>
        <w:t>return</w:t>
      </w:r>
    </w:p>
    <w:p w14:paraId="1B6DD95E" w14:textId="77777777" w:rsidR="00BA0562" w:rsidRDefault="00BA0562" w:rsidP="00621C09">
      <w:r>
        <w:t>Configuration on R2</w:t>
      </w:r>
    </w:p>
    <w:p w14:paraId="6038BE8B" w14:textId="77777777" w:rsidR="00BA0562" w:rsidRDefault="00BA0562" w:rsidP="006132A9">
      <w:pPr>
        <w:pStyle w:val="TerminalDisplay"/>
      </w:pPr>
      <w:r>
        <w:t>#</w:t>
      </w:r>
    </w:p>
    <w:p w14:paraId="7BF2BAB3" w14:textId="77777777" w:rsidR="00BA0562" w:rsidRDefault="00BA0562" w:rsidP="006132A9">
      <w:pPr>
        <w:pStyle w:val="TerminalDisplay"/>
      </w:pPr>
      <w:r>
        <w:t xml:space="preserve"> sysname R2</w:t>
      </w:r>
    </w:p>
    <w:p w14:paraId="29F16DEC" w14:textId="77777777" w:rsidR="00BA0562" w:rsidRDefault="00BA0562" w:rsidP="006132A9">
      <w:pPr>
        <w:pStyle w:val="TerminalDisplay"/>
      </w:pPr>
      <w:r>
        <w:t>#</w:t>
      </w:r>
    </w:p>
    <w:p w14:paraId="2E12CB2E" w14:textId="77777777" w:rsidR="00BA0562" w:rsidRDefault="00BA0562" w:rsidP="006132A9">
      <w:pPr>
        <w:pStyle w:val="TerminalDisplay"/>
      </w:pPr>
      <w:r>
        <w:t>dhcp enable</w:t>
      </w:r>
    </w:p>
    <w:p w14:paraId="22097263" w14:textId="77777777" w:rsidR="00BA0562" w:rsidRDefault="00BA0562" w:rsidP="006132A9">
      <w:pPr>
        <w:pStyle w:val="TerminalDisplay"/>
      </w:pPr>
      <w:r>
        <w:t>#</w:t>
      </w:r>
    </w:p>
    <w:p w14:paraId="5F760F2A" w14:textId="77777777" w:rsidR="00BA0562" w:rsidRDefault="00BA0562" w:rsidP="006132A9">
      <w:pPr>
        <w:pStyle w:val="TerminalDisplay"/>
      </w:pPr>
      <w:r>
        <w:t>ip pool GlobalPool</w:t>
      </w:r>
    </w:p>
    <w:p w14:paraId="4F3097DF" w14:textId="77777777" w:rsidR="00BA0562" w:rsidRDefault="00BA0562" w:rsidP="006132A9">
      <w:pPr>
        <w:pStyle w:val="TerminalDisplay"/>
      </w:pPr>
      <w:r>
        <w:t xml:space="preserve"> gateway-list 10.0.23.2 </w:t>
      </w:r>
    </w:p>
    <w:p w14:paraId="163F2925" w14:textId="77777777" w:rsidR="00BA0562" w:rsidRDefault="00BA0562" w:rsidP="006132A9">
      <w:pPr>
        <w:pStyle w:val="TerminalDisplay"/>
      </w:pPr>
      <w:r>
        <w:t xml:space="preserve"> network 10.0.23.0 mask 255.255.255.0 </w:t>
      </w:r>
    </w:p>
    <w:p w14:paraId="101A2FD6" w14:textId="77777777" w:rsidR="00BA0562" w:rsidRDefault="00BA0562" w:rsidP="006132A9">
      <w:pPr>
        <w:pStyle w:val="TerminalDisplay"/>
      </w:pPr>
      <w:r>
        <w:t xml:space="preserve"> static-bind ip-address 10.0.23.3 mac-address a008-6fe1-0c47 </w:t>
      </w:r>
    </w:p>
    <w:p w14:paraId="57A9CB7B" w14:textId="77777777" w:rsidR="00BA0562" w:rsidRDefault="00BA0562" w:rsidP="006132A9">
      <w:pPr>
        <w:pStyle w:val="TerminalDisplay"/>
      </w:pPr>
      <w:r>
        <w:t xml:space="preserve"> lease day 2 hour 2 minute 0 </w:t>
      </w:r>
    </w:p>
    <w:p w14:paraId="27F00401" w14:textId="77777777" w:rsidR="00BA0562" w:rsidRDefault="00BA0562" w:rsidP="006132A9">
      <w:pPr>
        <w:pStyle w:val="TerminalDisplay"/>
      </w:pPr>
      <w:r>
        <w:t xml:space="preserve"> dns-list 10.0.23.2 </w:t>
      </w:r>
    </w:p>
    <w:p w14:paraId="3DD6576E" w14:textId="77777777" w:rsidR="00BA0562" w:rsidRDefault="00BA0562" w:rsidP="006132A9">
      <w:pPr>
        <w:pStyle w:val="TerminalDisplay"/>
      </w:pPr>
      <w:r>
        <w:t>#</w:t>
      </w:r>
    </w:p>
    <w:p w14:paraId="62E4F239" w14:textId="77777777" w:rsidR="00BA0562" w:rsidRDefault="00BA0562" w:rsidP="006132A9">
      <w:pPr>
        <w:pStyle w:val="TerminalDisplay"/>
      </w:pPr>
      <w:r>
        <w:t>interface GigabitEthernet0/0/3</w:t>
      </w:r>
    </w:p>
    <w:p w14:paraId="042D57B1" w14:textId="77777777" w:rsidR="00BA0562" w:rsidRDefault="00BA0562" w:rsidP="006132A9">
      <w:pPr>
        <w:pStyle w:val="TerminalDisplay"/>
      </w:pPr>
      <w:r>
        <w:t xml:space="preserve"> ip address 10.0.12.2 255.255.255.0</w:t>
      </w:r>
    </w:p>
    <w:p w14:paraId="5A89D2C1" w14:textId="77777777" w:rsidR="00BA0562" w:rsidRDefault="00BA0562" w:rsidP="006132A9">
      <w:pPr>
        <w:pStyle w:val="TerminalDisplay"/>
      </w:pPr>
      <w:r>
        <w:t xml:space="preserve"> dhcp select interface</w:t>
      </w:r>
    </w:p>
    <w:p w14:paraId="74670B74" w14:textId="77777777" w:rsidR="00BA0562" w:rsidRDefault="00BA0562" w:rsidP="006132A9">
      <w:pPr>
        <w:pStyle w:val="TerminalDisplay"/>
      </w:pPr>
      <w:r>
        <w:t xml:space="preserve"> dhcp server dns-list 10.0.12.2 </w:t>
      </w:r>
    </w:p>
    <w:p w14:paraId="302F5D13" w14:textId="77777777" w:rsidR="00BA0562" w:rsidRDefault="00BA0562" w:rsidP="006132A9">
      <w:pPr>
        <w:pStyle w:val="TerminalDisplay"/>
      </w:pPr>
      <w:r>
        <w:t>#</w:t>
      </w:r>
    </w:p>
    <w:p w14:paraId="2412662A" w14:textId="77777777" w:rsidR="00BA0562" w:rsidRDefault="00BA0562" w:rsidP="006132A9">
      <w:pPr>
        <w:pStyle w:val="TerminalDisplay"/>
      </w:pPr>
      <w:r>
        <w:t>interface GigabitEthernet0/0/4</w:t>
      </w:r>
    </w:p>
    <w:p w14:paraId="70E61EF0" w14:textId="77777777" w:rsidR="00BA0562" w:rsidRDefault="00BA0562" w:rsidP="006132A9">
      <w:pPr>
        <w:pStyle w:val="TerminalDisplay"/>
      </w:pPr>
      <w:r>
        <w:t xml:space="preserve"> ip address 10.0.23.2 255.255.255.0</w:t>
      </w:r>
    </w:p>
    <w:p w14:paraId="473DDA8B" w14:textId="77777777" w:rsidR="00BA0562" w:rsidRDefault="00BA0562" w:rsidP="006132A9">
      <w:pPr>
        <w:pStyle w:val="TerminalDisplay"/>
      </w:pPr>
      <w:r>
        <w:t xml:space="preserve"> dhcp select global                             </w:t>
      </w:r>
    </w:p>
    <w:p w14:paraId="2AF5DBFE" w14:textId="77777777" w:rsidR="00BA0562" w:rsidRDefault="00BA0562" w:rsidP="006132A9">
      <w:pPr>
        <w:pStyle w:val="TerminalDisplay"/>
      </w:pPr>
      <w:r>
        <w:t>#</w:t>
      </w:r>
    </w:p>
    <w:p w14:paraId="35055C6A" w14:textId="77777777" w:rsidR="00BA0562" w:rsidRDefault="00BA0562" w:rsidP="006132A9">
      <w:pPr>
        <w:pStyle w:val="TerminalDisplay"/>
      </w:pPr>
      <w:r>
        <w:t>return</w:t>
      </w:r>
    </w:p>
    <w:p w14:paraId="29B730BE" w14:textId="77777777" w:rsidR="00BA0562" w:rsidRDefault="00BA0562" w:rsidP="00621C09">
      <w:r>
        <w:t>Configuration on R3</w:t>
      </w:r>
    </w:p>
    <w:p w14:paraId="73D5A184" w14:textId="77777777" w:rsidR="00BA0562" w:rsidRDefault="00BA0562" w:rsidP="006132A9">
      <w:pPr>
        <w:pStyle w:val="TerminalDisplay"/>
      </w:pPr>
      <w:r>
        <w:t>#</w:t>
      </w:r>
    </w:p>
    <w:p w14:paraId="65A24381" w14:textId="77777777" w:rsidR="00BA0562" w:rsidRDefault="00BA0562" w:rsidP="006132A9">
      <w:pPr>
        <w:pStyle w:val="TerminalDisplay"/>
      </w:pPr>
      <w:r>
        <w:t xml:space="preserve"> sysname R3</w:t>
      </w:r>
    </w:p>
    <w:p w14:paraId="1D04A420" w14:textId="77777777" w:rsidR="00BA0562" w:rsidRDefault="00BA0562" w:rsidP="006132A9">
      <w:pPr>
        <w:pStyle w:val="TerminalDisplay"/>
      </w:pPr>
      <w:r>
        <w:t>#</w:t>
      </w:r>
    </w:p>
    <w:p w14:paraId="5619278E" w14:textId="77777777" w:rsidR="00BA0562" w:rsidRDefault="00BA0562" w:rsidP="006132A9">
      <w:pPr>
        <w:pStyle w:val="TerminalDisplay"/>
      </w:pPr>
      <w:r>
        <w:t>dhcp enable</w:t>
      </w:r>
    </w:p>
    <w:p w14:paraId="1E0F5AD0" w14:textId="77777777" w:rsidR="00BA0562" w:rsidRDefault="00BA0562" w:rsidP="006132A9">
      <w:pPr>
        <w:pStyle w:val="TerminalDisplay"/>
      </w:pPr>
      <w:r>
        <w:t>#</w:t>
      </w:r>
    </w:p>
    <w:p w14:paraId="4E1BAA70" w14:textId="77777777" w:rsidR="00BA0562" w:rsidRDefault="00BA0562" w:rsidP="006132A9">
      <w:pPr>
        <w:pStyle w:val="TerminalDisplay"/>
      </w:pPr>
      <w:r>
        <w:t>interface GigabitEthernet0/0/3</w:t>
      </w:r>
    </w:p>
    <w:p w14:paraId="16667277" w14:textId="77777777" w:rsidR="00BA0562" w:rsidRDefault="00BA0562" w:rsidP="006132A9">
      <w:pPr>
        <w:pStyle w:val="TerminalDisplay"/>
      </w:pPr>
      <w:r>
        <w:t xml:space="preserve"> ip address dhcp-alloc</w:t>
      </w:r>
    </w:p>
    <w:p w14:paraId="734208A8" w14:textId="77777777" w:rsidR="00BA0562" w:rsidRDefault="00BA0562" w:rsidP="006132A9">
      <w:pPr>
        <w:pStyle w:val="TerminalDisplay"/>
      </w:pPr>
      <w:r>
        <w:t>#</w:t>
      </w:r>
    </w:p>
    <w:p w14:paraId="47531588" w14:textId="77777777" w:rsidR="00BA0562" w:rsidRDefault="00BA0562" w:rsidP="006132A9">
      <w:pPr>
        <w:pStyle w:val="TerminalDisplay"/>
      </w:pPr>
      <w:r>
        <w:t>return</w:t>
      </w:r>
    </w:p>
    <w:p w14:paraId="596DF006" w14:textId="77777777" w:rsidR="00BA0562" w:rsidRDefault="00BA0562" w:rsidP="00621C09">
      <w:pPr>
        <w:pStyle w:val="3"/>
      </w:pPr>
      <w:bookmarkStart w:id="174" w:name="_Toc38987050"/>
      <w:r>
        <w:t>Quiz</w:t>
      </w:r>
      <w:bookmarkEnd w:id="174"/>
    </w:p>
    <w:p w14:paraId="699E0C6A" w14:textId="77777777" w:rsidR="00BA0562" w:rsidRDefault="00BA0562" w:rsidP="002075CB">
      <w:pPr>
        <w:pStyle w:val="ItemStep"/>
        <w:outlineLvl w:val="9"/>
      </w:pPr>
      <w:r>
        <w:t>What are the differences between the application scenarios of a global address pool and those of an interface address pool?</w:t>
      </w:r>
    </w:p>
    <w:p w14:paraId="6F4F3079" w14:textId="77777777" w:rsidR="00BA0562" w:rsidRDefault="00BA0562" w:rsidP="002075CB">
      <w:pPr>
        <w:pStyle w:val="ItemStep"/>
        <w:outlineLvl w:val="9"/>
      </w:pPr>
      <w:r>
        <w:t>If there are multiple global address pools, how do you determine the global address pool for a DHCP client?</w:t>
      </w:r>
    </w:p>
    <w:p w14:paraId="4C03765C" w14:textId="77777777" w:rsidR="00BA0562" w:rsidRPr="00621C09" w:rsidRDefault="00BA0562" w:rsidP="00621C09">
      <w:pPr>
        <w:pStyle w:val="ItemListText"/>
      </w:pPr>
    </w:p>
    <w:p w14:paraId="3BE0908C" w14:textId="77777777" w:rsidR="00621C09" w:rsidRDefault="00621C09" w:rsidP="00621C09">
      <w:pPr>
        <w:pStyle w:val="ItemListText"/>
        <w:sectPr w:rsidR="00621C09" w:rsidSect="002075CB">
          <w:pgSz w:w="11906" w:h="16838" w:code="9"/>
          <w:pgMar w:top="1701" w:right="1134" w:bottom="1701" w:left="1134" w:header="567" w:footer="567" w:gutter="0"/>
          <w:cols w:space="425"/>
          <w:docGrid w:linePitch="312"/>
        </w:sectPr>
      </w:pPr>
    </w:p>
    <w:p w14:paraId="31161EA1" w14:textId="77777777" w:rsidR="00BA0562" w:rsidRPr="0063284F" w:rsidRDefault="00BA0562" w:rsidP="00FB59F1">
      <w:pPr>
        <w:pStyle w:val="1"/>
      </w:pPr>
      <w:bookmarkStart w:id="175" w:name="_Toc35261172"/>
      <w:bookmarkStart w:id="176" w:name="_Toc38987051"/>
      <w:r w:rsidRPr="0063284F">
        <w:lastRenderedPageBreak/>
        <w:t>Creating a WLAN</w:t>
      </w:r>
      <w:bookmarkEnd w:id="175"/>
      <w:bookmarkEnd w:id="176"/>
    </w:p>
    <w:p w14:paraId="38A1E32D" w14:textId="77777777" w:rsidR="00BA0562" w:rsidRDefault="00BA0562" w:rsidP="0063284F">
      <w:pPr>
        <w:pStyle w:val="2"/>
      </w:pPr>
      <w:bookmarkStart w:id="177" w:name="_Toc35261173"/>
      <w:bookmarkStart w:id="178" w:name="_Toc38987052"/>
      <w:r>
        <w:t>Introduction</w:t>
      </w:r>
      <w:bookmarkEnd w:id="177"/>
      <w:bookmarkEnd w:id="178"/>
    </w:p>
    <w:p w14:paraId="35950346" w14:textId="77777777" w:rsidR="00BA0562" w:rsidRDefault="00BA0562" w:rsidP="0063284F">
      <w:pPr>
        <w:pStyle w:val="3"/>
      </w:pPr>
      <w:bookmarkStart w:id="179" w:name="_Toc38987053"/>
      <w:r>
        <w:t>About This Lab</w:t>
      </w:r>
      <w:bookmarkEnd w:id="179"/>
    </w:p>
    <w:p w14:paraId="30AB6AAC" w14:textId="77777777" w:rsidR="00BA0562" w:rsidRDefault="00BA0562" w:rsidP="0063284F">
      <w:r>
        <w:t>Wired LANs are expensive and lack mobility. The increasing demand for portability and mobility requires WLAN technologies. WLAN is now the most cost-efficient and convenient network access mode. WLAN allows users to move within the covered area.</w:t>
      </w:r>
    </w:p>
    <w:p w14:paraId="3B2824F2" w14:textId="77777777" w:rsidR="00BA0562" w:rsidRDefault="00BA0562" w:rsidP="0063284F">
      <w:r>
        <w:t>In this lab activity, you will configure a WLAN using an AC and fit APs.</w:t>
      </w:r>
    </w:p>
    <w:p w14:paraId="0E1E374D" w14:textId="77777777" w:rsidR="00BA0562" w:rsidRDefault="00BA0562" w:rsidP="0063284F">
      <w:pPr>
        <w:pStyle w:val="3"/>
      </w:pPr>
      <w:bookmarkStart w:id="180" w:name="_Toc38987054"/>
      <w:r>
        <w:t>Objectives</w:t>
      </w:r>
      <w:bookmarkEnd w:id="180"/>
    </w:p>
    <w:p w14:paraId="383C4137" w14:textId="77777777" w:rsidR="00BA0562" w:rsidRDefault="00BA0562" w:rsidP="0063284F">
      <w:r>
        <w:t>Upon completion of this task, you will be able to:</w:t>
      </w:r>
    </w:p>
    <w:p w14:paraId="7A9EB651" w14:textId="77777777" w:rsidR="00BA0562" w:rsidRDefault="00BA0562" w:rsidP="0063284F">
      <w:pPr>
        <w:pStyle w:val="ItemList"/>
      </w:pPr>
      <w:r>
        <w:t>Learn how to authenticate APs</w:t>
      </w:r>
    </w:p>
    <w:p w14:paraId="35C52B60" w14:textId="77777777" w:rsidR="00BA0562" w:rsidRDefault="00BA0562" w:rsidP="0063284F">
      <w:pPr>
        <w:pStyle w:val="ItemList"/>
      </w:pPr>
      <w:r>
        <w:t>Learn how to configure WLAN profiles</w:t>
      </w:r>
    </w:p>
    <w:p w14:paraId="681DD5B8" w14:textId="77777777" w:rsidR="00BA0562" w:rsidRDefault="00BA0562" w:rsidP="0063284F">
      <w:pPr>
        <w:pStyle w:val="ItemList"/>
      </w:pPr>
      <w:r>
        <w:t>Understand the basic WLAN configuration process</w:t>
      </w:r>
    </w:p>
    <w:p w14:paraId="5B9CD77F" w14:textId="77777777" w:rsidR="00BA0562" w:rsidRDefault="00BA0562" w:rsidP="0063284F">
      <w:pPr>
        <w:pStyle w:val="3"/>
      </w:pPr>
      <w:bookmarkStart w:id="181" w:name="_Toc38987055"/>
      <w:r>
        <w:t>Networking Topology</w:t>
      </w:r>
      <w:bookmarkEnd w:id="181"/>
    </w:p>
    <w:p w14:paraId="2B04134E" w14:textId="77777777" w:rsidR="00BA0562" w:rsidRDefault="00BA0562" w:rsidP="002075CB">
      <w:pPr>
        <w:pStyle w:val="ItemStep"/>
        <w:outlineLvl w:val="9"/>
      </w:pPr>
      <w:r>
        <w:t>The S2 switch supports the WLAN-AC function. If the switch does not support the WLAN-AC function, use a common AC to replace the switch. The AC in the following content is an S2 switch.</w:t>
      </w:r>
    </w:p>
    <w:p w14:paraId="56656DF4" w14:textId="77777777" w:rsidR="00BA0562" w:rsidRDefault="00BA0562" w:rsidP="002075CB">
      <w:pPr>
        <w:pStyle w:val="ItemStep"/>
        <w:outlineLvl w:val="9"/>
      </w:pPr>
      <w:r>
        <w:t xml:space="preserve">The AC is deployed in an out-of-path mode and is on the same Layer 2 network as the APs. </w:t>
      </w:r>
    </w:p>
    <w:p w14:paraId="0C380296" w14:textId="77777777" w:rsidR="00BA0562" w:rsidRDefault="00BA0562" w:rsidP="002075CB">
      <w:pPr>
        <w:pStyle w:val="ItemStep"/>
        <w:outlineLvl w:val="9"/>
      </w:pPr>
      <w:r>
        <w:t>The AC functions as a DHCP server to assign IP addresses to APs, S1 functions as a DHCP server to assign IP addresses to stations (STAs).</w:t>
      </w:r>
    </w:p>
    <w:p w14:paraId="5BC7D8E8" w14:textId="77777777" w:rsidR="00BA0562" w:rsidRDefault="00BA0562" w:rsidP="002075CB">
      <w:pPr>
        <w:pStyle w:val="ItemStep"/>
        <w:outlineLvl w:val="9"/>
      </w:pPr>
      <w:r>
        <w:t>Service data is directly forwarded.</w:t>
      </w:r>
    </w:p>
    <w:p w14:paraId="1CD920C3" w14:textId="77777777" w:rsidR="00BA0562" w:rsidRDefault="00BA0562" w:rsidP="002075CB">
      <w:pPr>
        <w:pStyle w:val="FigureDescription"/>
        <w:outlineLvl w:val="9"/>
      </w:pPr>
      <w:r>
        <w:lastRenderedPageBreak/>
        <w:t>Lab topology for creating a WLAN</w:t>
      </w:r>
    </w:p>
    <w:p w14:paraId="50CAA292" w14:textId="77777777" w:rsidR="00BA0562" w:rsidRDefault="00A5717F" w:rsidP="004103AF">
      <w:pPr>
        <w:jc w:val="center"/>
        <w:rPr>
          <w:noProof/>
          <w:lang w:bidi="ne-NP"/>
        </w:rPr>
      </w:pPr>
      <w:r w:rsidRPr="00A023CC">
        <w:rPr>
          <w:noProof/>
        </w:rPr>
        <w:drawing>
          <wp:inline distT="0" distB="0" distL="0" distR="0" wp14:anchorId="2BCFA4A4" wp14:editId="57EBE9D0">
            <wp:extent cx="3877310" cy="2794635"/>
            <wp:effectExtent l="0" t="0" r="0" b="0"/>
            <wp:docPr id="2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877310" cy="2794635"/>
                    </a:xfrm>
                    <a:prstGeom prst="rect">
                      <a:avLst/>
                    </a:prstGeom>
                    <a:noFill/>
                    <a:ln>
                      <a:noFill/>
                    </a:ln>
                  </pic:spPr>
                </pic:pic>
              </a:graphicData>
            </a:graphic>
          </wp:inline>
        </w:drawing>
      </w:r>
    </w:p>
    <w:p w14:paraId="08CB8AB1" w14:textId="77777777" w:rsidR="0063284F" w:rsidRDefault="0063284F" w:rsidP="0063284F"/>
    <w:p w14:paraId="03945F01" w14:textId="77777777" w:rsidR="00BA0562" w:rsidRDefault="00BA0562" w:rsidP="0063284F">
      <w:pPr>
        <w:pStyle w:val="3"/>
      </w:pPr>
      <w:bookmarkStart w:id="182" w:name="_Toc38987056"/>
      <w:r>
        <w:t>Data Planning</w:t>
      </w:r>
      <w:bookmarkEnd w:id="182"/>
    </w:p>
    <w:p w14:paraId="6E0D4D67" w14:textId="77777777" w:rsidR="00BA0562" w:rsidRDefault="00BA0562" w:rsidP="0063284F">
      <w:r>
        <w:t>An enterprise needs to create a WLAN to provide mobility in workplace.</w:t>
      </w:r>
    </w:p>
    <w:p w14:paraId="0F5F506C" w14:textId="77777777" w:rsidR="00BA0562" w:rsidRDefault="00BA0562" w:rsidP="002075CB">
      <w:pPr>
        <w:pStyle w:val="TableDescription"/>
        <w:outlineLvl w:val="9"/>
      </w:pPr>
      <w:r>
        <w:t>AC data planning</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2547"/>
        <w:gridCol w:w="5391"/>
      </w:tblGrid>
      <w:tr w:rsidR="00513773" w:rsidRPr="00CD71F8" w14:paraId="328A4D37" w14:textId="77777777" w:rsidTr="00FD1A9F">
        <w:trPr>
          <w:cantSplit/>
          <w:tblHeader/>
        </w:trPr>
        <w:tc>
          <w:tcPr>
            <w:tcW w:w="2547" w:type="dxa"/>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569CF734" w14:textId="77777777" w:rsidR="00BA0562" w:rsidRPr="00BA0562" w:rsidRDefault="00BA0562" w:rsidP="0063284F">
            <w:pPr>
              <w:pStyle w:val="TableHeading"/>
            </w:pPr>
            <w:r w:rsidRPr="00BA0562">
              <w:t>Item</w:t>
            </w:r>
          </w:p>
        </w:tc>
        <w:tc>
          <w:tcPr>
            <w:tcW w:w="5391" w:type="dxa"/>
            <w:tcBorders>
              <w:top w:val="single" w:sz="6" w:space="0" w:color="auto"/>
              <w:left w:val="single" w:sz="6" w:space="0" w:color="auto"/>
              <w:bottom w:val="single" w:sz="6" w:space="0" w:color="auto"/>
              <w:right w:val="single" w:sz="6" w:space="0" w:color="auto"/>
              <w:tl2br w:val="nil"/>
              <w:tr2bl w:val="nil"/>
            </w:tcBorders>
            <w:shd w:val="clear" w:color="auto" w:fill="D9D9D9"/>
          </w:tcPr>
          <w:p w14:paraId="5EC47A07" w14:textId="77777777" w:rsidR="00BA0562" w:rsidRPr="00BA0562" w:rsidRDefault="00BA0562" w:rsidP="0063284F">
            <w:pPr>
              <w:pStyle w:val="TableHeading"/>
            </w:pPr>
            <w:r w:rsidRPr="00BA0562">
              <w:t>Configuration</w:t>
            </w:r>
          </w:p>
        </w:tc>
      </w:tr>
      <w:tr w:rsidR="00513773" w:rsidRPr="00CD71F8" w14:paraId="7491FDF5" w14:textId="77777777" w:rsidTr="00FD1A9F">
        <w:trPr>
          <w:cantSplit/>
        </w:trPr>
        <w:tc>
          <w:tcPr>
            <w:tcW w:w="2547" w:type="dxa"/>
            <w:shd w:val="clear" w:color="auto" w:fill="auto"/>
            <w:hideMark/>
          </w:tcPr>
          <w:p w14:paraId="7EC0F551" w14:textId="77777777" w:rsidR="00BA0562" w:rsidRPr="00FD1A9F" w:rsidRDefault="00BA0562" w:rsidP="0063284F">
            <w:pPr>
              <w:pStyle w:val="TableText"/>
              <w:rPr>
                <w:rFonts w:cs="Arial"/>
                <w:color w:val="000000"/>
              </w:rPr>
            </w:pPr>
            <w:r w:rsidRPr="00FD1A9F">
              <w:rPr>
                <w:rFonts w:cs="Arial"/>
              </w:rPr>
              <w:t>AP management VLAN</w:t>
            </w:r>
          </w:p>
        </w:tc>
        <w:tc>
          <w:tcPr>
            <w:tcW w:w="5391" w:type="dxa"/>
            <w:shd w:val="clear" w:color="auto" w:fill="auto"/>
            <w:hideMark/>
          </w:tcPr>
          <w:p w14:paraId="4B90296C" w14:textId="77777777" w:rsidR="00BA0562" w:rsidRPr="00FD1A9F" w:rsidRDefault="00BA0562" w:rsidP="0000387B">
            <w:pPr>
              <w:pStyle w:val="TableText"/>
              <w:rPr>
                <w:rFonts w:cs="Arial"/>
              </w:rPr>
            </w:pPr>
            <w:r w:rsidRPr="00FD1A9F">
              <w:rPr>
                <w:rFonts w:cs="Arial"/>
              </w:rPr>
              <w:t>VLAN100</w:t>
            </w:r>
          </w:p>
        </w:tc>
      </w:tr>
      <w:tr w:rsidR="00513773" w:rsidRPr="00CD71F8" w14:paraId="77E6E4B2" w14:textId="77777777" w:rsidTr="00FD1A9F">
        <w:trPr>
          <w:cantSplit/>
        </w:trPr>
        <w:tc>
          <w:tcPr>
            <w:tcW w:w="2547" w:type="dxa"/>
            <w:shd w:val="clear" w:color="auto" w:fill="auto"/>
            <w:hideMark/>
          </w:tcPr>
          <w:p w14:paraId="1FC88529" w14:textId="77777777" w:rsidR="00BA0562" w:rsidRPr="00FD1A9F" w:rsidRDefault="00BA0562" w:rsidP="0063284F">
            <w:pPr>
              <w:pStyle w:val="TableText"/>
              <w:rPr>
                <w:rFonts w:cs="Arial"/>
                <w:color w:val="000000"/>
              </w:rPr>
            </w:pPr>
            <w:r w:rsidRPr="00FD1A9F">
              <w:rPr>
                <w:rFonts w:cs="Arial"/>
              </w:rPr>
              <w:t>Service VLAN</w:t>
            </w:r>
          </w:p>
        </w:tc>
        <w:tc>
          <w:tcPr>
            <w:tcW w:w="5391" w:type="dxa"/>
            <w:shd w:val="clear" w:color="auto" w:fill="auto"/>
            <w:hideMark/>
          </w:tcPr>
          <w:p w14:paraId="6AA931C3" w14:textId="77777777" w:rsidR="00BA0562" w:rsidRPr="00FD1A9F" w:rsidRDefault="00BA0562" w:rsidP="0000387B">
            <w:pPr>
              <w:pStyle w:val="TableText"/>
              <w:rPr>
                <w:rFonts w:cs="Arial"/>
              </w:rPr>
            </w:pPr>
            <w:r w:rsidRPr="00FD1A9F">
              <w:rPr>
                <w:rFonts w:cs="Arial"/>
              </w:rPr>
              <w:t>VLAN101</w:t>
            </w:r>
          </w:p>
        </w:tc>
      </w:tr>
      <w:tr w:rsidR="00513773" w:rsidRPr="00CD71F8" w14:paraId="6DD56787" w14:textId="77777777" w:rsidTr="00FD1A9F">
        <w:trPr>
          <w:cantSplit/>
        </w:trPr>
        <w:tc>
          <w:tcPr>
            <w:tcW w:w="2547" w:type="dxa"/>
            <w:vMerge w:val="restart"/>
            <w:shd w:val="clear" w:color="auto" w:fill="auto"/>
            <w:hideMark/>
          </w:tcPr>
          <w:p w14:paraId="6FE07F37" w14:textId="77777777" w:rsidR="00BA0562" w:rsidRPr="00FD1A9F" w:rsidRDefault="00BA0562" w:rsidP="0063284F">
            <w:pPr>
              <w:pStyle w:val="TableText"/>
              <w:rPr>
                <w:rFonts w:cs="Arial"/>
                <w:color w:val="000000"/>
              </w:rPr>
            </w:pPr>
            <w:r w:rsidRPr="00FD1A9F">
              <w:rPr>
                <w:rFonts w:cs="Arial"/>
              </w:rPr>
              <w:t>DHCP server</w:t>
            </w:r>
          </w:p>
        </w:tc>
        <w:tc>
          <w:tcPr>
            <w:tcW w:w="5391" w:type="dxa"/>
            <w:shd w:val="clear" w:color="auto" w:fill="auto"/>
            <w:hideMark/>
          </w:tcPr>
          <w:p w14:paraId="127D593E" w14:textId="77777777" w:rsidR="00BA0562" w:rsidRPr="00FD1A9F" w:rsidRDefault="00BA0562" w:rsidP="0063284F">
            <w:pPr>
              <w:pStyle w:val="TableText"/>
              <w:rPr>
                <w:rFonts w:cs="Arial"/>
                <w:color w:val="000000"/>
              </w:rPr>
            </w:pPr>
            <w:r w:rsidRPr="00FD1A9F">
              <w:rPr>
                <w:rFonts w:cs="Arial"/>
              </w:rPr>
              <w:t>The AC functions as a DHCP server to allocate IP addresses to APs.</w:t>
            </w:r>
          </w:p>
        </w:tc>
      </w:tr>
      <w:tr w:rsidR="00513773" w:rsidRPr="00CD71F8" w14:paraId="14DDB229" w14:textId="77777777" w:rsidTr="00FD1A9F">
        <w:trPr>
          <w:cantSplit/>
        </w:trPr>
        <w:tc>
          <w:tcPr>
            <w:tcW w:w="2547" w:type="dxa"/>
            <w:vMerge/>
            <w:shd w:val="clear" w:color="auto" w:fill="auto"/>
            <w:hideMark/>
          </w:tcPr>
          <w:p w14:paraId="2EF1953D" w14:textId="77777777" w:rsidR="00BA0562" w:rsidRPr="00FD1A9F" w:rsidRDefault="00BA0562" w:rsidP="0063284F">
            <w:pPr>
              <w:pStyle w:val="TableText"/>
              <w:rPr>
                <w:rFonts w:cs="Arial"/>
                <w:color w:val="000000"/>
              </w:rPr>
            </w:pPr>
          </w:p>
        </w:tc>
        <w:tc>
          <w:tcPr>
            <w:tcW w:w="5391" w:type="dxa"/>
            <w:shd w:val="clear" w:color="auto" w:fill="auto"/>
            <w:hideMark/>
          </w:tcPr>
          <w:p w14:paraId="04F70DEB" w14:textId="77777777" w:rsidR="00BA0562" w:rsidRPr="00FD1A9F" w:rsidRDefault="00BA0562" w:rsidP="0063284F">
            <w:pPr>
              <w:pStyle w:val="TableText"/>
              <w:rPr>
                <w:rFonts w:cs="Arial"/>
                <w:color w:val="000000"/>
              </w:rPr>
            </w:pPr>
            <w:r w:rsidRPr="00FD1A9F">
              <w:rPr>
                <w:rFonts w:cs="Arial"/>
              </w:rPr>
              <w:t>S1 functions as a DHCP server to allocate IP addresses to STAs. The default gateway address of STAs is 192.168.101.254.</w:t>
            </w:r>
          </w:p>
        </w:tc>
      </w:tr>
      <w:tr w:rsidR="00513773" w:rsidRPr="00CD71F8" w14:paraId="144DCD92" w14:textId="77777777" w:rsidTr="00FD1A9F">
        <w:trPr>
          <w:cantSplit/>
        </w:trPr>
        <w:tc>
          <w:tcPr>
            <w:tcW w:w="2547" w:type="dxa"/>
            <w:shd w:val="clear" w:color="auto" w:fill="auto"/>
            <w:hideMark/>
          </w:tcPr>
          <w:p w14:paraId="180894CE" w14:textId="77777777" w:rsidR="00BA0562" w:rsidRPr="00FD1A9F" w:rsidRDefault="00BA0562" w:rsidP="0063284F">
            <w:pPr>
              <w:pStyle w:val="TableText"/>
              <w:rPr>
                <w:rFonts w:cs="Arial"/>
                <w:color w:val="000000"/>
              </w:rPr>
            </w:pPr>
            <w:r w:rsidRPr="00FD1A9F">
              <w:rPr>
                <w:rFonts w:cs="Arial"/>
              </w:rPr>
              <w:t>IP address pool for APs</w:t>
            </w:r>
          </w:p>
        </w:tc>
        <w:tc>
          <w:tcPr>
            <w:tcW w:w="5391" w:type="dxa"/>
            <w:shd w:val="clear" w:color="auto" w:fill="auto"/>
            <w:hideMark/>
          </w:tcPr>
          <w:p w14:paraId="1C41685F" w14:textId="77777777" w:rsidR="00BA0562" w:rsidRPr="00FD1A9F" w:rsidRDefault="00BA0562" w:rsidP="0000387B">
            <w:pPr>
              <w:pStyle w:val="TableText"/>
              <w:rPr>
                <w:rFonts w:cs="Arial"/>
              </w:rPr>
            </w:pPr>
            <w:r w:rsidRPr="00FD1A9F">
              <w:rPr>
                <w:rFonts w:cs="Arial"/>
              </w:rPr>
              <w:t>192.168.100.1-192.168.100.253/24</w:t>
            </w:r>
          </w:p>
        </w:tc>
      </w:tr>
      <w:tr w:rsidR="00513773" w:rsidRPr="00CD71F8" w14:paraId="2AD0B5F1" w14:textId="77777777" w:rsidTr="00FD1A9F">
        <w:trPr>
          <w:cantSplit/>
        </w:trPr>
        <w:tc>
          <w:tcPr>
            <w:tcW w:w="2547" w:type="dxa"/>
            <w:shd w:val="clear" w:color="auto" w:fill="auto"/>
            <w:hideMark/>
          </w:tcPr>
          <w:p w14:paraId="07D41157" w14:textId="77777777" w:rsidR="00BA0562" w:rsidRPr="00FD1A9F" w:rsidRDefault="00BA0562" w:rsidP="0063284F">
            <w:pPr>
              <w:pStyle w:val="TableText"/>
              <w:rPr>
                <w:rFonts w:cs="Arial"/>
                <w:color w:val="000000"/>
              </w:rPr>
            </w:pPr>
            <w:r w:rsidRPr="00FD1A9F">
              <w:rPr>
                <w:rFonts w:cs="Arial"/>
              </w:rPr>
              <w:t>IP address pool for STAs</w:t>
            </w:r>
          </w:p>
        </w:tc>
        <w:tc>
          <w:tcPr>
            <w:tcW w:w="5391" w:type="dxa"/>
            <w:shd w:val="clear" w:color="auto" w:fill="auto"/>
            <w:hideMark/>
          </w:tcPr>
          <w:p w14:paraId="6DA9EC07" w14:textId="77777777" w:rsidR="00BA0562" w:rsidRPr="00FD1A9F" w:rsidRDefault="00BA0562" w:rsidP="0000387B">
            <w:pPr>
              <w:pStyle w:val="TableText"/>
              <w:rPr>
                <w:rFonts w:cs="Arial"/>
              </w:rPr>
            </w:pPr>
            <w:r w:rsidRPr="00FD1A9F">
              <w:rPr>
                <w:rFonts w:cs="Arial"/>
              </w:rPr>
              <w:t>192.168.101.1-192.168.101.253/24</w:t>
            </w:r>
          </w:p>
        </w:tc>
      </w:tr>
      <w:tr w:rsidR="00513773" w:rsidRPr="00CD71F8" w14:paraId="76B0BC6F" w14:textId="77777777" w:rsidTr="00FD1A9F">
        <w:trPr>
          <w:cantSplit/>
        </w:trPr>
        <w:tc>
          <w:tcPr>
            <w:tcW w:w="2547" w:type="dxa"/>
            <w:shd w:val="clear" w:color="auto" w:fill="auto"/>
            <w:hideMark/>
          </w:tcPr>
          <w:p w14:paraId="23E09985" w14:textId="77777777" w:rsidR="00BA0562" w:rsidRPr="00FD1A9F" w:rsidRDefault="00BA0562" w:rsidP="0063284F">
            <w:pPr>
              <w:pStyle w:val="TableText"/>
              <w:rPr>
                <w:rFonts w:cs="Arial"/>
                <w:color w:val="000000"/>
              </w:rPr>
            </w:pPr>
            <w:r w:rsidRPr="00FD1A9F">
              <w:rPr>
                <w:rFonts w:cs="Arial"/>
              </w:rPr>
              <w:t>IP address of the AC's source interface</w:t>
            </w:r>
          </w:p>
        </w:tc>
        <w:tc>
          <w:tcPr>
            <w:tcW w:w="5391" w:type="dxa"/>
            <w:shd w:val="clear" w:color="auto" w:fill="auto"/>
            <w:hideMark/>
          </w:tcPr>
          <w:p w14:paraId="7A6E5B47" w14:textId="77777777" w:rsidR="00BA0562" w:rsidRPr="00FD1A9F" w:rsidRDefault="00BA0562" w:rsidP="0000387B">
            <w:pPr>
              <w:pStyle w:val="TableText"/>
              <w:rPr>
                <w:rFonts w:cs="Arial"/>
              </w:rPr>
            </w:pPr>
            <w:r w:rsidRPr="00FD1A9F">
              <w:rPr>
                <w:rFonts w:cs="Arial"/>
              </w:rPr>
              <w:t>VLANIF100: 192.168.100.254/24</w:t>
            </w:r>
          </w:p>
        </w:tc>
      </w:tr>
      <w:tr w:rsidR="00513773" w:rsidRPr="00CD71F8" w14:paraId="3D7DB5F7" w14:textId="77777777" w:rsidTr="00FD1A9F">
        <w:trPr>
          <w:cantSplit/>
        </w:trPr>
        <w:tc>
          <w:tcPr>
            <w:tcW w:w="2547" w:type="dxa"/>
            <w:vMerge w:val="restart"/>
            <w:shd w:val="clear" w:color="auto" w:fill="auto"/>
            <w:hideMark/>
          </w:tcPr>
          <w:p w14:paraId="7539E216" w14:textId="77777777" w:rsidR="00BA0562" w:rsidRPr="00FD1A9F" w:rsidRDefault="00BA0562" w:rsidP="0063284F">
            <w:pPr>
              <w:pStyle w:val="TableText"/>
              <w:rPr>
                <w:rFonts w:cs="Arial"/>
                <w:color w:val="000000"/>
              </w:rPr>
            </w:pPr>
            <w:r w:rsidRPr="00FD1A9F">
              <w:rPr>
                <w:rFonts w:cs="Arial"/>
              </w:rPr>
              <w:t>AP group</w:t>
            </w:r>
          </w:p>
        </w:tc>
        <w:tc>
          <w:tcPr>
            <w:tcW w:w="5391" w:type="dxa"/>
            <w:shd w:val="clear" w:color="auto" w:fill="auto"/>
            <w:hideMark/>
          </w:tcPr>
          <w:p w14:paraId="48A35842" w14:textId="77777777" w:rsidR="00BA0562" w:rsidRPr="00FD1A9F" w:rsidRDefault="00BA0562" w:rsidP="0063284F">
            <w:pPr>
              <w:pStyle w:val="TableText"/>
              <w:rPr>
                <w:rFonts w:cs="Arial"/>
                <w:color w:val="000000"/>
              </w:rPr>
            </w:pPr>
            <w:r w:rsidRPr="00FD1A9F">
              <w:rPr>
                <w:rFonts w:cs="Arial"/>
              </w:rPr>
              <w:t>Name: ap-group1</w:t>
            </w:r>
          </w:p>
        </w:tc>
      </w:tr>
      <w:tr w:rsidR="00513773" w:rsidRPr="00CD71F8" w14:paraId="6D88B116" w14:textId="77777777" w:rsidTr="00FD1A9F">
        <w:trPr>
          <w:cantSplit/>
        </w:trPr>
        <w:tc>
          <w:tcPr>
            <w:tcW w:w="2547" w:type="dxa"/>
            <w:vMerge/>
            <w:shd w:val="clear" w:color="auto" w:fill="auto"/>
            <w:hideMark/>
          </w:tcPr>
          <w:p w14:paraId="1ABAA457" w14:textId="77777777" w:rsidR="00BA0562" w:rsidRPr="00FD1A9F" w:rsidRDefault="00BA0562" w:rsidP="0063284F">
            <w:pPr>
              <w:pStyle w:val="TableText"/>
              <w:rPr>
                <w:rFonts w:cs="Arial"/>
                <w:color w:val="000000"/>
              </w:rPr>
            </w:pPr>
          </w:p>
        </w:tc>
        <w:tc>
          <w:tcPr>
            <w:tcW w:w="5391" w:type="dxa"/>
            <w:shd w:val="clear" w:color="auto" w:fill="auto"/>
            <w:hideMark/>
          </w:tcPr>
          <w:p w14:paraId="053F6EC2" w14:textId="77777777" w:rsidR="00BA0562" w:rsidRPr="00FD1A9F" w:rsidRDefault="00BA0562" w:rsidP="0063284F">
            <w:pPr>
              <w:pStyle w:val="TableText"/>
              <w:rPr>
                <w:rFonts w:cs="Arial"/>
                <w:color w:val="000000"/>
              </w:rPr>
            </w:pPr>
            <w:r w:rsidRPr="00FD1A9F">
              <w:rPr>
                <w:rFonts w:cs="Arial"/>
              </w:rPr>
              <w:t xml:space="preserve">Referenced profiles: VAP profile </w:t>
            </w:r>
            <w:r w:rsidRPr="00FD1A9F">
              <w:rPr>
                <w:rFonts w:cs="Arial"/>
                <w:b/>
                <w:bCs/>
              </w:rPr>
              <w:t>HCIA-wlan</w:t>
            </w:r>
            <w:r w:rsidRPr="00FD1A9F">
              <w:rPr>
                <w:rFonts w:cs="Arial"/>
              </w:rPr>
              <w:t xml:space="preserve"> and regulatory domain profile </w:t>
            </w:r>
            <w:r w:rsidRPr="00FD1A9F">
              <w:rPr>
                <w:rFonts w:cs="Arial"/>
                <w:b/>
                <w:bCs/>
              </w:rPr>
              <w:t>default</w:t>
            </w:r>
          </w:p>
        </w:tc>
      </w:tr>
      <w:tr w:rsidR="00513773" w:rsidRPr="00CD71F8" w14:paraId="4894F9D6" w14:textId="77777777" w:rsidTr="00FD1A9F">
        <w:trPr>
          <w:cantSplit/>
        </w:trPr>
        <w:tc>
          <w:tcPr>
            <w:tcW w:w="2547" w:type="dxa"/>
            <w:vMerge w:val="restart"/>
            <w:shd w:val="clear" w:color="auto" w:fill="auto"/>
            <w:hideMark/>
          </w:tcPr>
          <w:p w14:paraId="2FFE8411" w14:textId="77777777" w:rsidR="00BA0562" w:rsidRPr="00FD1A9F" w:rsidRDefault="00BA0562" w:rsidP="0063284F">
            <w:pPr>
              <w:pStyle w:val="TableText"/>
              <w:rPr>
                <w:rFonts w:cs="Arial"/>
                <w:color w:val="000000"/>
              </w:rPr>
            </w:pPr>
            <w:r w:rsidRPr="00FD1A9F">
              <w:rPr>
                <w:rFonts w:cs="Arial"/>
              </w:rPr>
              <w:lastRenderedPageBreak/>
              <w:t>Regulatory domain profile</w:t>
            </w:r>
          </w:p>
        </w:tc>
        <w:tc>
          <w:tcPr>
            <w:tcW w:w="5391" w:type="dxa"/>
            <w:shd w:val="clear" w:color="auto" w:fill="auto"/>
            <w:hideMark/>
          </w:tcPr>
          <w:p w14:paraId="521D4961" w14:textId="77777777" w:rsidR="00BA0562" w:rsidRPr="00FD1A9F" w:rsidRDefault="00BA0562" w:rsidP="0063284F">
            <w:pPr>
              <w:pStyle w:val="TableText"/>
              <w:rPr>
                <w:rFonts w:cs="Arial"/>
                <w:color w:val="000000"/>
              </w:rPr>
            </w:pPr>
            <w:r w:rsidRPr="00FD1A9F">
              <w:rPr>
                <w:rFonts w:cs="Arial"/>
              </w:rPr>
              <w:t>Name: default</w:t>
            </w:r>
          </w:p>
        </w:tc>
      </w:tr>
      <w:tr w:rsidR="00513773" w:rsidRPr="00CD71F8" w14:paraId="5C87A40C" w14:textId="77777777" w:rsidTr="00FD1A9F">
        <w:trPr>
          <w:cantSplit/>
        </w:trPr>
        <w:tc>
          <w:tcPr>
            <w:tcW w:w="2547" w:type="dxa"/>
            <w:vMerge/>
            <w:shd w:val="clear" w:color="auto" w:fill="auto"/>
            <w:hideMark/>
          </w:tcPr>
          <w:p w14:paraId="16415A4A" w14:textId="77777777" w:rsidR="00BA0562" w:rsidRPr="00FD1A9F" w:rsidRDefault="00BA0562" w:rsidP="0063284F">
            <w:pPr>
              <w:pStyle w:val="TableText"/>
              <w:rPr>
                <w:rFonts w:cs="Arial"/>
                <w:color w:val="000000"/>
              </w:rPr>
            </w:pPr>
          </w:p>
        </w:tc>
        <w:tc>
          <w:tcPr>
            <w:tcW w:w="5391" w:type="dxa"/>
            <w:shd w:val="clear" w:color="auto" w:fill="auto"/>
            <w:hideMark/>
          </w:tcPr>
          <w:p w14:paraId="643190AA" w14:textId="77777777" w:rsidR="00BA0562" w:rsidRPr="00FD1A9F" w:rsidRDefault="00BA0562" w:rsidP="0063284F">
            <w:pPr>
              <w:pStyle w:val="TableText"/>
              <w:rPr>
                <w:rFonts w:cs="Arial"/>
                <w:color w:val="000000"/>
              </w:rPr>
            </w:pPr>
            <w:r w:rsidRPr="00FD1A9F">
              <w:rPr>
                <w:rFonts w:cs="Arial"/>
              </w:rPr>
              <w:t>Country code: CN</w:t>
            </w:r>
          </w:p>
        </w:tc>
      </w:tr>
      <w:tr w:rsidR="00513773" w:rsidRPr="00CD71F8" w14:paraId="3387D6CE" w14:textId="77777777" w:rsidTr="00FD1A9F">
        <w:trPr>
          <w:cantSplit/>
        </w:trPr>
        <w:tc>
          <w:tcPr>
            <w:tcW w:w="2547" w:type="dxa"/>
            <w:vMerge w:val="restart"/>
            <w:shd w:val="clear" w:color="auto" w:fill="auto"/>
            <w:hideMark/>
          </w:tcPr>
          <w:p w14:paraId="5AAD357A" w14:textId="77777777" w:rsidR="00BA0562" w:rsidRPr="00FD1A9F" w:rsidRDefault="00BA0562" w:rsidP="0063284F">
            <w:pPr>
              <w:pStyle w:val="TableText"/>
              <w:rPr>
                <w:rFonts w:cs="Arial"/>
                <w:color w:val="000000"/>
              </w:rPr>
            </w:pPr>
            <w:r w:rsidRPr="00FD1A9F">
              <w:rPr>
                <w:rFonts w:cs="Arial"/>
              </w:rPr>
              <w:t>SSID profile</w:t>
            </w:r>
          </w:p>
        </w:tc>
        <w:tc>
          <w:tcPr>
            <w:tcW w:w="5391" w:type="dxa"/>
            <w:shd w:val="clear" w:color="auto" w:fill="auto"/>
            <w:hideMark/>
          </w:tcPr>
          <w:p w14:paraId="41E97059" w14:textId="77777777" w:rsidR="00BA0562" w:rsidRPr="00FD1A9F" w:rsidRDefault="00BA0562" w:rsidP="0063284F">
            <w:pPr>
              <w:pStyle w:val="TableText"/>
              <w:rPr>
                <w:rFonts w:cs="Arial"/>
                <w:color w:val="000000"/>
              </w:rPr>
            </w:pPr>
            <w:r w:rsidRPr="00FD1A9F">
              <w:rPr>
                <w:rFonts w:cs="Arial"/>
              </w:rPr>
              <w:t>Name: HCIA-WLAN</w:t>
            </w:r>
          </w:p>
        </w:tc>
      </w:tr>
      <w:tr w:rsidR="00513773" w:rsidRPr="00CD71F8" w14:paraId="36F7D31D" w14:textId="77777777" w:rsidTr="00FD1A9F">
        <w:trPr>
          <w:cantSplit/>
        </w:trPr>
        <w:tc>
          <w:tcPr>
            <w:tcW w:w="2547" w:type="dxa"/>
            <w:vMerge/>
            <w:shd w:val="clear" w:color="auto" w:fill="auto"/>
            <w:hideMark/>
          </w:tcPr>
          <w:p w14:paraId="7D4879D2" w14:textId="77777777" w:rsidR="00BA0562" w:rsidRPr="00FD1A9F" w:rsidRDefault="00BA0562" w:rsidP="0063284F">
            <w:pPr>
              <w:pStyle w:val="TableText"/>
              <w:rPr>
                <w:rFonts w:cs="Arial"/>
                <w:color w:val="000000"/>
              </w:rPr>
            </w:pPr>
          </w:p>
        </w:tc>
        <w:tc>
          <w:tcPr>
            <w:tcW w:w="5391" w:type="dxa"/>
            <w:shd w:val="clear" w:color="auto" w:fill="auto"/>
            <w:hideMark/>
          </w:tcPr>
          <w:p w14:paraId="60765716" w14:textId="77777777" w:rsidR="00BA0562" w:rsidRPr="00FD1A9F" w:rsidRDefault="00BA0562" w:rsidP="0063284F">
            <w:pPr>
              <w:pStyle w:val="TableText"/>
              <w:rPr>
                <w:rFonts w:cs="Arial"/>
                <w:color w:val="000000"/>
              </w:rPr>
            </w:pPr>
            <w:r w:rsidRPr="00FD1A9F">
              <w:rPr>
                <w:rFonts w:cs="Arial"/>
              </w:rPr>
              <w:t>SSID name: HCIA-WLAN</w:t>
            </w:r>
          </w:p>
        </w:tc>
      </w:tr>
      <w:tr w:rsidR="00513773" w:rsidRPr="00CD71F8" w14:paraId="07F5D93D" w14:textId="77777777" w:rsidTr="00FD1A9F">
        <w:trPr>
          <w:cantSplit/>
        </w:trPr>
        <w:tc>
          <w:tcPr>
            <w:tcW w:w="2547" w:type="dxa"/>
            <w:vMerge w:val="restart"/>
            <w:shd w:val="clear" w:color="auto" w:fill="auto"/>
            <w:hideMark/>
          </w:tcPr>
          <w:p w14:paraId="5C6ADD7E" w14:textId="77777777" w:rsidR="00BA0562" w:rsidRPr="00FD1A9F" w:rsidRDefault="00BA0562" w:rsidP="0063284F">
            <w:pPr>
              <w:pStyle w:val="TableText"/>
              <w:rPr>
                <w:rFonts w:cs="Arial"/>
                <w:color w:val="000000"/>
              </w:rPr>
            </w:pPr>
            <w:r w:rsidRPr="00FD1A9F">
              <w:rPr>
                <w:rFonts w:cs="Arial"/>
              </w:rPr>
              <w:t>Security profile</w:t>
            </w:r>
          </w:p>
        </w:tc>
        <w:tc>
          <w:tcPr>
            <w:tcW w:w="5391" w:type="dxa"/>
            <w:shd w:val="clear" w:color="auto" w:fill="auto"/>
            <w:hideMark/>
          </w:tcPr>
          <w:p w14:paraId="0AC02270" w14:textId="77777777" w:rsidR="00BA0562" w:rsidRPr="00FD1A9F" w:rsidRDefault="00BA0562" w:rsidP="0063284F">
            <w:pPr>
              <w:pStyle w:val="TableText"/>
              <w:rPr>
                <w:rFonts w:cs="Arial"/>
                <w:color w:val="000000"/>
              </w:rPr>
            </w:pPr>
            <w:r w:rsidRPr="00FD1A9F">
              <w:rPr>
                <w:rFonts w:cs="Arial"/>
              </w:rPr>
              <w:t>Name: HCIA-WLAN</w:t>
            </w:r>
          </w:p>
        </w:tc>
      </w:tr>
      <w:tr w:rsidR="00513773" w:rsidRPr="00CD71F8" w14:paraId="112212E3" w14:textId="77777777" w:rsidTr="00FD1A9F">
        <w:trPr>
          <w:cantSplit/>
        </w:trPr>
        <w:tc>
          <w:tcPr>
            <w:tcW w:w="2547" w:type="dxa"/>
            <w:vMerge/>
            <w:shd w:val="clear" w:color="auto" w:fill="auto"/>
            <w:hideMark/>
          </w:tcPr>
          <w:p w14:paraId="7D9BB5A0" w14:textId="77777777" w:rsidR="00BA0562" w:rsidRPr="00FD1A9F" w:rsidRDefault="00BA0562" w:rsidP="0063284F">
            <w:pPr>
              <w:pStyle w:val="TableText"/>
              <w:rPr>
                <w:rFonts w:cs="Arial"/>
                <w:color w:val="000000"/>
              </w:rPr>
            </w:pPr>
          </w:p>
        </w:tc>
        <w:tc>
          <w:tcPr>
            <w:tcW w:w="5391" w:type="dxa"/>
            <w:shd w:val="clear" w:color="auto" w:fill="auto"/>
            <w:hideMark/>
          </w:tcPr>
          <w:p w14:paraId="5993AB5E" w14:textId="77777777" w:rsidR="00BA0562" w:rsidRPr="00FD1A9F" w:rsidRDefault="00BA0562" w:rsidP="0063284F">
            <w:pPr>
              <w:pStyle w:val="TableText"/>
              <w:rPr>
                <w:rFonts w:cs="Arial"/>
                <w:color w:val="000000"/>
              </w:rPr>
            </w:pPr>
            <w:r w:rsidRPr="00FD1A9F">
              <w:rPr>
                <w:rFonts w:cs="Arial"/>
              </w:rPr>
              <w:t>Security policy: WPA-WPA2+PSK+AES</w:t>
            </w:r>
          </w:p>
        </w:tc>
      </w:tr>
      <w:tr w:rsidR="00513773" w:rsidRPr="00CD71F8" w14:paraId="29947916" w14:textId="77777777" w:rsidTr="00FD1A9F">
        <w:trPr>
          <w:cantSplit/>
        </w:trPr>
        <w:tc>
          <w:tcPr>
            <w:tcW w:w="2547" w:type="dxa"/>
            <w:vMerge/>
            <w:shd w:val="clear" w:color="auto" w:fill="auto"/>
            <w:hideMark/>
          </w:tcPr>
          <w:p w14:paraId="633B4ADB" w14:textId="77777777" w:rsidR="00BA0562" w:rsidRPr="00FD1A9F" w:rsidRDefault="00BA0562" w:rsidP="0063284F">
            <w:pPr>
              <w:pStyle w:val="TableText"/>
              <w:rPr>
                <w:rFonts w:cs="Arial"/>
                <w:color w:val="000000"/>
              </w:rPr>
            </w:pPr>
          </w:p>
        </w:tc>
        <w:tc>
          <w:tcPr>
            <w:tcW w:w="5391" w:type="dxa"/>
            <w:shd w:val="clear" w:color="auto" w:fill="auto"/>
            <w:hideMark/>
          </w:tcPr>
          <w:p w14:paraId="74B39CD4" w14:textId="77777777" w:rsidR="00BA0562" w:rsidRPr="00FD1A9F" w:rsidRDefault="00BA0562" w:rsidP="0063284F">
            <w:pPr>
              <w:pStyle w:val="TableText"/>
              <w:rPr>
                <w:rFonts w:cs="Arial"/>
                <w:color w:val="000000"/>
              </w:rPr>
            </w:pPr>
            <w:r w:rsidRPr="00FD1A9F">
              <w:rPr>
                <w:rFonts w:cs="Arial"/>
              </w:rPr>
              <w:t>Password: HCIA-Datacom</w:t>
            </w:r>
          </w:p>
        </w:tc>
      </w:tr>
      <w:tr w:rsidR="00513773" w:rsidRPr="00CD71F8" w14:paraId="69FC16FB" w14:textId="77777777" w:rsidTr="00FD1A9F">
        <w:trPr>
          <w:cantSplit/>
        </w:trPr>
        <w:tc>
          <w:tcPr>
            <w:tcW w:w="2547" w:type="dxa"/>
            <w:vMerge w:val="restart"/>
            <w:shd w:val="clear" w:color="auto" w:fill="auto"/>
            <w:hideMark/>
          </w:tcPr>
          <w:p w14:paraId="3FF61570" w14:textId="77777777" w:rsidR="00BA0562" w:rsidRPr="00FD1A9F" w:rsidRDefault="00BA0562" w:rsidP="0063284F">
            <w:pPr>
              <w:pStyle w:val="TableText"/>
              <w:rPr>
                <w:rFonts w:cs="Arial"/>
                <w:color w:val="000000"/>
              </w:rPr>
            </w:pPr>
            <w:r w:rsidRPr="00FD1A9F">
              <w:rPr>
                <w:rFonts w:cs="Arial"/>
              </w:rPr>
              <w:t>VAP profile</w:t>
            </w:r>
          </w:p>
        </w:tc>
        <w:tc>
          <w:tcPr>
            <w:tcW w:w="5391" w:type="dxa"/>
            <w:shd w:val="clear" w:color="auto" w:fill="auto"/>
            <w:hideMark/>
          </w:tcPr>
          <w:p w14:paraId="5EA1385C" w14:textId="77777777" w:rsidR="00BA0562" w:rsidRPr="00FD1A9F" w:rsidRDefault="00BA0562" w:rsidP="0063284F">
            <w:pPr>
              <w:pStyle w:val="TableText"/>
              <w:rPr>
                <w:rFonts w:cs="Arial"/>
                <w:color w:val="000000"/>
              </w:rPr>
            </w:pPr>
            <w:r w:rsidRPr="00FD1A9F">
              <w:rPr>
                <w:rFonts w:cs="Arial"/>
              </w:rPr>
              <w:t>Name: HCIA-WLAN</w:t>
            </w:r>
          </w:p>
        </w:tc>
      </w:tr>
      <w:tr w:rsidR="00513773" w:rsidRPr="00CD71F8" w14:paraId="44EA66EF" w14:textId="77777777" w:rsidTr="00FD1A9F">
        <w:trPr>
          <w:cantSplit/>
        </w:trPr>
        <w:tc>
          <w:tcPr>
            <w:tcW w:w="2547" w:type="dxa"/>
            <w:vMerge/>
            <w:shd w:val="clear" w:color="auto" w:fill="auto"/>
            <w:hideMark/>
          </w:tcPr>
          <w:p w14:paraId="070A9B2A" w14:textId="77777777" w:rsidR="00BA0562" w:rsidRPr="00FD1A9F" w:rsidRDefault="00BA0562" w:rsidP="0063284F">
            <w:pPr>
              <w:pStyle w:val="TableText"/>
              <w:rPr>
                <w:rFonts w:cs="Arial"/>
                <w:color w:val="000000"/>
              </w:rPr>
            </w:pPr>
          </w:p>
        </w:tc>
        <w:tc>
          <w:tcPr>
            <w:tcW w:w="5391" w:type="dxa"/>
            <w:shd w:val="clear" w:color="auto" w:fill="auto"/>
            <w:hideMark/>
          </w:tcPr>
          <w:p w14:paraId="3CEF5706" w14:textId="77777777" w:rsidR="00BA0562" w:rsidRPr="00FD1A9F" w:rsidRDefault="00BA0562" w:rsidP="0063284F">
            <w:pPr>
              <w:pStyle w:val="TableText"/>
              <w:rPr>
                <w:rFonts w:cs="Arial"/>
                <w:color w:val="000000"/>
              </w:rPr>
            </w:pPr>
            <w:r w:rsidRPr="00FD1A9F">
              <w:rPr>
                <w:rFonts w:cs="Arial"/>
              </w:rPr>
              <w:t>Forwarding mode: direct forwarding</w:t>
            </w:r>
          </w:p>
        </w:tc>
      </w:tr>
      <w:tr w:rsidR="00513773" w:rsidRPr="00CD71F8" w14:paraId="1361BAF1" w14:textId="77777777" w:rsidTr="00FD1A9F">
        <w:trPr>
          <w:cantSplit/>
        </w:trPr>
        <w:tc>
          <w:tcPr>
            <w:tcW w:w="2547" w:type="dxa"/>
            <w:vMerge/>
            <w:shd w:val="clear" w:color="auto" w:fill="auto"/>
            <w:hideMark/>
          </w:tcPr>
          <w:p w14:paraId="6F7BABEC" w14:textId="77777777" w:rsidR="00BA0562" w:rsidRPr="00FD1A9F" w:rsidRDefault="00BA0562" w:rsidP="0063284F">
            <w:pPr>
              <w:pStyle w:val="TableText"/>
              <w:rPr>
                <w:rFonts w:cs="Arial"/>
                <w:color w:val="000000"/>
              </w:rPr>
            </w:pPr>
          </w:p>
        </w:tc>
        <w:tc>
          <w:tcPr>
            <w:tcW w:w="5391" w:type="dxa"/>
            <w:shd w:val="clear" w:color="auto" w:fill="auto"/>
            <w:hideMark/>
          </w:tcPr>
          <w:p w14:paraId="767F7969" w14:textId="77777777" w:rsidR="00BA0562" w:rsidRPr="00FD1A9F" w:rsidRDefault="00BA0562" w:rsidP="0063284F">
            <w:pPr>
              <w:pStyle w:val="TableText"/>
              <w:rPr>
                <w:rFonts w:cs="Arial"/>
                <w:color w:val="000000"/>
              </w:rPr>
            </w:pPr>
            <w:r w:rsidRPr="00FD1A9F">
              <w:rPr>
                <w:rFonts w:cs="Arial"/>
              </w:rPr>
              <w:t>Service VLAN: VLAN 101</w:t>
            </w:r>
          </w:p>
        </w:tc>
      </w:tr>
      <w:tr w:rsidR="00513773" w:rsidRPr="00CD71F8" w14:paraId="766CBE2E" w14:textId="77777777" w:rsidTr="00FD1A9F">
        <w:trPr>
          <w:cantSplit/>
        </w:trPr>
        <w:tc>
          <w:tcPr>
            <w:tcW w:w="2547" w:type="dxa"/>
            <w:vMerge/>
            <w:shd w:val="clear" w:color="auto" w:fill="auto"/>
            <w:hideMark/>
          </w:tcPr>
          <w:p w14:paraId="274D6487" w14:textId="77777777" w:rsidR="00BA0562" w:rsidRPr="00FD1A9F" w:rsidRDefault="00BA0562" w:rsidP="0063284F">
            <w:pPr>
              <w:pStyle w:val="TableText"/>
              <w:rPr>
                <w:rFonts w:cs="Arial"/>
                <w:color w:val="000000"/>
              </w:rPr>
            </w:pPr>
          </w:p>
        </w:tc>
        <w:tc>
          <w:tcPr>
            <w:tcW w:w="5391" w:type="dxa"/>
            <w:shd w:val="clear" w:color="auto" w:fill="auto"/>
            <w:hideMark/>
          </w:tcPr>
          <w:p w14:paraId="5F1652A0" w14:textId="77777777" w:rsidR="00BA0562" w:rsidRPr="00FD1A9F" w:rsidRDefault="00BA0562" w:rsidP="0063284F">
            <w:pPr>
              <w:pStyle w:val="TableText"/>
              <w:rPr>
                <w:rFonts w:cs="Arial"/>
                <w:color w:val="000000"/>
              </w:rPr>
            </w:pPr>
            <w:r w:rsidRPr="00FD1A9F">
              <w:rPr>
                <w:rFonts w:cs="Arial"/>
              </w:rPr>
              <w:t xml:space="preserve">Referenced profiles: SSID profile </w:t>
            </w:r>
            <w:r w:rsidRPr="00FD1A9F">
              <w:rPr>
                <w:rFonts w:cs="Arial"/>
                <w:b/>
                <w:bCs/>
              </w:rPr>
              <w:t>HCIA- WLAN</w:t>
            </w:r>
            <w:r w:rsidRPr="00FD1A9F">
              <w:rPr>
                <w:rFonts w:cs="Arial"/>
              </w:rPr>
              <w:t xml:space="preserve"> and security profile </w:t>
            </w:r>
            <w:r w:rsidRPr="00FD1A9F">
              <w:rPr>
                <w:rFonts w:cs="Arial"/>
                <w:b/>
                <w:bCs/>
              </w:rPr>
              <w:t>HCIA- WLAN</w:t>
            </w:r>
          </w:p>
        </w:tc>
      </w:tr>
    </w:tbl>
    <w:p w14:paraId="44C8E6CB" w14:textId="77777777" w:rsidR="0063284F" w:rsidRDefault="0063284F" w:rsidP="0063284F"/>
    <w:p w14:paraId="6A4ACBCA" w14:textId="77777777" w:rsidR="00BA0562" w:rsidRDefault="00BA0562" w:rsidP="0063284F">
      <w:pPr>
        <w:pStyle w:val="2"/>
      </w:pPr>
      <w:bookmarkStart w:id="183" w:name="_Toc38987057"/>
      <w:r>
        <w:t>Lab Configuration</w:t>
      </w:r>
      <w:bookmarkEnd w:id="183"/>
    </w:p>
    <w:p w14:paraId="5279009D" w14:textId="77777777" w:rsidR="00BA0562" w:rsidRDefault="00BA0562" w:rsidP="0063284F">
      <w:pPr>
        <w:pStyle w:val="3"/>
      </w:pPr>
      <w:bookmarkStart w:id="184" w:name="_Toc38987058"/>
      <w:r>
        <w:t>Configuration Roadmap</w:t>
      </w:r>
      <w:bookmarkEnd w:id="184"/>
    </w:p>
    <w:p w14:paraId="07196706" w14:textId="77777777" w:rsidR="00BA0562" w:rsidRDefault="00BA0562" w:rsidP="002075CB">
      <w:pPr>
        <w:pStyle w:val="ItemStep"/>
        <w:outlineLvl w:val="9"/>
      </w:pPr>
      <w:r>
        <w:t>Configure the connectivity of the wired network.</w:t>
      </w:r>
    </w:p>
    <w:p w14:paraId="7491F870" w14:textId="77777777" w:rsidR="00BA0562" w:rsidRDefault="00BA0562" w:rsidP="002075CB">
      <w:pPr>
        <w:pStyle w:val="ItemStep"/>
        <w:outlineLvl w:val="9"/>
      </w:pPr>
      <w:r>
        <w:t>Configure the APs and bring them online.</w:t>
      </w:r>
    </w:p>
    <w:p w14:paraId="1EF4E7C9" w14:textId="77777777" w:rsidR="00BA0562" w:rsidRDefault="00BA0562" w:rsidP="00FD1A9F">
      <w:pPr>
        <w:pStyle w:val="ItemListText"/>
        <w:numPr>
          <w:ilvl w:val="0"/>
          <w:numId w:val="40"/>
        </w:numPr>
        <w:tabs>
          <w:tab w:val="left" w:pos="2552"/>
        </w:tabs>
        <w:ind w:left="2552" w:hanging="426"/>
      </w:pPr>
      <w:r>
        <w:t>Create AP groups and add APs of the same configuration to the same group for unified configuration.</w:t>
      </w:r>
    </w:p>
    <w:p w14:paraId="346CD0AE" w14:textId="77777777" w:rsidR="00BA0562" w:rsidRDefault="00BA0562" w:rsidP="00FD1A9F">
      <w:pPr>
        <w:pStyle w:val="ItemListText"/>
        <w:numPr>
          <w:ilvl w:val="0"/>
          <w:numId w:val="40"/>
        </w:numPr>
        <w:tabs>
          <w:tab w:val="left" w:pos="2552"/>
        </w:tabs>
        <w:ind w:left="2552" w:hanging="426"/>
      </w:pPr>
      <w:r>
        <w:t>Configure AC system parameters, including the country code and source interface used by the AC to communicate with the APs.</w:t>
      </w:r>
    </w:p>
    <w:p w14:paraId="4D8E61B3" w14:textId="77777777" w:rsidR="00BA0562" w:rsidRDefault="00BA0562" w:rsidP="00FD1A9F">
      <w:pPr>
        <w:pStyle w:val="ItemListText"/>
        <w:numPr>
          <w:ilvl w:val="0"/>
          <w:numId w:val="40"/>
        </w:numPr>
        <w:tabs>
          <w:tab w:val="left" w:pos="2552"/>
        </w:tabs>
        <w:ind w:left="2552" w:hanging="426"/>
      </w:pPr>
      <w:r>
        <w:t>Configure the AP authentication mode and import the APs to bring them online.</w:t>
      </w:r>
    </w:p>
    <w:p w14:paraId="6A46FC99" w14:textId="77777777" w:rsidR="00BA0562" w:rsidRPr="00996709" w:rsidRDefault="00BA0562" w:rsidP="002075CB">
      <w:pPr>
        <w:pStyle w:val="ItemStep"/>
        <w:outlineLvl w:val="9"/>
      </w:pPr>
      <w:r>
        <w:t>Configure WLAN service parameters and deliver them to APs for STAs to access the WLAN.</w:t>
      </w:r>
    </w:p>
    <w:p w14:paraId="40555AFD" w14:textId="77777777" w:rsidR="00BA0562" w:rsidRDefault="00BA0562" w:rsidP="0063284F">
      <w:pPr>
        <w:pStyle w:val="3"/>
      </w:pPr>
      <w:bookmarkStart w:id="185" w:name="_Toc38987059"/>
      <w:r>
        <w:t>Configuration Procedure</w:t>
      </w:r>
      <w:bookmarkEnd w:id="185"/>
    </w:p>
    <w:p w14:paraId="25907AD9" w14:textId="77777777" w:rsidR="00BA0562" w:rsidRDefault="00BA0562" w:rsidP="002075CB">
      <w:pPr>
        <w:pStyle w:val="Step"/>
        <w:outlineLvl w:val="9"/>
      </w:pPr>
      <w:r>
        <w:t>Complete basic device configurations.</w:t>
      </w:r>
    </w:p>
    <w:p w14:paraId="32C58FA1" w14:textId="77777777" w:rsidR="00BA0562" w:rsidRDefault="00BA0562" w:rsidP="0063284F">
      <w:r>
        <w:t xml:space="preserve"># Name the devices (name S2 in the topology </w:t>
      </w:r>
      <w:r w:rsidRPr="0000387B">
        <w:rPr>
          <w:b/>
          <w:bCs/>
        </w:rPr>
        <w:t>AC</w:t>
      </w:r>
      <w:r>
        <w:t>)</w:t>
      </w:r>
    </w:p>
    <w:p w14:paraId="6023E130" w14:textId="77777777" w:rsidR="00BA0562" w:rsidRDefault="00BA0562" w:rsidP="0063284F">
      <w:r>
        <w:t>The details are not provided here.</w:t>
      </w:r>
    </w:p>
    <w:p w14:paraId="5B82D623" w14:textId="051459F6" w:rsidR="00BA0562" w:rsidRDefault="00BA0562" w:rsidP="0063284F">
      <w:r>
        <w:lastRenderedPageBreak/>
        <w:t xml:space="preserve"># Shut down unnecessary ports between S1 and the AC. This step applies only to the environment described in </w:t>
      </w:r>
      <w:r w:rsidRPr="0000387B">
        <w:rPr>
          <w:i/>
          <w:iCs/>
        </w:rPr>
        <w:t xml:space="preserve">HCIA-Datacom </w:t>
      </w:r>
      <w:r w:rsidR="002A777F">
        <w:rPr>
          <w:i/>
          <w:iCs/>
        </w:rPr>
        <w:t>Lab Construction Guide</w:t>
      </w:r>
      <w:r w:rsidRPr="0000387B">
        <w:rPr>
          <w:i/>
          <w:iCs/>
        </w:rPr>
        <w:t xml:space="preserve"> V1.0</w:t>
      </w:r>
      <w:r>
        <w:t>.</w:t>
      </w:r>
    </w:p>
    <w:p w14:paraId="455DE58A" w14:textId="77777777" w:rsidR="00BA0562" w:rsidRDefault="00BA0562" w:rsidP="006132A9">
      <w:pPr>
        <w:pStyle w:val="TerminalDisplay"/>
      </w:pPr>
      <w:r>
        <w:t>[S1] interface GigabitEthernet 0/0/11</w:t>
      </w:r>
    </w:p>
    <w:p w14:paraId="3E3BBD65" w14:textId="77777777" w:rsidR="00BA0562" w:rsidRDefault="00BA0562" w:rsidP="006132A9">
      <w:pPr>
        <w:pStyle w:val="TerminalDisplay"/>
      </w:pPr>
      <w:r>
        <w:t>[S1-GigabitEthernet0/0/11]shutdown</w:t>
      </w:r>
    </w:p>
    <w:p w14:paraId="14DD9280" w14:textId="77777777" w:rsidR="00BA0562" w:rsidRDefault="00BA0562" w:rsidP="006132A9">
      <w:pPr>
        <w:pStyle w:val="TerminalDisplay"/>
      </w:pPr>
      <w:r>
        <w:t>[S1-GigabitEthernet0/0/11]quit</w:t>
      </w:r>
    </w:p>
    <w:p w14:paraId="134A04EE" w14:textId="77777777" w:rsidR="00BA0562" w:rsidRDefault="00BA0562" w:rsidP="006132A9">
      <w:pPr>
        <w:pStyle w:val="TerminalDisplay"/>
      </w:pPr>
      <w:r>
        <w:t>[S1] interface GigabitEthernet 0/0/12</w:t>
      </w:r>
    </w:p>
    <w:p w14:paraId="19ABDC6E" w14:textId="77777777" w:rsidR="00BA0562" w:rsidRDefault="00BA0562" w:rsidP="006132A9">
      <w:pPr>
        <w:pStyle w:val="TerminalDisplay"/>
      </w:pPr>
      <w:r>
        <w:t>[S1-GigabitEthernet0/0/12]shutdown</w:t>
      </w:r>
    </w:p>
    <w:p w14:paraId="713423C0" w14:textId="77777777" w:rsidR="00BA0562" w:rsidRDefault="00BA0562" w:rsidP="006132A9">
      <w:pPr>
        <w:pStyle w:val="TerminalDisplay"/>
      </w:pPr>
      <w:r>
        <w:t>[S1-GigabitEthernet0/0/12]quit</w:t>
      </w:r>
    </w:p>
    <w:p w14:paraId="784C7B00" w14:textId="77777777" w:rsidR="00BA0562" w:rsidRDefault="00BA0562" w:rsidP="0063284F">
      <w:r>
        <w:t># Enable the PoE function on S3 and S4 ports connected to APs.</w:t>
      </w:r>
    </w:p>
    <w:p w14:paraId="2917B1C0" w14:textId="77777777" w:rsidR="00BA0562" w:rsidRDefault="00BA0562" w:rsidP="006132A9">
      <w:pPr>
        <w:pStyle w:val="TerminalDisplay"/>
      </w:pPr>
      <w:r>
        <w:t>[S3]interface GigabitEthernet 0/0/4</w:t>
      </w:r>
    </w:p>
    <w:p w14:paraId="0D0AEB3E" w14:textId="77777777" w:rsidR="00BA0562" w:rsidRDefault="00BA0562" w:rsidP="006132A9">
      <w:pPr>
        <w:pStyle w:val="TerminalDisplay"/>
      </w:pPr>
      <w:r>
        <w:t xml:space="preserve">[S3-GigabitEthernet0/0/4]poe enable </w:t>
      </w:r>
    </w:p>
    <w:p w14:paraId="76EF70DA" w14:textId="77777777" w:rsidR="00BA0562" w:rsidRDefault="00BA0562" w:rsidP="0063284F">
      <w:r>
        <w:t xml:space="preserve">The </w:t>
      </w:r>
      <w:r w:rsidRPr="0000387B">
        <w:rPr>
          <w:b/>
          <w:bCs/>
        </w:rPr>
        <w:t>poe enable</w:t>
      </w:r>
      <w:r>
        <w:t xml:space="preserve"> command enables the PoE function on a port. When a port detects a powered device (PD) connected to it, the port supplies power to the PD. By default, the PoE function is enabled. Therefore, this command is unnecessary and is provided for demonstration purpose only.</w:t>
      </w:r>
    </w:p>
    <w:p w14:paraId="5AC95866" w14:textId="77777777" w:rsidR="00BA0562" w:rsidRDefault="00BA0562" w:rsidP="006132A9">
      <w:pPr>
        <w:pStyle w:val="TerminalDisplay"/>
      </w:pPr>
      <w:r>
        <w:t>[S4]interface GigabitEthernet 0/0/4</w:t>
      </w:r>
    </w:p>
    <w:p w14:paraId="79512EF9" w14:textId="77777777" w:rsidR="00BA0562" w:rsidRDefault="00BA0562" w:rsidP="006132A9">
      <w:pPr>
        <w:pStyle w:val="TerminalDisplay"/>
      </w:pPr>
      <w:r>
        <w:t xml:space="preserve">[S4-GigabitEthernet0/0/4]poe enable </w:t>
      </w:r>
    </w:p>
    <w:p w14:paraId="3A83F234" w14:textId="77777777" w:rsidR="00BA0562" w:rsidRDefault="00BA0562" w:rsidP="002075CB">
      <w:pPr>
        <w:pStyle w:val="Step"/>
        <w:outlineLvl w:val="9"/>
      </w:pPr>
      <w:r>
        <w:t>Configure the wired network.</w:t>
      </w:r>
    </w:p>
    <w:p w14:paraId="72EF9685" w14:textId="77777777" w:rsidR="00BA0562" w:rsidRDefault="00BA0562" w:rsidP="0063284F">
      <w:r>
        <w:t># Configure VLANs.</w:t>
      </w:r>
    </w:p>
    <w:p w14:paraId="6C6E6027" w14:textId="77777777" w:rsidR="00BA0562" w:rsidRDefault="00BA0562" w:rsidP="006132A9">
      <w:pPr>
        <w:pStyle w:val="TerminalDisplay"/>
      </w:pPr>
      <w:r>
        <w:t>[S1]vlan batch 100 101</w:t>
      </w:r>
    </w:p>
    <w:p w14:paraId="616BB17A" w14:textId="77777777" w:rsidR="00BA0562" w:rsidRDefault="00BA0562" w:rsidP="006132A9">
      <w:pPr>
        <w:pStyle w:val="TerminalDisplay"/>
      </w:pPr>
      <w:r>
        <w:t>Info: This operation may take a few seconds. Please wait for a moment...done.</w:t>
      </w:r>
    </w:p>
    <w:p w14:paraId="7B847227" w14:textId="77777777" w:rsidR="00BA0562" w:rsidRDefault="00BA0562" w:rsidP="006132A9">
      <w:pPr>
        <w:pStyle w:val="TerminalDisplay"/>
      </w:pPr>
      <w:r>
        <w:t xml:space="preserve">[S1]interface GigabitEthernet 0/0/13 </w:t>
      </w:r>
    </w:p>
    <w:p w14:paraId="231C4465" w14:textId="77777777" w:rsidR="00BA0562" w:rsidRDefault="00BA0562" w:rsidP="006132A9">
      <w:pPr>
        <w:pStyle w:val="TerminalDisplay"/>
      </w:pPr>
      <w:r>
        <w:t xml:space="preserve">[S1-GigabitEthernet0/0/13]port link-type trunk </w:t>
      </w:r>
    </w:p>
    <w:p w14:paraId="0E78A4D8" w14:textId="77777777" w:rsidR="00BA0562" w:rsidRDefault="00BA0562" w:rsidP="006132A9">
      <w:pPr>
        <w:pStyle w:val="TerminalDisplay"/>
      </w:pPr>
      <w:r>
        <w:t xml:space="preserve">[S1-GigabitEthernet0/0/13]port trunk allow-pass vlan 100 101 </w:t>
      </w:r>
    </w:p>
    <w:p w14:paraId="4558B741" w14:textId="77777777" w:rsidR="00BA0562" w:rsidRDefault="00BA0562" w:rsidP="006132A9">
      <w:pPr>
        <w:pStyle w:val="TerminalDisplay"/>
      </w:pPr>
      <w:r>
        <w:t>[S1-GigabitEthernet0/0/13]quit</w:t>
      </w:r>
    </w:p>
    <w:p w14:paraId="777B08B5" w14:textId="77777777" w:rsidR="00BA0562" w:rsidRDefault="00BA0562" w:rsidP="006132A9">
      <w:pPr>
        <w:pStyle w:val="TerminalDisplay"/>
      </w:pPr>
      <w:r>
        <w:t>[S1]interface GigabitEthernet 0/0/14</w:t>
      </w:r>
    </w:p>
    <w:p w14:paraId="460A0EA0" w14:textId="77777777" w:rsidR="00BA0562" w:rsidRDefault="00BA0562" w:rsidP="006132A9">
      <w:pPr>
        <w:pStyle w:val="TerminalDisplay"/>
      </w:pPr>
      <w:r>
        <w:t>[S1-GigabitEthernet0/0/14]port link-type trunk</w:t>
      </w:r>
    </w:p>
    <w:p w14:paraId="0ADFE82B" w14:textId="77777777" w:rsidR="00BA0562" w:rsidRDefault="00BA0562" w:rsidP="006132A9">
      <w:pPr>
        <w:pStyle w:val="TerminalDisplay"/>
      </w:pPr>
      <w:r>
        <w:t>[S1-GigabitEthernet0/0/14]port trunk allow-pass vlan 100 101</w:t>
      </w:r>
    </w:p>
    <w:p w14:paraId="4ADA7D81" w14:textId="77777777" w:rsidR="00BA0562" w:rsidRDefault="00BA0562" w:rsidP="006132A9">
      <w:pPr>
        <w:pStyle w:val="TerminalDisplay"/>
      </w:pPr>
      <w:r>
        <w:t>[S1-GigabitEthernet0/0/14]quit</w:t>
      </w:r>
    </w:p>
    <w:p w14:paraId="3B0DAD6F" w14:textId="77777777" w:rsidR="00BA0562" w:rsidRDefault="00BA0562" w:rsidP="006132A9">
      <w:pPr>
        <w:pStyle w:val="TerminalDisplay"/>
      </w:pPr>
      <w:r>
        <w:t>[S1]interface GigabitEthernet 0/0/10</w:t>
      </w:r>
    </w:p>
    <w:p w14:paraId="16C34090" w14:textId="77777777" w:rsidR="00BA0562" w:rsidRDefault="00BA0562" w:rsidP="006132A9">
      <w:pPr>
        <w:pStyle w:val="TerminalDisplay"/>
      </w:pPr>
      <w:r>
        <w:t>[S1-GigabitEthernet0/0/10]port link-type trunk</w:t>
      </w:r>
    </w:p>
    <w:p w14:paraId="5B90817E" w14:textId="77777777" w:rsidR="00BA0562" w:rsidRDefault="00BA0562" w:rsidP="006132A9">
      <w:pPr>
        <w:pStyle w:val="TerminalDisplay"/>
      </w:pPr>
      <w:r>
        <w:t>[S1-GigabitEthernet0/0/10]port trunk allow-pass vlan 100 101</w:t>
      </w:r>
    </w:p>
    <w:p w14:paraId="51C4ACEB" w14:textId="77777777" w:rsidR="00BA0562" w:rsidRDefault="00BA0562" w:rsidP="006132A9">
      <w:pPr>
        <w:pStyle w:val="TerminalDisplay"/>
      </w:pPr>
      <w:r>
        <w:t>[S1-GigabitEthernet0/0/10]quit</w:t>
      </w:r>
    </w:p>
    <w:p w14:paraId="012A8DAA" w14:textId="77777777" w:rsidR="00BA0562" w:rsidRDefault="00BA0562" w:rsidP="004103AF"/>
    <w:p w14:paraId="58896183" w14:textId="77777777" w:rsidR="00BA0562" w:rsidRDefault="00BA0562" w:rsidP="006132A9">
      <w:pPr>
        <w:pStyle w:val="TerminalDisplay"/>
      </w:pPr>
      <w:r>
        <w:t>[AC]vlan batch 100 101</w:t>
      </w:r>
    </w:p>
    <w:p w14:paraId="296EC59E" w14:textId="77777777" w:rsidR="00BA0562" w:rsidRDefault="00BA0562" w:rsidP="006132A9">
      <w:pPr>
        <w:pStyle w:val="TerminalDisplay"/>
      </w:pPr>
      <w:r>
        <w:t>Info: This operation may take a few seconds. Please wait for a moment...done.</w:t>
      </w:r>
    </w:p>
    <w:p w14:paraId="19A01A57" w14:textId="77777777" w:rsidR="00BA0562" w:rsidRDefault="00BA0562" w:rsidP="006132A9">
      <w:pPr>
        <w:pStyle w:val="TerminalDisplay"/>
      </w:pPr>
      <w:r>
        <w:t>[AC]interface GigabitEthernet 0/0/10</w:t>
      </w:r>
    </w:p>
    <w:p w14:paraId="2E1F2A36" w14:textId="77777777" w:rsidR="00BA0562" w:rsidRDefault="00BA0562" w:rsidP="006132A9">
      <w:pPr>
        <w:pStyle w:val="TerminalDisplay"/>
      </w:pPr>
      <w:r>
        <w:t xml:space="preserve">[AC-GigabitEthernet0/0/10]port link-type trunk </w:t>
      </w:r>
    </w:p>
    <w:p w14:paraId="7CA332B4" w14:textId="77777777" w:rsidR="00BA0562" w:rsidRDefault="00BA0562" w:rsidP="006132A9">
      <w:pPr>
        <w:pStyle w:val="TerminalDisplay"/>
      </w:pPr>
      <w:r>
        <w:t>[AC-GigabitEthernet0/0/10]port trunk allow-pass vlan 100 101</w:t>
      </w:r>
    </w:p>
    <w:p w14:paraId="1BDD2279" w14:textId="77777777" w:rsidR="00BA0562" w:rsidRDefault="00BA0562" w:rsidP="006132A9">
      <w:pPr>
        <w:pStyle w:val="TerminalDisplay"/>
      </w:pPr>
      <w:r>
        <w:t>[AC-GigabitEthernet0/0/10]quit</w:t>
      </w:r>
    </w:p>
    <w:p w14:paraId="0D8031D5" w14:textId="77777777" w:rsidR="00BA0562" w:rsidRPr="0010553E" w:rsidRDefault="00BA0562" w:rsidP="004103AF"/>
    <w:p w14:paraId="0A0482DC" w14:textId="77777777" w:rsidR="00BA0562" w:rsidRDefault="00BA0562" w:rsidP="006132A9">
      <w:pPr>
        <w:pStyle w:val="TerminalDisplay"/>
      </w:pPr>
      <w:r>
        <w:t>[S3]vlan batch 100 101</w:t>
      </w:r>
    </w:p>
    <w:p w14:paraId="6A1CFA86" w14:textId="77777777" w:rsidR="00BA0562" w:rsidRDefault="00BA0562" w:rsidP="006132A9">
      <w:pPr>
        <w:pStyle w:val="TerminalDisplay"/>
      </w:pPr>
      <w:r>
        <w:t>Info: This operation may take a few seconds. Please wait for a moment...done.</w:t>
      </w:r>
    </w:p>
    <w:p w14:paraId="74C3E741" w14:textId="77777777" w:rsidR="00BA0562" w:rsidRDefault="00BA0562" w:rsidP="006132A9">
      <w:pPr>
        <w:pStyle w:val="TerminalDisplay"/>
      </w:pPr>
      <w:r>
        <w:t>[S3]interface GigabitEthernet 0/0/1</w:t>
      </w:r>
    </w:p>
    <w:p w14:paraId="1A8B9D21" w14:textId="77777777" w:rsidR="00BA0562" w:rsidRDefault="00BA0562" w:rsidP="006132A9">
      <w:pPr>
        <w:pStyle w:val="TerminalDisplay"/>
      </w:pPr>
      <w:r>
        <w:t xml:space="preserve">[S3-GigabitEthernet0/0/1]port link-type trunk </w:t>
      </w:r>
    </w:p>
    <w:p w14:paraId="7917BFD8" w14:textId="77777777" w:rsidR="00BA0562" w:rsidRDefault="00BA0562" w:rsidP="006132A9">
      <w:pPr>
        <w:pStyle w:val="TerminalDisplay"/>
      </w:pPr>
      <w:r>
        <w:lastRenderedPageBreak/>
        <w:t xml:space="preserve">[S3-GigabitEthernet0/0/1]port trunk allow-pass vlan 100 101 </w:t>
      </w:r>
    </w:p>
    <w:p w14:paraId="1F27BEE7" w14:textId="77777777" w:rsidR="00BA0562" w:rsidRDefault="00BA0562" w:rsidP="006132A9">
      <w:pPr>
        <w:pStyle w:val="TerminalDisplay"/>
      </w:pPr>
      <w:r>
        <w:t>[S3-GigabitEthernet0/0/1]quit</w:t>
      </w:r>
    </w:p>
    <w:p w14:paraId="52D35A17" w14:textId="77777777" w:rsidR="00BA0562" w:rsidRDefault="00BA0562" w:rsidP="006132A9">
      <w:pPr>
        <w:pStyle w:val="TerminalDisplay"/>
      </w:pPr>
      <w:r>
        <w:t>[S3]interface GigabitEthernet 0/0/4</w:t>
      </w:r>
    </w:p>
    <w:p w14:paraId="11340AB6" w14:textId="77777777" w:rsidR="00BA0562" w:rsidRDefault="00BA0562" w:rsidP="006132A9">
      <w:pPr>
        <w:pStyle w:val="TerminalDisplay"/>
      </w:pPr>
      <w:r>
        <w:t xml:space="preserve">[S3-GigabitEthernet0/0/4]port link-type trunk </w:t>
      </w:r>
    </w:p>
    <w:p w14:paraId="148BA03E" w14:textId="77777777" w:rsidR="00BA0562" w:rsidRDefault="00BA0562" w:rsidP="006132A9">
      <w:pPr>
        <w:pStyle w:val="TerminalDisplay"/>
      </w:pPr>
      <w:r>
        <w:t xml:space="preserve">[S3-GigabitEthernet0/0/4]port trunk pvid vlan 100 </w:t>
      </w:r>
    </w:p>
    <w:p w14:paraId="4B8F1FDF" w14:textId="77777777" w:rsidR="00BA0562" w:rsidRDefault="00BA0562" w:rsidP="006132A9">
      <w:pPr>
        <w:pStyle w:val="TerminalDisplay"/>
      </w:pPr>
      <w:r>
        <w:t>[S3-GigabitEthernet0/0/4]port trunk allow-pass vlan 100 101</w:t>
      </w:r>
    </w:p>
    <w:p w14:paraId="4CC69470" w14:textId="77777777" w:rsidR="00BA0562" w:rsidRDefault="00BA0562" w:rsidP="006132A9">
      <w:pPr>
        <w:pStyle w:val="TerminalDisplay"/>
      </w:pPr>
      <w:r>
        <w:t>[S3-GigabitEthernet0/0/4]quit</w:t>
      </w:r>
    </w:p>
    <w:p w14:paraId="79397223" w14:textId="77777777" w:rsidR="00BA0562" w:rsidRDefault="00BA0562" w:rsidP="004103AF"/>
    <w:p w14:paraId="2BDCA6AC" w14:textId="77777777" w:rsidR="00BA0562" w:rsidRDefault="00BA0562" w:rsidP="006132A9">
      <w:pPr>
        <w:pStyle w:val="TerminalDisplay"/>
      </w:pPr>
      <w:r>
        <w:t>[S4]vlan batch 100 101</w:t>
      </w:r>
    </w:p>
    <w:p w14:paraId="4AF2D4FF" w14:textId="77777777" w:rsidR="00BA0562" w:rsidRDefault="00BA0562" w:rsidP="006132A9">
      <w:pPr>
        <w:pStyle w:val="TerminalDisplay"/>
      </w:pPr>
      <w:r>
        <w:t>Info: This operation may take a few seconds. Please wait for a moment...done.</w:t>
      </w:r>
    </w:p>
    <w:p w14:paraId="60E22389" w14:textId="77777777" w:rsidR="00BA0562" w:rsidRDefault="00BA0562" w:rsidP="006132A9">
      <w:pPr>
        <w:pStyle w:val="TerminalDisplay"/>
      </w:pPr>
      <w:r>
        <w:t>[S4]interface GigabitEthernet0/0/1</w:t>
      </w:r>
    </w:p>
    <w:p w14:paraId="5E7A23FF" w14:textId="77777777" w:rsidR="00BA0562" w:rsidRDefault="00BA0562" w:rsidP="006132A9">
      <w:pPr>
        <w:pStyle w:val="TerminalDisplay"/>
      </w:pPr>
      <w:r>
        <w:t>[S4-GigabitEthernet0/0/1] port link-type trunk</w:t>
      </w:r>
    </w:p>
    <w:p w14:paraId="0EC3D6B1" w14:textId="77777777" w:rsidR="00BA0562" w:rsidRDefault="00BA0562" w:rsidP="006132A9">
      <w:pPr>
        <w:pStyle w:val="TerminalDisplay"/>
      </w:pPr>
      <w:r>
        <w:t>[S4-GigabitEthernet0/0/1] port trunk allow-pass vlan 100 to 101</w:t>
      </w:r>
    </w:p>
    <w:p w14:paraId="0A0FEABE" w14:textId="77777777" w:rsidR="00BA0562" w:rsidRDefault="00BA0562" w:rsidP="006132A9">
      <w:pPr>
        <w:pStyle w:val="TerminalDisplay"/>
      </w:pPr>
      <w:r>
        <w:t>[S4-GigabitEthernet0/0/1]quit</w:t>
      </w:r>
    </w:p>
    <w:p w14:paraId="1FAD3578" w14:textId="77777777" w:rsidR="00BA0562" w:rsidRDefault="00BA0562" w:rsidP="006132A9">
      <w:pPr>
        <w:pStyle w:val="TerminalDisplay"/>
      </w:pPr>
      <w:r>
        <w:t>[S4]interface GigabitEthernet0/0/4</w:t>
      </w:r>
    </w:p>
    <w:p w14:paraId="52E90A25" w14:textId="77777777" w:rsidR="00BA0562" w:rsidRDefault="00BA0562" w:rsidP="006132A9">
      <w:pPr>
        <w:pStyle w:val="TerminalDisplay"/>
      </w:pPr>
      <w:r>
        <w:t>[S4-GigabitEthernet0/0/4] port link-type trunk</w:t>
      </w:r>
    </w:p>
    <w:p w14:paraId="51370734" w14:textId="77777777" w:rsidR="00BA0562" w:rsidRDefault="00BA0562" w:rsidP="006132A9">
      <w:pPr>
        <w:pStyle w:val="TerminalDisplay"/>
      </w:pPr>
      <w:r>
        <w:t>[S4-GigabitEthernet0/0/4] port trunk pvid vlan 100</w:t>
      </w:r>
    </w:p>
    <w:p w14:paraId="471C46F5" w14:textId="77777777" w:rsidR="00BA0562" w:rsidRDefault="00BA0562" w:rsidP="006132A9">
      <w:pPr>
        <w:pStyle w:val="TerminalDisplay"/>
      </w:pPr>
      <w:r>
        <w:t>[S4-GigabitEthernet0/0/4] port trunk allow-pass vlan 100 to 101</w:t>
      </w:r>
    </w:p>
    <w:p w14:paraId="22DB0284" w14:textId="77777777" w:rsidR="00BA0562" w:rsidRDefault="00BA0562" w:rsidP="006132A9">
      <w:pPr>
        <w:pStyle w:val="TerminalDisplay"/>
      </w:pPr>
      <w:r>
        <w:t>[S4-GigabitEthernet0/0/4]quit</w:t>
      </w:r>
    </w:p>
    <w:p w14:paraId="46FC4FCE" w14:textId="77777777" w:rsidR="00BA0562" w:rsidRDefault="00BA0562" w:rsidP="0063284F">
      <w:r>
        <w:t># Configure interface IP addresses.</w:t>
      </w:r>
    </w:p>
    <w:p w14:paraId="588E611C" w14:textId="77777777" w:rsidR="00BA0562" w:rsidRDefault="00BA0562" w:rsidP="006132A9">
      <w:pPr>
        <w:pStyle w:val="TerminalDisplay"/>
      </w:pPr>
      <w:r>
        <w:t>[S1]interface Vlanif 101</w:t>
      </w:r>
    </w:p>
    <w:p w14:paraId="69304FC1" w14:textId="77777777" w:rsidR="00BA0562" w:rsidRDefault="00BA0562" w:rsidP="006132A9">
      <w:pPr>
        <w:pStyle w:val="TerminalDisplay"/>
      </w:pPr>
      <w:r>
        <w:t>[S1-Vlanif101]ip address 192.168.101.254 24</w:t>
      </w:r>
    </w:p>
    <w:p w14:paraId="7D707E1E" w14:textId="77777777" w:rsidR="00BA0562" w:rsidRPr="004103AF" w:rsidRDefault="00BA0562" w:rsidP="004103AF">
      <w:pPr>
        <w:pStyle w:val="TerminalDisplay"/>
        <w:shd w:val="clear" w:color="auto" w:fill="auto"/>
        <w:rPr>
          <w:i/>
          <w:iCs/>
        </w:rPr>
      </w:pPr>
      <w:r w:rsidRPr="004103AF">
        <w:rPr>
          <w:i/>
          <w:iCs/>
        </w:rPr>
        <w:t>Gateway for STAs</w:t>
      </w:r>
    </w:p>
    <w:p w14:paraId="5FA35163" w14:textId="77777777" w:rsidR="00BA0562" w:rsidRDefault="00BA0562" w:rsidP="006132A9">
      <w:pPr>
        <w:pStyle w:val="TerminalDisplay"/>
      </w:pPr>
      <w:r>
        <w:t>[S1-Vlanif101]quit</w:t>
      </w:r>
    </w:p>
    <w:p w14:paraId="177632FC" w14:textId="77777777" w:rsidR="00BA0562" w:rsidRDefault="00BA0562" w:rsidP="006132A9">
      <w:pPr>
        <w:pStyle w:val="TerminalDisplay"/>
      </w:pPr>
      <w:r>
        <w:t>[S1]interface LoopBack 0</w:t>
      </w:r>
    </w:p>
    <w:p w14:paraId="2C8EB63B" w14:textId="77777777" w:rsidR="00BA0562" w:rsidRDefault="00BA0562" w:rsidP="006132A9">
      <w:pPr>
        <w:pStyle w:val="TerminalDisplay"/>
      </w:pPr>
      <w:r>
        <w:t>[S1-LoopBack0] ip address 10.0.1.1 32</w:t>
      </w:r>
    </w:p>
    <w:p w14:paraId="79F1B040" w14:textId="77777777" w:rsidR="00BA0562" w:rsidRPr="004103AF" w:rsidRDefault="00BA0562" w:rsidP="004103AF">
      <w:pPr>
        <w:pStyle w:val="TerminalDisplay"/>
        <w:shd w:val="clear" w:color="auto" w:fill="auto"/>
        <w:rPr>
          <w:i/>
          <w:iCs/>
        </w:rPr>
      </w:pPr>
      <w:r w:rsidRPr="004103AF">
        <w:rPr>
          <w:i/>
          <w:iCs/>
        </w:rPr>
        <w:t>This operation is for subsequent test only.</w:t>
      </w:r>
    </w:p>
    <w:p w14:paraId="480377A4" w14:textId="77777777" w:rsidR="00BA0562" w:rsidRDefault="00BA0562" w:rsidP="006132A9">
      <w:pPr>
        <w:pStyle w:val="TerminalDisplay"/>
      </w:pPr>
      <w:r>
        <w:t>[S1-LoopBack0]quit</w:t>
      </w:r>
    </w:p>
    <w:p w14:paraId="4811BA1A" w14:textId="77777777" w:rsidR="00BA0562" w:rsidRDefault="00BA0562" w:rsidP="004103AF"/>
    <w:p w14:paraId="6B1D4405" w14:textId="77777777" w:rsidR="00BA0562" w:rsidRDefault="00BA0562" w:rsidP="006132A9">
      <w:pPr>
        <w:pStyle w:val="TerminalDisplay"/>
      </w:pPr>
      <w:r>
        <w:t xml:space="preserve">[AC]interface Vlanif 100 </w:t>
      </w:r>
    </w:p>
    <w:p w14:paraId="5CC76615" w14:textId="77777777" w:rsidR="00BA0562" w:rsidRDefault="00BA0562" w:rsidP="006132A9">
      <w:pPr>
        <w:pStyle w:val="TerminalDisplay"/>
      </w:pPr>
      <w:r>
        <w:t xml:space="preserve">[AC-Vlanif100]ip address 192.168.100.254 24 </w:t>
      </w:r>
    </w:p>
    <w:p w14:paraId="68A40D9E" w14:textId="77777777" w:rsidR="00BA0562" w:rsidRDefault="00BA0562" w:rsidP="0063284F">
      <w:r>
        <w:t># Configure DHCP.</w:t>
      </w:r>
    </w:p>
    <w:p w14:paraId="78AB4601" w14:textId="77777777" w:rsidR="00BA0562" w:rsidRDefault="00BA0562" w:rsidP="006132A9">
      <w:pPr>
        <w:pStyle w:val="TerminalDisplay"/>
      </w:pPr>
      <w:r>
        <w:t xml:space="preserve">[S1]dhcp enable </w:t>
      </w:r>
    </w:p>
    <w:p w14:paraId="5DA98BDF" w14:textId="77777777" w:rsidR="00BA0562" w:rsidRDefault="00BA0562" w:rsidP="006132A9">
      <w:pPr>
        <w:pStyle w:val="TerminalDisplay"/>
      </w:pPr>
      <w:r>
        <w:t>Info: The operation may take a few seconds. Please wait for a moment.done.</w:t>
      </w:r>
    </w:p>
    <w:p w14:paraId="4C67DF6D" w14:textId="77777777" w:rsidR="00BA0562" w:rsidRDefault="00BA0562" w:rsidP="006132A9">
      <w:pPr>
        <w:pStyle w:val="TerminalDisplay"/>
      </w:pPr>
      <w:r>
        <w:t>[S1]ip pool sta</w:t>
      </w:r>
    </w:p>
    <w:p w14:paraId="47F32446" w14:textId="77777777" w:rsidR="00BA0562" w:rsidRDefault="00BA0562" w:rsidP="006132A9">
      <w:pPr>
        <w:pStyle w:val="TerminalDisplay"/>
      </w:pPr>
      <w:r>
        <w:t>Info:It's successful to create an IP address pool.</w:t>
      </w:r>
    </w:p>
    <w:p w14:paraId="55C37CCD" w14:textId="77777777" w:rsidR="00BA0562" w:rsidRPr="0063284F" w:rsidRDefault="00BA0562" w:rsidP="006132A9">
      <w:pPr>
        <w:pStyle w:val="TerminalDisplay"/>
      </w:pPr>
      <w:r w:rsidRPr="0063284F">
        <w:t>IP address pool for STAs</w:t>
      </w:r>
    </w:p>
    <w:p w14:paraId="4797A97A" w14:textId="77777777" w:rsidR="00BA0562" w:rsidRDefault="00BA0562" w:rsidP="006132A9">
      <w:pPr>
        <w:pStyle w:val="TerminalDisplay"/>
      </w:pPr>
      <w:r>
        <w:t xml:space="preserve">[S1-ip-pool-sta]network 192.168.101.0 mask 24 </w:t>
      </w:r>
    </w:p>
    <w:p w14:paraId="204D8178" w14:textId="77777777" w:rsidR="00BA0562" w:rsidRDefault="00BA0562" w:rsidP="006132A9">
      <w:pPr>
        <w:pStyle w:val="TerminalDisplay"/>
      </w:pPr>
      <w:r>
        <w:t>[S1-ip-pool-sta]gateway-list 192.168.101.254</w:t>
      </w:r>
    </w:p>
    <w:p w14:paraId="586C8B65" w14:textId="77777777" w:rsidR="00BA0562" w:rsidRDefault="00BA0562" w:rsidP="006132A9">
      <w:pPr>
        <w:pStyle w:val="TerminalDisplay"/>
      </w:pPr>
      <w:r>
        <w:t>[S1-ip-pool-sta]quit</w:t>
      </w:r>
    </w:p>
    <w:p w14:paraId="572C8160" w14:textId="77777777" w:rsidR="00BA0562" w:rsidRDefault="00BA0562" w:rsidP="006132A9">
      <w:pPr>
        <w:pStyle w:val="TerminalDisplay"/>
      </w:pPr>
      <w:r>
        <w:t>[S1]interface Vlanif 101</w:t>
      </w:r>
    </w:p>
    <w:p w14:paraId="616C17FD" w14:textId="77777777" w:rsidR="00BA0562" w:rsidRDefault="00BA0562" w:rsidP="006132A9">
      <w:pPr>
        <w:pStyle w:val="TerminalDisplay"/>
      </w:pPr>
      <w:r>
        <w:t xml:space="preserve">[S1-Vlanif101]dhcp select global </w:t>
      </w:r>
    </w:p>
    <w:p w14:paraId="0AE13621" w14:textId="77777777" w:rsidR="00BA0562" w:rsidRPr="00A52BE0" w:rsidRDefault="00BA0562" w:rsidP="006132A9">
      <w:pPr>
        <w:pStyle w:val="TerminalDisplay"/>
      </w:pPr>
      <w:r>
        <w:t>[S1-Vlanif101]quit</w:t>
      </w:r>
    </w:p>
    <w:p w14:paraId="7CE65512" w14:textId="77777777" w:rsidR="00BA0562" w:rsidRDefault="00BA0562" w:rsidP="004103AF"/>
    <w:p w14:paraId="2B5A7F83" w14:textId="77777777" w:rsidR="00BA0562" w:rsidRDefault="00BA0562" w:rsidP="006132A9">
      <w:pPr>
        <w:pStyle w:val="TerminalDisplay"/>
      </w:pPr>
      <w:r>
        <w:t xml:space="preserve">[AC]dhcp enable </w:t>
      </w:r>
    </w:p>
    <w:p w14:paraId="49DA94B0" w14:textId="77777777" w:rsidR="00BA0562" w:rsidRDefault="00BA0562" w:rsidP="006132A9">
      <w:pPr>
        <w:pStyle w:val="TerminalDisplay"/>
      </w:pPr>
      <w:r>
        <w:t>Info: The operation may take a few seconds. Please wait for a moment.done.</w:t>
      </w:r>
    </w:p>
    <w:p w14:paraId="61870472" w14:textId="77777777" w:rsidR="00BA0562" w:rsidRDefault="00BA0562" w:rsidP="006132A9">
      <w:pPr>
        <w:pStyle w:val="TerminalDisplay"/>
      </w:pPr>
      <w:r>
        <w:t>[AC]ip pool ap</w:t>
      </w:r>
    </w:p>
    <w:p w14:paraId="13C26175" w14:textId="77777777" w:rsidR="00BA0562" w:rsidRDefault="00BA0562" w:rsidP="006132A9">
      <w:pPr>
        <w:pStyle w:val="TerminalDisplay"/>
      </w:pPr>
      <w:r>
        <w:t>Info: It is successful to create an IP address pool.</w:t>
      </w:r>
    </w:p>
    <w:p w14:paraId="23218964" w14:textId="77777777" w:rsidR="00BA0562" w:rsidRPr="0063284F" w:rsidRDefault="00BA0562" w:rsidP="006132A9">
      <w:pPr>
        <w:pStyle w:val="TerminalDisplay"/>
      </w:pPr>
      <w:r w:rsidRPr="0063284F">
        <w:lastRenderedPageBreak/>
        <w:t>IP address pool for APs</w:t>
      </w:r>
    </w:p>
    <w:p w14:paraId="58A08A88" w14:textId="77777777" w:rsidR="00BA0562" w:rsidRDefault="00BA0562" w:rsidP="006132A9">
      <w:pPr>
        <w:pStyle w:val="TerminalDisplay"/>
      </w:pPr>
      <w:r>
        <w:t xml:space="preserve">[AC-ip-pool-ap]network 192.168.100.254 mask 24 </w:t>
      </w:r>
    </w:p>
    <w:p w14:paraId="21EF6F01" w14:textId="77777777" w:rsidR="00BA0562" w:rsidRDefault="00BA0562" w:rsidP="006132A9">
      <w:pPr>
        <w:pStyle w:val="TerminalDisplay"/>
      </w:pPr>
      <w:r>
        <w:t>[AC-ip-pool-ap]gateway-list 192.168.100.254</w:t>
      </w:r>
    </w:p>
    <w:p w14:paraId="79824CE8" w14:textId="77777777" w:rsidR="00BA0562" w:rsidRDefault="00BA0562" w:rsidP="006132A9">
      <w:pPr>
        <w:pStyle w:val="TerminalDisplay"/>
      </w:pPr>
      <w:r>
        <w:t>[AC-ip-pool-ap]quit</w:t>
      </w:r>
    </w:p>
    <w:p w14:paraId="16CD4E6E" w14:textId="77777777" w:rsidR="00BA0562" w:rsidRDefault="00BA0562" w:rsidP="006132A9">
      <w:pPr>
        <w:pStyle w:val="TerminalDisplay"/>
      </w:pPr>
      <w:r>
        <w:t>[AC]interface Vlanif 100</w:t>
      </w:r>
    </w:p>
    <w:p w14:paraId="5D468609" w14:textId="77777777" w:rsidR="00BA0562" w:rsidRDefault="00BA0562" w:rsidP="006132A9">
      <w:pPr>
        <w:pStyle w:val="TerminalDisplay"/>
      </w:pPr>
      <w:r>
        <w:t xml:space="preserve">[AC-Vlanif100]dhcp select global </w:t>
      </w:r>
    </w:p>
    <w:p w14:paraId="7590EA52" w14:textId="77777777" w:rsidR="00BA0562" w:rsidRDefault="00BA0562" w:rsidP="006132A9">
      <w:pPr>
        <w:pStyle w:val="TerminalDisplay"/>
      </w:pPr>
      <w:r>
        <w:t>[AC-Vlanif100]quit</w:t>
      </w:r>
    </w:p>
    <w:p w14:paraId="537A50F0" w14:textId="77777777" w:rsidR="00BA0562" w:rsidRPr="00457B1D" w:rsidRDefault="00BA0562" w:rsidP="0063284F">
      <w:r>
        <w:t>S1 is the DHCP server for STAs and the AC is the DHCP server for APs.</w:t>
      </w:r>
    </w:p>
    <w:p w14:paraId="167FD87D" w14:textId="77777777" w:rsidR="00BA0562" w:rsidRDefault="00BA0562" w:rsidP="002075CB">
      <w:pPr>
        <w:pStyle w:val="Step"/>
        <w:outlineLvl w:val="9"/>
      </w:pPr>
      <w:r>
        <w:t>Configure the APs to bring them online.</w:t>
      </w:r>
    </w:p>
    <w:p w14:paraId="41A0E9F5" w14:textId="77777777" w:rsidR="00BA0562" w:rsidRDefault="00BA0562" w:rsidP="0063284F">
      <w:r>
        <w:t># Create an AP group and name it ap-group1.</w:t>
      </w:r>
    </w:p>
    <w:p w14:paraId="553C3ED5" w14:textId="77777777" w:rsidR="00BA0562" w:rsidRDefault="00BA0562" w:rsidP="006132A9">
      <w:pPr>
        <w:pStyle w:val="TerminalDisplay"/>
      </w:pPr>
      <w:r>
        <w:t>[AC]wlan</w:t>
      </w:r>
    </w:p>
    <w:p w14:paraId="034361A0" w14:textId="77777777" w:rsidR="00BA0562" w:rsidRDefault="00BA0562" w:rsidP="006132A9">
      <w:pPr>
        <w:pStyle w:val="TerminalDisplay"/>
      </w:pPr>
      <w:r>
        <w:t xml:space="preserve">[AC-wlan-view]ap-group name ap-group1 </w:t>
      </w:r>
    </w:p>
    <w:p w14:paraId="4B04EE59" w14:textId="77777777" w:rsidR="00BA0562" w:rsidRDefault="00BA0562" w:rsidP="006132A9">
      <w:pPr>
        <w:pStyle w:val="TerminalDisplay"/>
      </w:pPr>
      <w:r>
        <w:t>Info: This operation may take a few seconds. Please wait for a moment.done.</w:t>
      </w:r>
    </w:p>
    <w:p w14:paraId="1738A128" w14:textId="77777777" w:rsidR="00BA0562" w:rsidRDefault="00BA0562" w:rsidP="006132A9">
      <w:pPr>
        <w:pStyle w:val="TerminalDisplay"/>
      </w:pPr>
      <w:r>
        <w:t>[AC-wlan-ap-group-ap-group1]quit</w:t>
      </w:r>
    </w:p>
    <w:p w14:paraId="728B3752" w14:textId="77777777" w:rsidR="00BA0562" w:rsidRDefault="00BA0562" w:rsidP="0063284F">
      <w:r>
        <w:t># Create a regulatory domain profile, and set the AC country code in the profile.</w:t>
      </w:r>
    </w:p>
    <w:p w14:paraId="61D6430B" w14:textId="77777777" w:rsidR="00BA0562" w:rsidRDefault="00BA0562" w:rsidP="006132A9">
      <w:pPr>
        <w:pStyle w:val="TerminalDisplay"/>
      </w:pPr>
      <w:r>
        <w:t>[AC]wlan</w:t>
      </w:r>
    </w:p>
    <w:p w14:paraId="73D6D961" w14:textId="77777777" w:rsidR="00BA0562" w:rsidRDefault="00BA0562" w:rsidP="006132A9">
      <w:pPr>
        <w:pStyle w:val="TerminalDisplay"/>
      </w:pPr>
      <w:r>
        <w:t xml:space="preserve">[AC-wlan-view]regulatory-domain-profile name default </w:t>
      </w:r>
    </w:p>
    <w:p w14:paraId="145E5D05" w14:textId="77777777" w:rsidR="00BA0562" w:rsidRDefault="00BA0562" w:rsidP="0063284F">
      <w:r>
        <w:t>A regulatory domain profile provides configurations of country code, calibration channel, and calibration bandwidth for an AP.</w:t>
      </w:r>
    </w:p>
    <w:p w14:paraId="0323492F" w14:textId="77777777" w:rsidR="00BA0562" w:rsidRDefault="00BA0562" w:rsidP="0063284F">
      <w:r>
        <w:t xml:space="preserve">The default regulatory domain profile is named </w:t>
      </w:r>
      <w:r w:rsidRPr="0000387B">
        <w:rPr>
          <w:b/>
          <w:bCs/>
        </w:rPr>
        <w:t>default</w:t>
      </w:r>
      <w:r>
        <w:t>. Therefore, the default profile is displayed.</w:t>
      </w:r>
    </w:p>
    <w:p w14:paraId="7BBB44AC" w14:textId="77777777" w:rsidR="00BA0562" w:rsidRDefault="00BA0562" w:rsidP="006132A9">
      <w:pPr>
        <w:pStyle w:val="TerminalDisplay"/>
      </w:pPr>
      <w:r>
        <w:t>[AC-wlan-regulate-domain-default]country-code cn</w:t>
      </w:r>
    </w:p>
    <w:p w14:paraId="5A4667F5" w14:textId="77777777" w:rsidR="00BA0562" w:rsidRDefault="00BA0562" w:rsidP="006132A9">
      <w:pPr>
        <w:pStyle w:val="TerminalDisplay"/>
      </w:pPr>
      <w:r>
        <w:t>Info: The current country code is same with the input country code.</w:t>
      </w:r>
    </w:p>
    <w:p w14:paraId="5A0EFAF1" w14:textId="77777777" w:rsidR="00BA0562" w:rsidRDefault="00BA0562" w:rsidP="0063284F">
      <w:r>
        <w:t>A country code identifies the country in which the APs are deployed. Different countries require different AP radio attributes, including the transmit power and supported channels. Correct country code configuration ensures that radio attributes of APs comply with local laws and regulations. By default, the country code CN is configured.</w:t>
      </w:r>
    </w:p>
    <w:p w14:paraId="0BBDE0B2" w14:textId="77777777" w:rsidR="00BA0562" w:rsidRDefault="00BA0562" w:rsidP="006132A9">
      <w:pPr>
        <w:pStyle w:val="TerminalDisplay"/>
      </w:pPr>
      <w:r>
        <w:t>[AC-wlan-regulate-domain-default]quit</w:t>
      </w:r>
    </w:p>
    <w:p w14:paraId="0E61CAC8" w14:textId="77777777" w:rsidR="00BA0562" w:rsidRDefault="00BA0562" w:rsidP="0063284F">
      <w:r>
        <w:t># Bind the regulatory domain profile to an AP group.</w:t>
      </w:r>
    </w:p>
    <w:p w14:paraId="58AD2462" w14:textId="77777777" w:rsidR="00BA0562" w:rsidRDefault="00BA0562" w:rsidP="006132A9">
      <w:pPr>
        <w:pStyle w:val="TerminalDisplay"/>
      </w:pPr>
      <w:r>
        <w:t>[AC]wlan</w:t>
      </w:r>
    </w:p>
    <w:p w14:paraId="0559B99E" w14:textId="77777777" w:rsidR="00BA0562" w:rsidRDefault="00BA0562" w:rsidP="006132A9">
      <w:pPr>
        <w:pStyle w:val="TerminalDisplay"/>
      </w:pPr>
      <w:r>
        <w:t>[AC-wlan-view]ap-group name ap-group1</w:t>
      </w:r>
    </w:p>
    <w:p w14:paraId="5E329918" w14:textId="77777777" w:rsidR="00BA0562" w:rsidRDefault="00BA0562" w:rsidP="006132A9">
      <w:pPr>
        <w:pStyle w:val="TerminalDisplay"/>
      </w:pPr>
      <w:r>
        <w:t xml:space="preserve">[AC-wlan-ap-group-ap-group1]regulatory-domain-profile default </w:t>
      </w:r>
    </w:p>
    <w:p w14:paraId="56281E7C" w14:textId="77777777" w:rsidR="00BA0562" w:rsidRDefault="00BA0562" w:rsidP="006132A9">
      <w:pPr>
        <w:pStyle w:val="TerminalDisplay"/>
      </w:pPr>
      <w:r>
        <w:t>Warning: Modifying the country code will clear channel, power and antenna gain configurations of the radio and reset the AP. Continue?[Y/N]:y</w:t>
      </w:r>
    </w:p>
    <w:p w14:paraId="5C26630C" w14:textId="77777777" w:rsidR="00BA0562" w:rsidRDefault="00BA0562" w:rsidP="0063284F">
      <w:r>
        <w:t xml:space="preserve">The </w:t>
      </w:r>
      <w:r w:rsidRPr="0000387B">
        <w:rPr>
          <w:b/>
          <w:bCs/>
        </w:rPr>
        <w:t>regulatory-domain-profile</w:t>
      </w:r>
      <w:r>
        <w:t xml:space="preserve"> command in the AP group view binds a regulatory domain profile to an AP or AP group. By default, regulatory domain profile </w:t>
      </w:r>
      <w:r w:rsidRPr="0000387B">
        <w:rPr>
          <w:b/>
          <w:bCs/>
        </w:rPr>
        <w:t>default</w:t>
      </w:r>
      <w:r>
        <w:t xml:space="preserve"> is bound to an AP group, but no regulatory domain profile is bound to an AP. In the default regulatory domain profile, the countr</w:t>
      </w:r>
      <w:r w:rsidRPr="0063284F">
        <w:t>y</w:t>
      </w:r>
      <w:r>
        <w:t xml:space="preserve"> code is CN. Therefore, the 2.4 GHz calibration channels include channels 1, 6, and 11, and the 5 GHz calibration channels include channels 149, 153, 157, 161, and 165. Therefore, this step and the previous step can be skipped.</w:t>
      </w:r>
    </w:p>
    <w:p w14:paraId="47B2A1B2" w14:textId="77777777" w:rsidR="00BA0562" w:rsidRDefault="00BA0562" w:rsidP="006132A9">
      <w:pPr>
        <w:pStyle w:val="TerminalDisplay"/>
      </w:pPr>
      <w:r>
        <w:lastRenderedPageBreak/>
        <w:t>[AC-wlan-ap-group-ap-group1]quit</w:t>
      </w:r>
    </w:p>
    <w:p w14:paraId="2AF1F771" w14:textId="77777777" w:rsidR="00BA0562" w:rsidRDefault="00BA0562" w:rsidP="0063284F">
      <w:r>
        <w:t># Specify a source interface on the AC for establishing CAPWAP tunnels.</w:t>
      </w:r>
    </w:p>
    <w:p w14:paraId="1FAE725C" w14:textId="77777777" w:rsidR="00BA0562" w:rsidRDefault="00BA0562" w:rsidP="006132A9">
      <w:pPr>
        <w:pStyle w:val="TerminalDisplay"/>
      </w:pPr>
      <w:r>
        <w:t>[AC]capwap source interface Vlanif 100</w:t>
      </w:r>
    </w:p>
    <w:p w14:paraId="0265F1C4" w14:textId="77777777" w:rsidR="00BA0562" w:rsidRDefault="00BA0562" w:rsidP="0063284F">
      <w:r>
        <w:t xml:space="preserve">The </w:t>
      </w:r>
      <w:r w:rsidRPr="0000387B">
        <w:rPr>
          <w:b/>
          <w:bCs/>
        </w:rPr>
        <w:t>capwap source interface</w:t>
      </w:r>
      <w:r>
        <w:t xml:space="preserve"> command configures the interface used by the AC to set up CAPWAP tunnels with APs.</w:t>
      </w:r>
    </w:p>
    <w:p w14:paraId="1BF8A47A" w14:textId="77777777" w:rsidR="00BA0562" w:rsidRDefault="00BA0562" w:rsidP="0063284F">
      <w:r>
        <w:t xml:space="preserve"># Import APs to the AC and add the APs to AP group </w:t>
      </w:r>
      <w:r w:rsidRPr="0000387B">
        <w:rPr>
          <w:b/>
          <w:bCs/>
        </w:rPr>
        <w:t>ap-group1</w:t>
      </w:r>
      <w:r>
        <w:t>.</w:t>
      </w:r>
    </w:p>
    <w:p w14:paraId="2CCA9F9C" w14:textId="77777777" w:rsidR="00BA0562" w:rsidRPr="00C80C62" w:rsidRDefault="00BA0562" w:rsidP="0063284F">
      <w:r>
        <w:t>APs can be added to an AC in the following ways:</w:t>
      </w:r>
    </w:p>
    <w:p w14:paraId="7459F27E" w14:textId="77777777" w:rsidR="00BA0562" w:rsidRPr="00C80C62" w:rsidRDefault="00BA0562" w:rsidP="0063284F">
      <w:pPr>
        <w:pStyle w:val="ItemList"/>
      </w:pPr>
      <w:r>
        <w:t>Manual configuration: Specify the MAC addresses and serial numbers (SNs) of APs on the AC in advance. When APs are connected the AC, the AC finds that their MAC addresses and SNs match the preconfigured ones and establish connections with them.</w:t>
      </w:r>
    </w:p>
    <w:p w14:paraId="39B8CF46" w14:textId="77777777" w:rsidR="00BA0562" w:rsidRPr="00C80C62" w:rsidRDefault="00BA0562" w:rsidP="0063284F">
      <w:pPr>
        <w:pStyle w:val="ItemList"/>
      </w:pPr>
      <w:r>
        <w:t>Automatic discovery: When the AP authentication mode is set to no authentication, or the AP authentication mode is set to MAC or SN authentication and the MAC addresses or SNs are whitelisted, the AC automatically discovers connected APs and establish connections with them.</w:t>
      </w:r>
    </w:p>
    <w:p w14:paraId="01F481E1" w14:textId="77777777" w:rsidR="00BA0562" w:rsidRDefault="00BA0562" w:rsidP="0063284F">
      <w:pPr>
        <w:pStyle w:val="ItemList"/>
      </w:pPr>
      <w:r>
        <w:t>Manual confirmation: If the AP authentication mode is set to MAC or SN authentication and MAC address or SN of a connected AP is not included in the whitelist on the AC, the AC adds the AP to the list of unauthorized APs. You can manually confirm the identify of such an AP to bring it online.</w:t>
      </w:r>
    </w:p>
    <w:p w14:paraId="1C27593A" w14:textId="77777777" w:rsidR="00BA0562" w:rsidRDefault="00BA0562" w:rsidP="006132A9">
      <w:pPr>
        <w:pStyle w:val="TerminalDisplay"/>
      </w:pPr>
      <w:r>
        <w:t xml:space="preserve">[AC]wlan </w:t>
      </w:r>
    </w:p>
    <w:p w14:paraId="2C96BA4D" w14:textId="77777777" w:rsidR="00BA0562" w:rsidRDefault="00BA0562" w:rsidP="006132A9">
      <w:pPr>
        <w:pStyle w:val="TerminalDisplay"/>
      </w:pPr>
      <w:r>
        <w:t xml:space="preserve">[AC-wlan-view]ap auth-mode mac-auth </w:t>
      </w:r>
    </w:p>
    <w:p w14:paraId="2D75D73E" w14:textId="77777777" w:rsidR="00BA0562" w:rsidRDefault="00BA0562" w:rsidP="0063284F">
      <w:r>
        <w:t xml:space="preserve">The </w:t>
      </w:r>
      <w:r w:rsidRPr="0000387B">
        <w:rPr>
          <w:b/>
          <w:bCs/>
        </w:rPr>
        <w:t>ap auth-mode</w:t>
      </w:r>
      <w:r>
        <w:t xml:space="preserve"> command configures the AP authentication mode. Only authenticated APs can go online. The authentication modes include MAC address authentication, SN authentication, and no authentication. The default AP authentication mode is MAC address authentication.</w:t>
      </w:r>
    </w:p>
    <w:p w14:paraId="1CCF3300" w14:textId="77777777" w:rsidR="00BA0562" w:rsidRPr="00C80C62" w:rsidRDefault="00BA0562" w:rsidP="0063284F">
      <w:r>
        <w:t>Note: For MAC address and SN information of an AP, check the MAC address label and SN label in the package.</w:t>
      </w:r>
    </w:p>
    <w:p w14:paraId="53E459CB" w14:textId="77777777" w:rsidR="00BA0562" w:rsidRDefault="00BA0562" w:rsidP="006132A9">
      <w:pPr>
        <w:pStyle w:val="TerminalDisplay"/>
      </w:pPr>
      <w:r>
        <w:t xml:space="preserve">[AC-wlan-view]ap-id 0 ap-mac 60F1-8A9C-2B40 </w:t>
      </w:r>
    </w:p>
    <w:p w14:paraId="7A55B5EE" w14:textId="77777777" w:rsidR="00BA0562" w:rsidRDefault="00BA0562" w:rsidP="0063284F">
      <w:r>
        <w:t xml:space="preserve">The </w:t>
      </w:r>
      <w:r w:rsidRPr="0000387B">
        <w:rPr>
          <w:b/>
          <w:bCs/>
        </w:rPr>
        <w:t>ap-id</w:t>
      </w:r>
      <w:r>
        <w:t xml:space="preserve"> command adds an AP or displays the AP view.</w:t>
      </w:r>
    </w:p>
    <w:p w14:paraId="45316EF6" w14:textId="77777777" w:rsidR="00BA0562" w:rsidRDefault="00BA0562" w:rsidP="0063284F">
      <w:r>
        <w:t xml:space="preserve">The </w:t>
      </w:r>
      <w:r w:rsidRPr="0000387B">
        <w:rPr>
          <w:b/>
          <w:bCs/>
        </w:rPr>
        <w:t>ap-mac</w:t>
      </w:r>
      <w:r>
        <w:t xml:space="preserve"> argument specifies MAC address authentication, and the </w:t>
      </w:r>
      <w:r w:rsidRPr="0000387B">
        <w:rPr>
          <w:b/>
          <w:bCs/>
        </w:rPr>
        <w:t>ap-sn</w:t>
      </w:r>
      <w:r>
        <w:t xml:space="preserve"> argument specifies SN authentication.</w:t>
      </w:r>
    </w:p>
    <w:p w14:paraId="147AA4D1" w14:textId="77777777" w:rsidR="00BA0562" w:rsidRDefault="00BA0562" w:rsidP="0063284F">
      <w:r>
        <w:t>In the AP view, you can enter ap-id to enter the corresponding AP view.</w:t>
      </w:r>
    </w:p>
    <w:p w14:paraId="4011AA69" w14:textId="77777777" w:rsidR="00BA0562" w:rsidRDefault="00BA0562" w:rsidP="006132A9">
      <w:pPr>
        <w:pStyle w:val="TerminalDisplay"/>
      </w:pPr>
      <w:r>
        <w:t xml:space="preserve">[AC-wlan-ap-0]ap-name ap1 </w:t>
      </w:r>
    </w:p>
    <w:p w14:paraId="00C358BD" w14:textId="77777777" w:rsidR="00BA0562" w:rsidRDefault="00BA0562" w:rsidP="0063284F">
      <w:r>
        <w:t xml:space="preserve">The </w:t>
      </w:r>
      <w:r w:rsidRPr="0000387B">
        <w:rPr>
          <w:b/>
          <w:bCs/>
        </w:rPr>
        <w:t>ap-name</w:t>
      </w:r>
      <w:r>
        <w:t xml:space="preserve"> command configures the name of an AP. AP names must be unique. If the AP name is not configured, the default name is the MAC address of the AP.</w:t>
      </w:r>
    </w:p>
    <w:p w14:paraId="612FEEEC" w14:textId="77777777" w:rsidR="00BA0562" w:rsidRDefault="00BA0562" w:rsidP="006132A9">
      <w:pPr>
        <w:pStyle w:val="TerminalDisplay"/>
      </w:pPr>
      <w:r>
        <w:t xml:space="preserve">[AC-wlan-ap-0]ap-group ap-group1 </w:t>
      </w:r>
    </w:p>
    <w:p w14:paraId="06EDD0A5" w14:textId="77777777" w:rsidR="00BA0562" w:rsidRDefault="00BA0562" w:rsidP="0063284F">
      <w:r>
        <w:t xml:space="preserve">The </w:t>
      </w:r>
      <w:r w:rsidRPr="0000387B">
        <w:rPr>
          <w:b/>
          <w:bCs/>
        </w:rPr>
        <w:t>ap-group</w:t>
      </w:r>
      <w:r>
        <w:t xml:space="preserve"> command configures the group for an AP. The AC delivers the configuration to the APs. For example, if AP1 is added to ap-group1, the </w:t>
      </w:r>
      <w:r>
        <w:lastRenderedPageBreak/>
        <w:t xml:space="preserve">regulatory domain profile, radio profile, and VAP profile associated with ap-group1 are delivered to AP1. By default, an AP is not added to any group. When an AP is added to a group or the group of an AP changes, the group configuration will be delivered automatically by the AC, and the AP will automatically restart to join the group. </w:t>
      </w:r>
    </w:p>
    <w:p w14:paraId="6C6A0103" w14:textId="77777777" w:rsidR="00BA0562" w:rsidRDefault="00BA0562" w:rsidP="003C69C9">
      <w:pPr>
        <w:pStyle w:val="TerminalDisplay"/>
      </w:pPr>
      <w:r>
        <w:t>Warning: This operation may cause AP reset. If the country code changes, it will clear channel, power and antenna gain configurations of the radio, Wheth</w:t>
      </w:r>
      <w:r w:rsidR="003C69C9">
        <w:t xml:space="preserve">er to continue? [Y/N]:y       </w:t>
      </w:r>
      <w:r w:rsidR="003C69C9">
        <w:tab/>
      </w:r>
      <w:r w:rsidRPr="006132A9">
        <w:rPr>
          <w:i/>
          <w:iCs/>
        </w:rPr>
        <w:t>//Enter y to confirm.</w:t>
      </w:r>
      <w:r>
        <w:t xml:space="preserve">          </w:t>
      </w:r>
    </w:p>
    <w:p w14:paraId="39B5BD56" w14:textId="77777777" w:rsidR="00BA0562" w:rsidRDefault="00BA0562" w:rsidP="006132A9">
      <w:pPr>
        <w:pStyle w:val="TerminalDisplay"/>
      </w:pPr>
      <w:r>
        <w:t>Info: This operation may take a few seconds. Please wait for a moment.. done.</w:t>
      </w:r>
    </w:p>
    <w:p w14:paraId="0C2D5FCA" w14:textId="77777777" w:rsidR="00BA0562" w:rsidRDefault="00BA0562" w:rsidP="006132A9">
      <w:pPr>
        <w:pStyle w:val="TerminalDisplay"/>
      </w:pPr>
      <w:r>
        <w:t>[AC-wlan-ap-0]quit</w:t>
      </w:r>
    </w:p>
    <w:p w14:paraId="43C0902A" w14:textId="77777777" w:rsidR="00BA0562" w:rsidRDefault="00BA0562" w:rsidP="006132A9">
      <w:pPr>
        <w:pStyle w:val="TerminalDisplay"/>
      </w:pPr>
      <w:r>
        <w:t>[AC-wlan-view]ap-id 1 ap-mac B4FB-F9B7-DE40</w:t>
      </w:r>
    </w:p>
    <w:p w14:paraId="4D67758C" w14:textId="77777777" w:rsidR="00BA0562" w:rsidRDefault="00BA0562" w:rsidP="006132A9">
      <w:pPr>
        <w:pStyle w:val="TerminalDisplay"/>
      </w:pPr>
      <w:r>
        <w:t xml:space="preserve">[AC-wlan-ap-1]ap-name ap2 </w:t>
      </w:r>
    </w:p>
    <w:p w14:paraId="151550FB" w14:textId="77777777" w:rsidR="00BA0562" w:rsidRDefault="00BA0562" w:rsidP="006132A9">
      <w:pPr>
        <w:pStyle w:val="TerminalDisplay"/>
      </w:pPr>
      <w:r>
        <w:t xml:space="preserve">[AC-wlan-ap-1]ap-group ap-group1 </w:t>
      </w:r>
    </w:p>
    <w:p w14:paraId="6DD06DD8" w14:textId="77777777" w:rsidR="00BA0562" w:rsidRDefault="00BA0562" w:rsidP="006132A9">
      <w:pPr>
        <w:pStyle w:val="TerminalDisplay"/>
      </w:pPr>
      <w:r>
        <w:t xml:space="preserve">Warning: This operation may cause AP reset. If the country code changes, it will clear channel, power and antenna gain configurations of the radio, Whether to </w:t>
      </w:r>
      <w:r w:rsidR="003C69C9">
        <w:t xml:space="preserve">continue? [Y/N]:y   </w:t>
      </w:r>
      <w:r w:rsidR="003C69C9">
        <w:tab/>
      </w:r>
      <w:r w:rsidR="003C69C9">
        <w:tab/>
      </w:r>
      <w:r w:rsidRPr="006132A9">
        <w:rPr>
          <w:i/>
          <w:iCs/>
        </w:rPr>
        <w:t>//Enter y to confirm.</w:t>
      </w:r>
      <w:r>
        <w:t xml:space="preserve">  </w:t>
      </w:r>
    </w:p>
    <w:p w14:paraId="7012EE4D" w14:textId="77777777" w:rsidR="00BA0562" w:rsidRDefault="00BA0562" w:rsidP="006132A9">
      <w:pPr>
        <w:pStyle w:val="TerminalDisplay"/>
      </w:pPr>
      <w:r>
        <w:t>Info: This operation may take a few seconds. Please wait for a moment.. done.</w:t>
      </w:r>
    </w:p>
    <w:p w14:paraId="214D0379" w14:textId="77777777" w:rsidR="00BA0562" w:rsidRDefault="00BA0562" w:rsidP="006132A9">
      <w:pPr>
        <w:pStyle w:val="TerminalDisplay"/>
      </w:pPr>
      <w:r>
        <w:t>[AC-wlan-ap-1]quit</w:t>
      </w:r>
    </w:p>
    <w:p w14:paraId="228B0A68" w14:textId="77777777" w:rsidR="00BA0562" w:rsidRDefault="00BA0562" w:rsidP="0063284F"/>
    <w:p w14:paraId="4B1AFC44" w14:textId="77777777" w:rsidR="00BA0562" w:rsidRDefault="00BA0562" w:rsidP="0063284F">
      <w:r>
        <w:t># Display the information about the current AP.</w:t>
      </w:r>
    </w:p>
    <w:p w14:paraId="654C974A" w14:textId="77777777" w:rsidR="00BA0562" w:rsidRDefault="00BA0562" w:rsidP="006132A9">
      <w:pPr>
        <w:pStyle w:val="TerminalDisplay"/>
      </w:pPr>
      <w:r>
        <w:t>[AC]wlan</w:t>
      </w:r>
    </w:p>
    <w:p w14:paraId="4654E2E0" w14:textId="77777777" w:rsidR="00BA0562" w:rsidRDefault="00BA0562" w:rsidP="006132A9">
      <w:pPr>
        <w:pStyle w:val="TerminalDisplay"/>
      </w:pPr>
      <w:r>
        <w:t xml:space="preserve">[AC-wlan-view]display ap all </w:t>
      </w:r>
    </w:p>
    <w:p w14:paraId="419081EB" w14:textId="77777777" w:rsidR="00BA0562" w:rsidRDefault="00BA0562" w:rsidP="006132A9">
      <w:pPr>
        <w:pStyle w:val="TerminalDisplay"/>
      </w:pPr>
      <w:r>
        <w:t>Info: This operation may take a few seconds. Please wait for a moment.done.</w:t>
      </w:r>
    </w:p>
    <w:p w14:paraId="5FD4E657" w14:textId="77777777" w:rsidR="00BA0562" w:rsidRDefault="00BA0562" w:rsidP="006132A9">
      <w:pPr>
        <w:pStyle w:val="TerminalDisplay"/>
      </w:pPr>
      <w:r>
        <w:t>Total AP information:</w:t>
      </w:r>
    </w:p>
    <w:p w14:paraId="05958CDF" w14:textId="77777777" w:rsidR="00BA0562" w:rsidRDefault="00BA0562" w:rsidP="006132A9">
      <w:pPr>
        <w:pStyle w:val="TerminalDisplay"/>
      </w:pPr>
      <w:r>
        <w:t>nor  : normal          [2]</w:t>
      </w:r>
    </w:p>
    <w:p w14:paraId="554A04C0" w14:textId="77777777" w:rsidR="00BA0562" w:rsidRDefault="00BA0562" w:rsidP="006132A9">
      <w:pPr>
        <w:pStyle w:val="TerminalDisplay"/>
      </w:pPr>
      <w:r>
        <w:t>---------------------------------------------------------------------------------------------------------</w:t>
      </w:r>
      <w:r w:rsidR="003C69C9">
        <w:t>-----------------------</w:t>
      </w:r>
    </w:p>
    <w:p w14:paraId="13A52D5E" w14:textId="37D1CEC8" w:rsidR="00BA0562" w:rsidRDefault="00BA0562" w:rsidP="006132A9">
      <w:pPr>
        <w:pStyle w:val="TerminalDisplay"/>
      </w:pPr>
      <w:r>
        <w:t xml:space="preserve">ID    MAC        </w:t>
      </w:r>
      <w:r w:rsidR="002D3CFD">
        <w:t xml:space="preserve">  </w:t>
      </w:r>
      <w:r>
        <w:t xml:space="preserve">     </w:t>
      </w:r>
      <w:r w:rsidR="0049007A">
        <w:tab/>
      </w:r>
      <w:r>
        <w:t xml:space="preserve">Name Group     IP       </w:t>
      </w:r>
      <w:r w:rsidR="002D3CFD">
        <w:t xml:space="preserve">  </w:t>
      </w:r>
      <w:r>
        <w:t xml:space="preserve">  </w:t>
      </w:r>
      <w:r w:rsidR="0049007A">
        <w:tab/>
      </w:r>
      <w:r w:rsidR="0049007A">
        <w:tab/>
      </w:r>
      <w:r>
        <w:t>Type          State   STA  Uptime</w:t>
      </w:r>
    </w:p>
    <w:p w14:paraId="42CA2D0A" w14:textId="77777777" w:rsidR="00BA0562" w:rsidRDefault="00BA0562" w:rsidP="006132A9">
      <w:pPr>
        <w:pStyle w:val="TerminalDisplay"/>
      </w:pPr>
      <w:r>
        <w:t>-----------------------------------------------------------------------------------------------------------</w:t>
      </w:r>
      <w:r w:rsidR="003C69C9">
        <w:t>---------------------</w:t>
      </w:r>
    </w:p>
    <w:p w14:paraId="612EB3D2" w14:textId="06F6A188" w:rsidR="00BA0562" w:rsidRDefault="002D3CFD" w:rsidP="006132A9">
      <w:pPr>
        <w:pStyle w:val="TerminalDisplay"/>
      </w:pPr>
      <w:r>
        <w:t xml:space="preserve">0     00e0-fc25-0ed0 ap1  </w:t>
      </w:r>
      <w:r w:rsidR="00BA0562">
        <w:t xml:space="preserve">ap-group1     </w:t>
      </w:r>
      <w:r w:rsidR="0049007A">
        <w:tab/>
      </w:r>
      <w:r w:rsidR="00BA0562">
        <w:t xml:space="preserve">192.168.100.206  </w:t>
      </w:r>
      <w:r w:rsidR="0049007A">
        <w:tab/>
      </w:r>
      <w:r w:rsidR="00BA0562">
        <w:t xml:space="preserve">AirEngine5760  </w:t>
      </w:r>
      <w:r w:rsidR="00BA0562" w:rsidRPr="006132A9">
        <w:rPr>
          <w:b/>
          <w:bCs/>
        </w:rPr>
        <w:t>nor</w:t>
      </w:r>
      <w:r w:rsidR="00BA0562">
        <w:t xml:space="preserve">    0    30M:4S</w:t>
      </w:r>
    </w:p>
    <w:p w14:paraId="57B55B4D" w14:textId="3E9F8DD6" w:rsidR="00BA0562" w:rsidRDefault="0049007A" w:rsidP="006132A9">
      <w:pPr>
        <w:pStyle w:val="TerminalDisplay"/>
      </w:pPr>
      <w:r>
        <w:t xml:space="preserve">1     00e0-fc0f-07a0 ap2 </w:t>
      </w:r>
      <w:r>
        <w:tab/>
      </w:r>
      <w:r w:rsidR="00BA0562">
        <w:t xml:space="preserve">ap-group1    </w:t>
      </w:r>
      <w:r>
        <w:tab/>
      </w:r>
      <w:r w:rsidR="00BA0562">
        <w:t>192.168.100.170</w:t>
      </w:r>
      <w:r w:rsidR="002D3CFD">
        <w:t xml:space="preserve">  </w:t>
      </w:r>
      <w:r w:rsidR="00BA0562">
        <w:t xml:space="preserve"> </w:t>
      </w:r>
      <w:r>
        <w:tab/>
      </w:r>
      <w:r w:rsidR="00BA0562">
        <w:t xml:space="preserve">AirEngine5760  </w:t>
      </w:r>
      <w:r w:rsidR="00BA0562" w:rsidRPr="006132A9">
        <w:rPr>
          <w:b/>
          <w:bCs/>
        </w:rPr>
        <w:t>nor</w:t>
      </w:r>
      <w:r w:rsidR="00BA0562">
        <w:t xml:space="preserve">    0    31M:31S</w:t>
      </w:r>
    </w:p>
    <w:p w14:paraId="637C74E8" w14:textId="77777777" w:rsidR="00BA0562" w:rsidRDefault="00BA0562" w:rsidP="006132A9">
      <w:pPr>
        <w:pStyle w:val="TerminalDisplay"/>
      </w:pPr>
      <w:r>
        <w:t>---------------------------------------------------------------------------------------------------------</w:t>
      </w:r>
      <w:r w:rsidR="003C69C9">
        <w:t>-----------------------</w:t>
      </w:r>
    </w:p>
    <w:p w14:paraId="389DE39D" w14:textId="77777777" w:rsidR="00BA0562" w:rsidRDefault="00BA0562" w:rsidP="006132A9">
      <w:pPr>
        <w:pStyle w:val="TerminalDisplay"/>
      </w:pPr>
      <w:r>
        <w:t>Total: 2</w:t>
      </w:r>
    </w:p>
    <w:p w14:paraId="1C31D721" w14:textId="77777777" w:rsidR="00BA0562" w:rsidRDefault="00BA0562" w:rsidP="0063284F">
      <w:r>
        <w:t xml:space="preserve">The </w:t>
      </w:r>
      <w:r w:rsidRPr="0000387B">
        <w:rPr>
          <w:b/>
          <w:bCs/>
        </w:rPr>
        <w:t>display ap</w:t>
      </w:r>
      <w:r>
        <w:t xml:space="preserve"> command displays AP information, including the IP address, model (AirEngine5760), status (normal), and online duration of the AP.</w:t>
      </w:r>
    </w:p>
    <w:p w14:paraId="3F16BF57" w14:textId="77777777" w:rsidR="00BA0562" w:rsidRDefault="00BA0562" w:rsidP="0063284F">
      <w:r>
        <w:t xml:space="preserve">In addition, you can add </w:t>
      </w:r>
      <w:r w:rsidRPr="0000387B">
        <w:rPr>
          <w:b/>
          <w:bCs/>
        </w:rPr>
        <w:t>by-state</w:t>
      </w:r>
      <w:r>
        <w:t xml:space="preserve"> </w:t>
      </w:r>
      <w:r w:rsidRPr="0000387B">
        <w:rPr>
          <w:i/>
          <w:iCs/>
        </w:rPr>
        <w:t>state</w:t>
      </w:r>
      <w:r>
        <w:t xml:space="preserve"> or </w:t>
      </w:r>
      <w:r w:rsidRPr="0000387B">
        <w:rPr>
          <w:b/>
          <w:bCs/>
        </w:rPr>
        <w:t>by-ssid</w:t>
      </w:r>
      <w:r>
        <w:t xml:space="preserve"> </w:t>
      </w:r>
      <w:r w:rsidRPr="0000387B">
        <w:rPr>
          <w:i/>
          <w:iCs/>
        </w:rPr>
        <w:t>ssid</w:t>
      </w:r>
      <w:r>
        <w:t xml:space="preserve"> to filter APs in a specified state or using a specified SSID.</w:t>
      </w:r>
    </w:p>
    <w:p w14:paraId="66B748D7" w14:textId="77777777" w:rsidR="00BA0562" w:rsidRDefault="00BA0562" w:rsidP="0063284F">
      <w:r>
        <w:t>The command output shows that the two APs are working properly. (For more status description, see the appendix of this lab.)</w:t>
      </w:r>
    </w:p>
    <w:p w14:paraId="207250F3" w14:textId="77777777" w:rsidR="00BA0562" w:rsidRDefault="00BA0562" w:rsidP="002075CB">
      <w:pPr>
        <w:pStyle w:val="Step"/>
        <w:outlineLvl w:val="9"/>
      </w:pPr>
      <w:r>
        <w:t>Configure WLAN service parameters.</w:t>
      </w:r>
    </w:p>
    <w:p w14:paraId="5C9842E2" w14:textId="77777777" w:rsidR="00BA0562" w:rsidRDefault="00BA0562" w:rsidP="0063284F">
      <w:r>
        <w:t xml:space="preserve"># Create security profile </w:t>
      </w:r>
      <w:r w:rsidRPr="0000387B">
        <w:rPr>
          <w:b/>
          <w:bCs/>
        </w:rPr>
        <w:t>HCIA-WLAN</w:t>
      </w:r>
      <w:r>
        <w:t xml:space="preserve"> and configure a security policy.</w:t>
      </w:r>
    </w:p>
    <w:p w14:paraId="584AB250" w14:textId="77777777" w:rsidR="00BA0562" w:rsidRDefault="00BA0562" w:rsidP="006132A9">
      <w:pPr>
        <w:pStyle w:val="TerminalDisplay"/>
      </w:pPr>
      <w:r>
        <w:t>[AC-wlan-view]security-profile name HCIA-WLAN</w:t>
      </w:r>
    </w:p>
    <w:p w14:paraId="44A79B93" w14:textId="77777777" w:rsidR="00BA0562" w:rsidRDefault="00BA0562" w:rsidP="006132A9">
      <w:pPr>
        <w:pStyle w:val="TerminalDisplay"/>
      </w:pPr>
      <w:r>
        <w:t xml:space="preserve">[AC-wlan-sec-prof-HCIA-WLAN]security wpa-wpa2 psk pass-phrase HCIA-Datacom aes </w:t>
      </w:r>
    </w:p>
    <w:p w14:paraId="6D08418C" w14:textId="77777777" w:rsidR="00BA0562" w:rsidRDefault="00BA0562" w:rsidP="0063284F">
      <w:r>
        <w:t xml:space="preserve">The </w:t>
      </w:r>
      <w:r w:rsidRPr="0000387B">
        <w:rPr>
          <w:b/>
          <w:bCs/>
        </w:rPr>
        <w:t>security psk</w:t>
      </w:r>
      <w:r>
        <w:t xml:space="preserve"> command configures WPA/WPA2 pre-shared key (PSK) authentication and encryption.</w:t>
      </w:r>
    </w:p>
    <w:p w14:paraId="70C78E51" w14:textId="77777777" w:rsidR="00BA0562" w:rsidRPr="0069315F" w:rsidRDefault="00BA0562" w:rsidP="0063284F">
      <w:r>
        <w:lastRenderedPageBreak/>
        <w:t xml:space="preserve">Currently, both WPA and WPA2 are used. User terminals can be authenticated using either WPA or WPA2. The PSK is set to </w:t>
      </w:r>
      <w:r w:rsidRPr="0000387B">
        <w:rPr>
          <w:b/>
          <w:bCs/>
        </w:rPr>
        <w:t>HCIA-Datacom</w:t>
      </w:r>
      <w:r>
        <w:t>. User data is encrypted using the AES encryption algorithm.</w:t>
      </w:r>
    </w:p>
    <w:p w14:paraId="32ABC05F" w14:textId="77777777" w:rsidR="00BA0562" w:rsidRDefault="00BA0562" w:rsidP="006132A9">
      <w:pPr>
        <w:pStyle w:val="TerminalDisplay"/>
      </w:pPr>
      <w:r>
        <w:t>[AC-wlan-sec-prof-HCIA-WLAN]quit</w:t>
      </w:r>
    </w:p>
    <w:p w14:paraId="01FFDB9A" w14:textId="77777777" w:rsidR="00BA0562" w:rsidRDefault="00BA0562" w:rsidP="0063284F">
      <w:r>
        <w:t xml:space="preserve"># Create SSID profile </w:t>
      </w:r>
      <w:r w:rsidRPr="0000387B">
        <w:rPr>
          <w:b/>
          <w:bCs/>
        </w:rPr>
        <w:t>HCIA-WLAN</w:t>
      </w:r>
      <w:r>
        <w:t xml:space="preserve"> and set the SSID name to </w:t>
      </w:r>
      <w:r w:rsidRPr="0000387B">
        <w:rPr>
          <w:b/>
          <w:bCs/>
        </w:rPr>
        <w:t>HCIA-WLAN</w:t>
      </w:r>
      <w:r>
        <w:t>.</w:t>
      </w:r>
    </w:p>
    <w:p w14:paraId="4F984350" w14:textId="77777777" w:rsidR="00BA0562" w:rsidRDefault="00BA0562" w:rsidP="006132A9">
      <w:pPr>
        <w:pStyle w:val="TerminalDisplay"/>
      </w:pPr>
      <w:r>
        <w:t>[AC]wlan</w:t>
      </w:r>
    </w:p>
    <w:p w14:paraId="1F5B3FE4" w14:textId="77777777" w:rsidR="00BA0562" w:rsidRDefault="00BA0562" w:rsidP="006132A9">
      <w:pPr>
        <w:pStyle w:val="TerminalDisplay"/>
      </w:pPr>
      <w:r>
        <w:t>[AC-wlan-view]ssid-profile name HCIA-WLAN</w:t>
      </w:r>
    </w:p>
    <w:p w14:paraId="0AAEC08F" w14:textId="77777777" w:rsidR="00BA0562" w:rsidRPr="0063284F" w:rsidRDefault="00BA0562" w:rsidP="006132A9">
      <w:pPr>
        <w:pStyle w:val="TerminalDisplay"/>
      </w:pPr>
      <w:r w:rsidRPr="0063284F">
        <w:t xml:space="preserve">SSID profile </w:t>
      </w:r>
      <w:r w:rsidRPr="006132A9">
        <w:rPr>
          <w:b/>
          <w:bCs/>
        </w:rPr>
        <w:t>HCIA-WLAN</w:t>
      </w:r>
      <w:r w:rsidRPr="0063284F">
        <w:t xml:space="preserve"> is created.</w:t>
      </w:r>
    </w:p>
    <w:p w14:paraId="6D1DE04C" w14:textId="77777777" w:rsidR="00BA0562" w:rsidRDefault="00BA0562" w:rsidP="006132A9">
      <w:pPr>
        <w:pStyle w:val="TerminalDisplay"/>
      </w:pPr>
      <w:r>
        <w:t xml:space="preserve">[AC-wlan-ssid-prof-HCIA-WLAN]ssid HCIA-WLAN </w:t>
      </w:r>
    </w:p>
    <w:p w14:paraId="2E32C636" w14:textId="77777777" w:rsidR="00BA0562" w:rsidRPr="0063284F" w:rsidRDefault="00BA0562" w:rsidP="006132A9">
      <w:pPr>
        <w:pStyle w:val="TerminalDisplay"/>
      </w:pPr>
      <w:r w:rsidRPr="0063284F">
        <w:t xml:space="preserve">The SSID name is set to </w:t>
      </w:r>
      <w:r w:rsidRPr="006132A9">
        <w:rPr>
          <w:b/>
          <w:bCs/>
        </w:rPr>
        <w:t>HCIA-WLAN</w:t>
      </w:r>
      <w:r w:rsidRPr="0063284F">
        <w:t>.</w:t>
      </w:r>
    </w:p>
    <w:p w14:paraId="6CEAD02B" w14:textId="77777777" w:rsidR="00BA0562" w:rsidRDefault="00BA0562" w:rsidP="006132A9">
      <w:pPr>
        <w:pStyle w:val="TerminalDisplay"/>
      </w:pPr>
      <w:r>
        <w:t>Info: This operation may take a few seconds, please wait.done.</w:t>
      </w:r>
    </w:p>
    <w:p w14:paraId="0740F790" w14:textId="77777777" w:rsidR="00BA0562" w:rsidRDefault="00BA0562" w:rsidP="006132A9">
      <w:pPr>
        <w:pStyle w:val="TerminalDisplay"/>
      </w:pPr>
      <w:r>
        <w:t>[AC-wlan-ssid-prof-HCIA-WLAN]quit</w:t>
      </w:r>
    </w:p>
    <w:p w14:paraId="6265FF31" w14:textId="77777777" w:rsidR="00BA0562" w:rsidRDefault="00BA0562" w:rsidP="0063284F">
      <w:r>
        <w:t xml:space="preserve"># Create VAP profile </w:t>
      </w:r>
      <w:r w:rsidRPr="0000387B">
        <w:rPr>
          <w:b/>
          <w:bCs/>
        </w:rPr>
        <w:t>HCIA-WLAN</w:t>
      </w:r>
      <w:r>
        <w:t xml:space="preserve">, configure the data forwarding mode and service VLAN, and apply the security profile and SSID profile to the VAP profile. </w:t>
      </w:r>
    </w:p>
    <w:p w14:paraId="7DFBD742" w14:textId="77777777" w:rsidR="00BA0562" w:rsidRDefault="00BA0562" w:rsidP="006132A9">
      <w:pPr>
        <w:pStyle w:val="TerminalDisplay"/>
      </w:pPr>
      <w:r>
        <w:t>[AC]wlan</w:t>
      </w:r>
    </w:p>
    <w:p w14:paraId="417E04B9" w14:textId="77777777" w:rsidR="00BA0562" w:rsidRDefault="00BA0562" w:rsidP="006132A9">
      <w:pPr>
        <w:pStyle w:val="TerminalDisplay"/>
      </w:pPr>
      <w:r>
        <w:t>[AC-wlan-view]vap-profile name HCIA-WLAN</w:t>
      </w:r>
    </w:p>
    <w:p w14:paraId="1A880FE4" w14:textId="77777777" w:rsidR="00BA0562" w:rsidRDefault="00BA0562" w:rsidP="0063284F">
      <w:r>
        <w:t xml:space="preserve">The </w:t>
      </w:r>
      <w:r w:rsidRPr="0000387B">
        <w:rPr>
          <w:b/>
          <w:bCs/>
        </w:rPr>
        <w:t>vap-profile</w:t>
      </w:r>
      <w:r>
        <w:t xml:space="preserve"> command creates a VAP profile.</w:t>
      </w:r>
    </w:p>
    <w:p w14:paraId="70D659C5" w14:textId="77777777" w:rsidR="00BA0562" w:rsidRPr="00535220" w:rsidRDefault="00BA0562" w:rsidP="0063284F">
      <w:r>
        <w:t>You can configure the data forwarding mode in a VAP profile and bind the SSID profile, security profile, and traffic profile to the VAP profile.</w:t>
      </w:r>
    </w:p>
    <w:p w14:paraId="6A3EC064" w14:textId="77777777" w:rsidR="00BA0562" w:rsidRDefault="00BA0562" w:rsidP="006132A9">
      <w:pPr>
        <w:pStyle w:val="TerminalDisplay"/>
      </w:pPr>
      <w:r>
        <w:t xml:space="preserve">[AC-wlan-vap-prof-HCIA-WLAN]forward-mode direct-forward </w:t>
      </w:r>
    </w:p>
    <w:p w14:paraId="0467B6D7" w14:textId="77777777" w:rsidR="00BA0562" w:rsidRDefault="00BA0562" w:rsidP="0063284F">
      <w:r>
        <w:t xml:space="preserve">The </w:t>
      </w:r>
      <w:r w:rsidRPr="0000387B">
        <w:rPr>
          <w:b/>
          <w:bCs/>
        </w:rPr>
        <w:t>forward-mode</w:t>
      </w:r>
      <w:r>
        <w:t xml:space="preserve"> command configures the data forwarding mode in a VAP profile. By default, the data forwarding mode is direct forwarding.</w:t>
      </w:r>
    </w:p>
    <w:p w14:paraId="19DE08E9" w14:textId="77777777" w:rsidR="00BA0562" w:rsidRDefault="00BA0562" w:rsidP="006132A9">
      <w:pPr>
        <w:pStyle w:val="TerminalDisplay"/>
      </w:pPr>
      <w:r>
        <w:t xml:space="preserve">[AC-wlan-vap-prof-HCIA-WLAN]service-vlan vlan-id 101 </w:t>
      </w:r>
    </w:p>
    <w:p w14:paraId="76088BF6" w14:textId="77777777" w:rsidR="00BA0562" w:rsidRDefault="00BA0562" w:rsidP="0063284F">
      <w:r>
        <w:t xml:space="preserve">The </w:t>
      </w:r>
      <w:r w:rsidRPr="0000387B">
        <w:rPr>
          <w:b/>
          <w:bCs/>
        </w:rPr>
        <w:t>service-vlan</w:t>
      </w:r>
      <w:r>
        <w:t xml:space="preserve"> command configures the service VLAN of a VAP. After a STA accesses a WLAN, the user data forwarded by the AP carries the </w:t>
      </w:r>
      <w:r w:rsidRPr="0000387B">
        <w:rPr>
          <w:b/>
          <w:bCs/>
        </w:rPr>
        <w:t>service-VLAN</w:t>
      </w:r>
      <w:r>
        <w:t xml:space="preserve"> tag.</w:t>
      </w:r>
    </w:p>
    <w:p w14:paraId="40EE5AD9" w14:textId="77777777" w:rsidR="00BA0562" w:rsidRDefault="00BA0562" w:rsidP="006132A9">
      <w:pPr>
        <w:pStyle w:val="TerminalDisplay"/>
      </w:pPr>
      <w:r>
        <w:t>Info: This operation may take a few seconds, please wait.done.</w:t>
      </w:r>
    </w:p>
    <w:p w14:paraId="132001B0" w14:textId="77777777" w:rsidR="00BA0562" w:rsidRDefault="00BA0562" w:rsidP="006132A9">
      <w:pPr>
        <w:pStyle w:val="TerminalDisplay"/>
      </w:pPr>
      <w:r>
        <w:t>[AC-wlan-vap-prof-HCIA-WLAN]security-profile HCIA-WLAN</w:t>
      </w:r>
    </w:p>
    <w:p w14:paraId="4DED8205" w14:textId="77777777" w:rsidR="00BA0562" w:rsidRPr="0063284F" w:rsidRDefault="00BA0562" w:rsidP="006132A9">
      <w:pPr>
        <w:pStyle w:val="TerminalDisplay"/>
      </w:pPr>
      <w:r w:rsidRPr="0063284F">
        <w:t xml:space="preserve">Security profile </w:t>
      </w:r>
      <w:r w:rsidRPr="006132A9">
        <w:rPr>
          <w:b/>
          <w:bCs/>
        </w:rPr>
        <w:t>HCIA-WLAN</w:t>
      </w:r>
      <w:r w:rsidRPr="0063284F">
        <w:t xml:space="preserve"> is bound.</w:t>
      </w:r>
    </w:p>
    <w:p w14:paraId="2BA1E5CA" w14:textId="77777777" w:rsidR="00BA0562" w:rsidRDefault="00BA0562" w:rsidP="006132A9">
      <w:pPr>
        <w:pStyle w:val="TerminalDisplay"/>
      </w:pPr>
      <w:r>
        <w:t>Info: This operation may take a few seconds, please wait.done.</w:t>
      </w:r>
    </w:p>
    <w:p w14:paraId="7CF94667" w14:textId="77777777" w:rsidR="00BA0562" w:rsidRDefault="00BA0562" w:rsidP="006132A9">
      <w:pPr>
        <w:pStyle w:val="TerminalDisplay"/>
      </w:pPr>
      <w:r>
        <w:t>[AC-wlan-vap-prof-HCIA-WLAN]ssid-profile HCIA-WLAN</w:t>
      </w:r>
    </w:p>
    <w:p w14:paraId="020EDD53" w14:textId="77777777" w:rsidR="00BA0562" w:rsidRPr="0063284F" w:rsidRDefault="00BA0562" w:rsidP="006132A9">
      <w:pPr>
        <w:pStyle w:val="TerminalDisplay"/>
      </w:pPr>
      <w:r w:rsidRPr="0063284F">
        <w:t xml:space="preserve">SSID profile </w:t>
      </w:r>
      <w:r w:rsidRPr="006132A9">
        <w:rPr>
          <w:b/>
          <w:bCs/>
        </w:rPr>
        <w:t>HCIA-WLAN</w:t>
      </w:r>
      <w:r w:rsidRPr="0063284F">
        <w:t xml:space="preserve"> is bound.</w:t>
      </w:r>
    </w:p>
    <w:p w14:paraId="0F4D6F07" w14:textId="77777777" w:rsidR="00BA0562" w:rsidRDefault="00BA0562" w:rsidP="006132A9">
      <w:pPr>
        <w:pStyle w:val="TerminalDisplay"/>
      </w:pPr>
      <w:r>
        <w:t>Info: This operation may take a few seconds, please wait.done.</w:t>
      </w:r>
    </w:p>
    <w:p w14:paraId="28A92A07" w14:textId="77777777" w:rsidR="00BA0562" w:rsidRPr="0069315F" w:rsidRDefault="00BA0562" w:rsidP="006132A9">
      <w:pPr>
        <w:pStyle w:val="TerminalDisplay"/>
      </w:pPr>
      <w:r>
        <w:t>[AC-wlan-vap-prof-HCIA-WLAN]quit</w:t>
      </w:r>
    </w:p>
    <w:p w14:paraId="7CBE07C9" w14:textId="77777777" w:rsidR="00BA0562" w:rsidRDefault="00BA0562" w:rsidP="0063284F">
      <w:r>
        <w:t xml:space="preserve"># Bind the VAP profile to the AP group and apply configurations in VAP profile </w:t>
      </w:r>
      <w:r w:rsidRPr="0000387B">
        <w:rPr>
          <w:b/>
          <w:bCs/>
        </w:rPr>
        <w:t>HCIA-WLAN</w:t>
      </w:r>
      <w:r>
        <w:t xml:space="preserve"> to radio 0 and radio 1 of the APs in the AP group.</w:t>
      </w:r>
    </w:p>
    <w:p w14:paraId="213DA188" w14:textId="77777777" w:rsidR="00BA0562" w:rsidRDefault="00BA0562" w:rsidP="006132A9">
      <w:pPr>
        <w:pStyle w:val="TerminalDisplay"/>
      </w:pPr>
      <w:r>
        <w:t>[AC]wlan</w:t>
      </w:r>
    </w:p>
    <w:p w14:paraId="546AAD74" w14:textId="77777777" w:rsidR="00BA0562" w:rsidRDefault="00BA0562" w:rsidP="006132A9">
      <w:pPr>
        <w:pStyle w:val="TerminalDisplay"/>
      </w:pPr>
      <w:r>
        <w:t>[AC-wlan-view]ap-group name ap-group1</w:t>
      </w:r>
    </w:p>
    <w:p w14:paraId="1B8D2D2F" w14:textId="77777777" w:rsidR="00BA0562" w:rsidRDefault="00BA0562" w:rsidP="006132A9">
      <w:pPr>
        <w:pStyle w:val="TerminalDisplay"/>
      </w:pPr>
      <w:r>
        <w:t xml:space="preserve">[AC-wlan-ap-group-ap-group1]vap-profile HCIA-WLAN wlan 1 radio all </w:t>
      </w:r>
    </w:p>
    <w:p w14:paraId="120B2916" w14:textId="77777777" w:rsidR="00BA0562" w:rsidRDefault="00BA0562" w:rsidP="0063284F">
      <w:r>
        <w:t xml:space="preserve">The </w:t>
      </w:r>
      <w:r w:rsidRPr="0000387B">
        <w:rPr>
          <w:b/>
          <w:bCs/>
        </w:rPr>
        <w:t>vap-profile</w:t>
      </w:r>
      <w:r>
        <w:t xml:space="preserve"> command binds a VAP profile to a radio. After this command is executed, all configurations in the VAP, including the configurations in the profiles bound to the VAP, are delivered to the radios of APs.</w:t>
      </w:r>
    </w:p>
    <w:p w14:paraId="5133EFA2" w14:textId="77777777" w:rsidR="00BA0562" w:rsidRDefault="00BA0562" w:rsidP="006132A9">
      <w:pPr>
        <w:pStyle w:val="TerminalDisplay"/>
      </w:pPr>
      <w:r>
        <w:lastRenderedPageBreak/>
        <w:t>Info: This operation may take a few seconds, please wait...done.</w:t>
      </w:r>
    </w:p>
    <w:p w14:paraId="507CEDFF" w14:textId="77777777" w:rsidR="00BA0562" w:rsidRDefault="00BA0562" w:rsidP="006132A9">
      <w:pPr>
        <w:pStyle w:val="TerminalDisplay"/>
      </w:pPr>
      <w:r>
        <w:t>[AC-wlan-ap-group-ap-group1]quit</w:t>
      </w:r>
    </w:p>
    <w:p w14:paraId="63C328CD" w14:textId="77777777" w:rsidR="0063284F" w:rsidRDefault="0063284F" w:rsidP="0063284F">
      <w:pPr>
        <w:pStyle w:val="End"/>
      </w:pPr>
      <w:r>
        <w:t>----End</w:t>
      </w:r>
    </w:p>
    <w:p w14:paraId="51012028" w14:textId="77777777" w:rsidR="00BA0562" w:rsidRDefault="00BA0562" w:rsidP="0063284F">
      <w:pPr>
        <w:pStyle w:val="2"/>
      </w:pPr>
      <w:bookmarkStart w:id="186" w:name="_Toc38987060"/>
      <w:r>
        <w:t>Verification</w:t>
      </w:r>
      <w:bookmarkEnd w:id="186"/>
    </w:p>
    <w:p w14:paraId="333B76A6" w14:textId="77777777" w:rsidR="00BA0562" w:rsidRDefault="00BA0562" w:rsidP="002075CB">
      <w:pPr>
        <w:pStyle w:val="ItemStep"/>
        <w:outlineLvl w:val="9"/>
      </w:pPr>
      <w:r>
        <w:t xml:space="preserve">Use an STA to access the WLAN with the SSID of </w:t>
      </w:r>
      <w:r w:rsidRPr="0000387B">
        <w:rPr>
          <w:b/>
          <w:bCs/>
        </w:rPr>
        <w:t>HCIA-WLAN</w:t>
      </w:r>
      <w:r>
        <w:t>. Check the IP address obtained by the STA and ping the IP address (10.0.1.1) of LoopBack0 on S1.</w:t>
      </w:r>
    </w:p>
    <w:p w14:paraId="0B438929" w14:textId="77777777" w:rsidR="00BA0562" w:rsidRPr="00C040C6" w:rsidRDefault="00BA0562" w:rsidP="002075CB">
      <w:pPr>
        <w:pStyle w:val="ItemStep"/>
        <w:outlineLvl w:val="9"/>
      </w:pPr>
      <w:r>
        <w:t xml:space="preserve">When the STA is connected to the AC, run the </w:t>
      </w:r>
      <w:r w:rsidRPr="0000387B">
        <w:rPr>
          <w:b/>
          <w:bCs/>
        </w:rPr>
        <w:t>display station all</w:t>
      </w:r>
      <w:r>
        <w:t xml:space="preserve"> command on the AC to check the STA information.</w:t>
      </w:r>
    </w:p>
    <w:p w14:paraId="38F1AEFB" w14:textId="77777777" w:rsidR="00BA0562" w:rsidRDefault="00BA0562" w:rsidP="0063284F">
      <w:pPr>
        <w:pStyle w:val="2"/>
      </w:pPr>
      <w:bookmarkStart w:id="187" w:name="_Toc38987061"/>
      <w:r>
        <w:t>Configuration Reference</w:t>
      </w:r>
      <w:bookmarkEnd w:id="187"/>
    </w:p>
    <w:p w14:paraId="2AD298CB" w14:textId="77777777" w:rsidR="00BA0562" w:rsidRDefault="00BA0562" w:rsidP="0063284F">
      <w:r>
        <w:t>Configuration on S1</w:t>
      </w:r>
    </w:p>
    <w:p w14:paraId="6C3C73C4" w14:textId="77777777" w:rsidR="00BA0562" w:rsidRDefault="00BA0562" w:rsidP="006132A9">
      <w:pPr>
        <w:pStyle w:val="TerminalDisplay"/>
      </w:pPr>
      <w:r>
        <w:t>#</w:t>
      </w:r>
    </w:p>
    <w:p w14:paraId="6632261B" w14:textId="77777777" w:rsidR="00BA0562" w:rsidRDefault="00BA0562" w:rsidP="006132A9">
      <w:pPr>
        <w:pStyle w:val="TerminalDisplay"/>
      </w:pPr>
      <w:r>
        <w:t>sysname S1</w:t>
      </w:r>
    </w:p>
    <w:p w14:paraId="2CECB60C" w14:textId="77777777" w:rsidR="00BA0562" w:rsidRDefault="00BA0562" w:rsidP="006132A9">
      <w:pPr>
        <w:pStyle w:val="TerminalDisplay"/>
      </w:pPr>
      <w:r>
        <w:t>#</w:t>
      </w:r>
    </w:p>
    <w:p w14:paraId="1010B4D7" w14:textId="77777777" w:rsidR="00BA0562" w:rsidRDefault="00BA0562" w:rsidP="006132A9">
      <w:pPr>
        <w:pStyle w:val="TerminalDisplay"/>
      </w:pPr>
      <w:r>
        <w:t>vlan batch 100 to 101</w:t>
      </w:r>
    </w:p>
    <w:p w14:paraId="6BF664B5" w14:textId="77777777" w:rsidR="00BA0562" w:rsidRDefault="00BA0562" w:rsidP="006132A9">
      <w:pPr>
        <w:pStyle w:val="TerminalDisplay"/>
      </w:pPr>
      <w:r>
        <w:t>#</w:t>
      </w:r>
    </w:p>
    <w:p w14:paraId="66827454" w14:textId="77777777" w:rsidR="00BA0562" w:rsidRDefault="00BA0562" w:rsidP="006132A9">
      <w:pPr>
        <w:pStyle w:val="TerminalDisplay"/>
      </w:pPr>
      <w:r>
        <w:t>dhcp enable</w:t>
      </w:r>
    </w:p>
    <w:p w14:paraId="35B5AF08" w14:textId="77777777" w:rsidR="00BA0562" w:rsidRDefault="00BA0562" w:rsidP="006132A9">
      <w:pPr>
        <w:pStyle w:val="TerminalDisplay"/>
      </w:pPr>
      <w:r>
        <w:t>#</w:t>
      </w:r>
    </w:p>
    <w:p w14:paraId="16088AB1" w14:textId="77777777" w:rsidR="00BA0562" w:rsidRDefault="00BA0562" w:rsidP="006132A9">
      <w:pPr>
        <w:pStyle w:val="TerminalDisplay"/>
      </w:pPr>
      <w:r>
        <w:t>ip pool sta</w:t>
      </w:r>
    </w:p>
    <w:p w14:paraId="60BD7866" w14:textId="77777777" w:rsidR="00BA0562" w:rsidRDefault="00BA0562" w:rsidP="006132A9">
      <w:pPr>
        <w:pStyle w:val="TerminalDisplay"/>
      </w:pPr>
      <w:r>
        <w:t xml:space="preserve"> gateway-list 192.168.101.254</w:t>
      </w:r>
    </w:p>
    <w:p w14:paraId="5FC0C190" w14:textId="77777777" w:rsidR="00BA0562" w:rsidRDefault="00BA0562" w:rsidP="006132A9">
      <w:pPr>
        <w:pStyle w:val="TerminalDisplay"/>
      </w:pPr>
      <w:r>
        <w:t xml:space="preserve"> network 192.168.101.0 mask 255.255.255.0</w:t>
      </w:r>
    </w:p>
    <w:p w14:paraId="00CE895C" w14:textId="77777777" w:rsidR="00BA0562" w:rsidRDefault="00BA0562" w:rsidP="006132A9">
      <w:pPr>
        <w:pStyle w:val="TerminalDisplay"/>
      </w:pPr>
      <w:r>
        <w:t>#</w:t>
      </w:r>
    </w:p>
    <w:p w14:paraId="0E782BF2" w14:textId="77777777" w:rsidR="00BA0562" w:rsidRDefault="00BA0562" w:rsidP="006132A9">
      <w:pPr>
        <w:pStyle w:val="TerminalDisplay"/>
      </w:pPr>
      <w:r>
        <w:t>interface Vlanif101</w:t>
      </w:r>
    </w:p>
    <w:p w14:paraId="333AAC1F" w14:textId="77777777" w:rsidR="00BA0562" w:rsidRDefault="00BA0562" w:rsidP="006132A9">
      <w:pPr>
        <w:pStyle w:val="TerminalDisplay"/>
      </w:pPr>
      <w:r>
        <w:t xml:space="preserve"> ip address 192.168.101.254 255.255.255.0</w:t>
      </w:r>
    </w:p>
    <w:p w14:paraId="6CE9F1FF" w14:textId="77777777" w:rsidR="00BA0562" w:rsidRDefault="00BA0562" w:rsidP="006132A9">
      <w:pPr>
        <w:pStyle w:val="TerminalDisplay"/>
      </w:pPr>
      <w:r>
        <w:t xml:space="preserve"> dhcp select global</w:t>
      </w:r>
    </w:p>
    <w:p w14:paraId="65F5A5D4" w14:textId="77777777" w:rsidR="00BA0562" w:rsidRDefault="00BA0562" w:rsidP="006132A9">
      <w:pPr>
        <w:pStyle w:val="TerminalDisplay"/>
      </w:pPr>
      <w:r>
        <w:t>#</w:t>
      </w:r>
    </w:p>
    <w:p w14:paraId="1BE7A4B0" w14:textId="77777777" w:rsidR="00BA0562" w:rsidRDefault="00BA0562" w:rsidP="006132A9">
      <w:pPr>
        <w:pStyle w:val="TerminalDisplay"/>
      </w:pPr>
      <w:r>
        <w:t>interface GigabitEthernet0/0/10</w:t>
      </w:r>
    </w:p>
    <w:p w14:paraId="20A5B248" w14:textId="77777777" w:rsidR="00BA0562" w:rsidRDefault="00BA0562" w:rsidP="006132A9">
      <w:pPr>
        <w:pStyle w:val="TerminalDisplay"/>
      </w:pPr>
      <w:r>
        <w:t xml:space="preserve"> port link-type trunk</w:t>
      </w:r>
    </w:p>
    <w:p w14:paraId="0FB52C6E" w14:textId="77777777" w:rsidR="00BA0562" w:rsidRDefault="00BA0562" w:rsidP="006132A9">
      <w:pPr>
        <w:pStyle w:val="TerminalDisplay"/>
      </w:pPr>
      <w:r>
        <w:t xml:space="preserve"> port trunk allow-pass vlan 100 to 101</w:t>
      </w:r>
    </w:p>
    <w:p w14:paraId="34763B3F" w14:textId="77777777" w:rsidR="00BA0562" w:rsidRDefault="00BA0562" w:rsidP="006132A9">
      <w:pPr>
        <w:pStyle w:val="TerminalDisplay"/>
      </w:pPr>
      <w:r>
        <w:t>#</w:t>
      </w:r>
    </w:p>
    <w:p w14:paraId="36CBBE13" w14:textId="77777777" w:rsidR="00BA0562" w:rsidRDefault="00BA0562" w:rsidP="006132A9">
      <w:pPr>
        <w:pStyle w:val="TerminalDisplay"/>
      </w:pPr>
      <w:r>
        <w:t>interface GigabitEthernet0/0/12</w:t>
      </w:r>
    </w:p>
    <w:p w14:paraId="41479EBE" w14:textId="77777777" w:rsidR="00BA0562" w:rsidRDefault="00BA0562" w:rsidP="006132A9">
      <w:pPr>
        <w:pStyle w:val="TerminalDisplay"/>
      </w:pPr>
      <w:r>
        <w:t>#</w:t>
      </w:r>
    </w:p>
    <w:p w14:paraId="73A1AF92" w14:textId="77777777" w:rsidR="00BA0562" w:rsidRDefault="00BA0562" w:rsidP="006132A9">
      <w:pPr>
        <w:pStyle w:val="TerminalDisplay"/>
      </w:pPr>
      <w:r>
        <w:t>interface GigabitEthernet0/0/13</w:t>
      </w:r>
    </w:p>
    <w:p w14:paraId="1CD957FF" w14:textId="77777777" w:rsidR="00BA0562" w:rsidRDefault="00BA0562" w:rsidP="006132A9">
      <w:pPr>
        <w:pStyle w:val="TerminalDisplay"/>
      </w:pPr>
      <w:r>
        <w:t xml:space="preserve"> port link-type trunk</w:t>
      </w:r>
    </w:p>
    <w:p w14:paraId="5911911A" w14:textId="77777777" w:rsidR="00BA0562" w:rsidRDefault="00BA0562" w:rsidP="006132A9">
      <w:pPr>
        <w:pStyle w:val="TerminalDisplay"/>
      </w:pPr>
      <w:r>
        <w:t xml:space="preserve"> port trunk allow-pass vlan 100 to 101</w:t>
      </w:r>
    </w:p>
    <w:p w14:paraId="11F86685" w14:textId="77777777" w:rsidR="00BA0562" w:rsidRDefault="00BA0562" w:rsidP="006132A9">
      <w:pPr>
        <w:pStyle w:val="TerminalDisplay"/>
      </w:pPr>
      <w:r>
        <w:t>#</w:t>
      </w:r>
    </w:p>
    <w:p w14:paraId="0181A827" w14:textId="77777777" w:rsidR="00BA0562" w:rsidRDefault="00BA0562" w:rsidP="006132A9">
      <w:pPr>
        <w:pStyle w:val="TerminalDisplay"/>
      </w:pPr>
      <w:r>
        <w:t>interface GigabitEthernet0/0/14</w:t>
      </w:r>
    </w:p>
    <w:p w14:paraId="661C9D9B" w14:textId="77777777" w:rsidR="00BA0562" w:rsidRDefault="00BA0562" w:rsidP="006132A9">
      <w:pPr>
        <w:pStyle w:val="TerminalDisplay"/>
      </w:pPr>
      <w:r>
        <w:t xml:space="preserve"> port link-type trunk</w:t>
      </w:r>
    </w:p>
    <w:p w14:paraId="72D74169" w14:textId="77777777" w:rsidR="00BA0562" w:rsidRDefault="00BA0562" w:rsidP="006132A9">
      <w:pPr>
        <w:pStyle w:val="TerminalDisplay"/>
      </w:pPr>
      <w:r>
        <w:t xml:space="preserve"> port trunk allow-pass vlan 100 to 101</w:t>
      </w:r>
    </w:p>
    <w:p w14:paraId="46F55959" w14:textId="77777777" w:rsidR="00BA0562" w:rsidRDefault="00BA0562" w:rsidP="006132A9">
      <w:pPr>
        <w:pStyle w:val="TerminalDisplay"/>
      </w:pPr>
      <w:r>
        <w:t>#</w:t>
      </w:r>
    </w:p>
    <w:p w14:paraId="4D717D14" w14:textId="77777777" w:rsidR="00BA0562" w:rsidRDefault="00BA0562" w:rsidP="006132A9">
      <w:pPr>
        <w:pStyle w:val="TerminalDisplay"/>
      </w:pPr>
      <w:r>
        <w:t>interface LoopBack0</w:t>
      </w:r>
    </w:p>
    <w:p w14:paraId="15D848A0" w14:textId="77777777" w:rsidR="00BA0562" w:rsidRDefault="00BA0562" w:rsidP="006132A9">
      <w:pPr>
        <w:pStyle w:val="TerminalDisplay"/>
      </w:pPr>
      <w:r>
        <w:t xml:space="preserve"> ip address 10.0.1.1 255.255.255.255</w:t>
      </w:r>
    </w:p>
    <w:p w14:paraId="2566EC3B" w14:textId="77777777" w:rsidR="00BA0562" w:rsidRDefault="00BA0562" w:rsidP="006132A9">
      <w:pPr>
        <w:pStyle w:val="TerminalDisplay"/>
      </w:pPr>
      <w:r>
        <w:t>#</w:t>
      </w:r>
    </w:p>
    <w:p w14:paraId="78815F8F" w14:textId="77777777" w:rsidR="00BA0562" w:rsidRDefault="00BA0562" w:rsidP="006132A9">
      <w:pPr>
        <w:pStyle w:val="TerminalDisplay"/>
      </w:pPr>
      <w:r>
        <w:t>return</w:t>
      </w:r>
    </w:p>
    <w:p w14:paraId="163BDFC5" w14:textId="77777777" w:rsidR="00BA0562" w:rsidRDefault="00BA0562" w:rsidP="0063284F">
      <w:r>
        <w:lastRenderedPageBreak/>
        <w:t>Configuration on the AC</w:t>
      </w:r>
    </w:p>
    <w:p w14:paraId="120454EC" w14:textId="77777777" w:rsidR="00BA0562" w:rsidRDefault="00BA0562" w:rsidP="006132A9">
      <w:pPr>
        <w:pStyle w:val="TerminalDisplay"/>
      </w:pPr>
      <w:r>
        <w:t>#</w:t>
      </w:r>
    </w:p>
    <w:p w14:paraId="4B3A98BB" w14:textId="77777777" w:rsidR="00BA0562" w:rsidRDefault="00BA0562" w:rsidP="006132A9">
      <w:pPr>
        <w:pStyle w:val="TerminalDisplay"/>
      </w:pPr>
      <w:r>
        <w:t>sysname AC</w:t>
      </w:r>
    </w:p>
    <w:p w14:paraId="22022436" w14:textId="77777777" w:rsidR="00BA0562" w:rsidRDefault="00BA0562" w:rsidP="006132A9">
      <w:pPr>
        <w:pStyle w:val="TerminalDisplay"/>
      </w:pPr>
      <w:r>
        <w:t>#</w:t>
      </w:r>
    </w:p>
    <w:p w14:paraId="47340322" w14:textId="77777777" w:rsidR="00BA0562" w:rsidRDefault="00BA0562" w:rsidP="006132A9">
      <w:pPr>
        <w:pStyle w:val="TerminalDisplay"/>
      </w:pPr>
      <w:r>
        <w:t>vlan batch 100 to 101</w:t>
      </w:r>
    </w:p>
    <w:p w14:paraId="31690F30" w14:textId="77777777" w:rsidR="00BA0562" w:rsidRDefault="00BA0562" w:rsidP="006132A9">
      <w:pPr>
        <w:pStyle w:val="TerminalDisplay"/>
      </w:pPr>
      <w:r>
        <w:t>#</w:t>
      </w:r>
    </w:p>
    <w:p w14:paraId="26786421" w14:textId="77777777" w:rsidR="00BA0562" w:rsidRDefault="00BA0562" w:rsidP="006132A9">
      <w:pPr>
        <w:pStyle w:val="TerminalDisplay"/>
      </w:pPr>
      <w:r>
        <w:t>dhcp enable</w:t>
      </w:r>
    </w:p>
    <w:p w14:paraId="73A60899" w14:textId="77777777" w:rsidR="00BA0562" w:rsidRDefault="00BA0562" w:rsidP="006132A9">
      <w:pPr>
        <w:pStyle w:val="TerminalDisplay"/>
      </w:pPr>
      <w:r>
        <w:t>#</w:t>
      </w:r>
    </w:p>
    <w:p w14:paraId="43A4C1C7" w14:textId="77777777" w:rsidR="00BA0562" w:rsidRDefault="00BA0562" w:rsidP="006132A9">
      <w:pPr>
        <w:pStyle w:val="TerminalDisplay"/>
      </w:pPr>
      <w:r>
        <w:t>ip pool ap</w:t>
      </w:r>
    </w:p>
    <w:p w14:paraId="22AAD439" w14:textId="77777777" w:rsidR="00BA0562" w:rsidRDefault="00BA0562" w:rsidP="006132A9">
      <w:pPr>
        <w:pStyle w:val="TerminalDisplay"/>
      </w:pPr>
      <w:r>
        <w:t xml:space="preserve"> gateway-list 192.168.100.254</w:t>
      </w:r>
    </w:p>
    <w:p w14:paraId="0E9C5BE3" w14:textId="77777777" w:rsidR="00BA0562" w:rsidRDefault="00BA0562" w:rsidP="006132A9">
      <w:pPr>
        <w:pStyle w:val="TerminalDisplay"/>
      </w:pPr>
      <w:r>
        <w:t xml:space="preserve"> network 192.168.100.0 mask 255.255.255.0</w:t>
      </w:r>
    </w:p>
    <w:p w14:paraId="1F7DCA64" w14:textId="77777777" w:rsidR="00BA0562" w:rsidRDefault="00BA0562" w:rsidP="006132A9">
      <w:pPr>
        <w:pStyle w:val="TerminalDisplay"/>
      </w:pPr>
      <w:r>
        <w:t>#</w:t>
      </w:r>
    </w:p>
    <w:p w14:paraId="37CA1746" w14:textId="77777777" w:rsidR="00BA0562" w:rsidRDefault="00BA0562" w:rsidP="006132A9">
      <w:pPr>
        <w:pStyle w:val="TerminalDisplay"/>
      </w:pPr>
      <w:r>
        <w:t>interface Vlanif100</w:t>
      </w:r>
    </w:p>
    <w:p w14:paraId="5EEBB411" w14:textId="77777777" w:rsidR="00BA0562" w:rsidRDefault="00BA0562" w:rsidP="006132A9">
      <w:pPr>
        <w:pStyle w:val="TerminalDisplay"/>
      </w:pPr>
      <w:r>
        <w:t xml:space="preserve"> ip address 192.168.100.254 255.255.255.0</w:t>
      </w:r>
    </w:p>
    <w:p w14:paraId="1367CFA3" w14:textId="77777777" w:rsidR="00BA0562" w:rsidRDefault="00BA0562" w:rsidP="006132A9">
      <w:pPr>
        <w:pStyle w:val="TerminalDisplay"/>
      </w:pPr>
      <w:r>
        <w:t xml:space="preserve"> dhcp select global</w:t>
      </w:r>
    </w:p>
    <w:p w14:paraId="1095636E" w14:textId="77777777" w:rsidR="00BA0562" w:rsidRDefault="00BA0562" w:rsidP="006132A9">
      <w:pPr>
        <w:pStyle w:val="TerminalDisplay"/>
      </w:pPr>
      <w:r>
        <w:t>#</w:t>
      </w:r>
    </w:p>
    <w:p w14:paraId="4E1423D0" w14:textId="77777777" w:rsidR="00BA0562" w:rsidRDefault="00BA0562" w:rsidP="006132A9">
      <w:pPr>
        <w:pStyle w:val="TerminalDisplay"/>
      </w:pPr>
      <w:r>
        <w:t>interface GigabitEthernet0/0/10</w:t>
      </w:r>
    </w:p>
    <w:p w14:paraId="75AECCE2" w14:textId="77777777" w:rsidR="00BA0562" w:rsidRDefault="00BA0562" w:rsidP="006132A9">
      <w:pPr>
        <w:pStyle w:val="TerminalDisplay"/>
      </w:pPr>
      <w:r>
        <w:t xml:space="preserve"> port link-type trunk</w:t>
      </w:r>
    </w:p>
    <w:p w14:paraId="4DF6F0A3" w14:textId="77777777" w:rsidR="00BA0562" w:rsidRDefault="00BA0562" w:rsidP="006132A9">
      <w:pPr>
        <w:pStyle w:val="TerminalDisplay"/>
      </w:pPr>
      <w:r>
        <w:t xml:space="preserve"> port trunk allow-pass vlan 100 to 101</w:t>
      </w:r>
    </w:p>
    <w:p w14:paraId="157A84D8" w14:textId="77777777" w:rsidR="00BA0562" w:rsidRDefault="00BA0562" w:rsidP="006132A9">
      <w:pPr>
        <w:pStyle w:val="TerminalDisplay"/>
      </w:pPr>
      <w:r>
        <w:t>#</w:t>
      </w:r>
    </w:p>
    <w:p w14:paraId="18470DF7" w14:textId="77777777" w:rsidR="00BA0562" w:rsidRDefault="00BA0562" w:rsidP="006132A9">
      <w:pPr>
        <w:pStyle w:val="TerminalDisplay"/>
      </w:pPr>
      <w:r>
        <w:t>wlan</w:t>
      </w:r>
    </w:p>
    <w:p w14:paraId="78EF78BF" w14:textId="77777777" w:rsidR="00BA0562" w:rsidRDefault="00BA0562" w:rsidP="006132A9">
      <w:pPr>
        <w:pStyle w:val="TerminalDisplay"/>
      </w:pPr>
      <w:r>
        <w:t>security-profile name HCIA-WLAN</w:t>
      </w:r>
    </w:p>
    <w:p w14:paraId="15F8242F" w14:textId="77777777" w:rsidR="00BA0562" w:rsidRDefault="00BA0562" w:rsidP="006132A9">
      <w:pPr>
        <w:pStyle w:val="TerminalDisplay"/>
      </w:pPr>
      <w:r>
        <w:t xml:space="preserve">  security wpa-wpa2 psk pass-phrase %^%#V-rr;CTW$X%,nJ/0jcmO!tRQ(pt;^8IN,z1||UU)%^%# aes</w:t>
      </w:r>
    </w:p>
    <w:p w14:paraId="6B90EF05" w14:textId="77777777" w:rsidR="00BA0562" w:rsidRDefault="00BA0562" w:rsidP="006132A9">
      <w:pPr>
        <w:pStyle w:val="TerminalDisplay"/>
      </w:pPr>
      <w:r>
        <w:t>ssid-profile name HCIA-WLAN</w:t>
      </w:r>
    </w:p>
    <w:p w14:paraId="322E8BC0" w14:textId="77777777" w:rsidR="00BA0562" w:rsidRDefault="00BA0562" w:rsidP="006132A9">
      <w:pPr>
        <w:pStyle w:val="TerminalDisplay"/>
      </w:pPr>
      <w:r>
        <w:t xml:space="preserve">  ssid HCIA-WLAN</w:t>
      </w:r>
    </w:p>
    <w:p w14:paraId="3EB4252F" w14:textId="77777777" w:rsidR="00BA0562" w:rsidRDefault="00BA0562" w:rsidP="006132A9">
      <w:pPr>
        <w:pStyle w:val="TerminalDisplay"/>
      </w:pPr>
      <w:r>
        <w:t>vap-profile name HCIA-WLAN</w:t>
      </w:r>
    </w:p>
    <w:p w14:paraId="20034D26" w14:textId="77777777" w:rsidR="00BA0562" w:rsidRDefault="00BA0562" w:rsidP="006132A9">
      <w:pPr>
        <w:pStyle w:val="TerminalDisplay"/>
      </w:pPr>
      <w:r>
        <w:t xml:space="preserve">  service-vlan vlan-id 101</w:t>
      </w:r>
    </w:p>
    <w:p w14:paraId="39B372D0" w14:textId="77777777" w:rsidR="00BA0562" w:rsidRDefault="00BA0562" w:rsidP="006132A9">
      <w:pPr>
        <w:pStyle w:val="TerminalDisplay"/>
      </w:pPr>
      <w:r>
        <w:t xml:space="preserve">  ssid-profile HCIA-WLAN</w:t>
      </w:r>
    </w:p>
    <w:p w14:paraId="34485E65" w14:textId="77777777" w:rsidR="00BA0562" w:rsidRDefault="00BA0562" w:rsidP="006132A9">
      <w:pPr>
        <w:pStyle w:val="TerminalDisplay"/>
      </w:pPr>
      <w:r>
        <w:t xml:space="preserve">  security-profile HCIA-WLAN</w:t>
      </w:r>
    </w:p>
    <w:p w14:paraId="575A1172" w14:textId="77777777" w:rsidR="00BA0562" w:rsidRDefault="00BA0562" w:rsidP="006132A9">
      <w:pPr>
        <w:pStyle w:val="TerminalDisplay"/>
      </w:pPr>
      <w:r>
        <w:t>ap-group name ap-group1</w:t>
      </w:r>
    </w:p>
    <w:p w14:paraId="355C2A91" w14:textId="77777777" w:rsidR="00BA0562" w:rsidRDefault="00BA0562" w:rsidP="006132A9">
      <w:pPr>
        <w:pStyle w:val="TerminalDisplay"/>
      </w:pPr>
      <w:r>
        <w:t xml:space="preserve">  radio 0</w:t>
      </w:r>
    </w:p>
    <w:p w14:paraId="2BD9C296" w14:textId="77777777" w:rsidR="00BA0562" w:rsidRDefault="00BA0562" w:rsidP="006132A9">
      <w:pPr>
        <w:pStyle w:val="TerminalDisplay"/>
      </w:pPr>
      <w:r>
        <w:t xml:space="preserve">   vap-profile HCIA-WLAN wlan 1</w:t>
      </w:r>
    </w:p>
    <w:p w14:paraId="5C0ABA06" w14:textId="77777777" w:rsidR="00BA0562" w:rsidRDefault="00BA0562" w:rsidP="006132A9">
      <w:pPr>
        <w:pStyle w:val="TerminalDisplay"/>
      </w:pPr>
      <w:r>
        <w:t xml:space="preserve">  radio 1</w:t>
      </w:r>
    </w:p>
    <w:p w14:paraId="228F679A" w14:textId="77777777" w:rsidR="00BA0562" w:rsidRDefault="00BA0562" w:rsidP="006132A9">
      <w:pPr>
        <w:pStyle w:val="TerminalDisplay"/>
      </w:pPr>
      <w:r>
        <w:t xml:space="preserve">   vap-profile HCIA-WLAN wlan 1</w:t>
      </w:r>
    </w:p>
    <w:p w14:paraId="7286363D" w14:textId="77777777" w:rsidR="00BA0562" w:rsidRDefault="00BA0562" w:rsidP="006132A9">
      <w:pPr>
        <w:pStyle w:val="TerminalDisplay"/>
      </w:pPr>
      <w:r>
        <w:t xml:space="preserve">  radio 2</w:t>
      </w:r>
    </w:p>
    <w:p w14:paraId="21DBC450" w14:textId="77777777" w:rsidR="00BA0562" w:rsidRDefault="00BA0562" w:rsidP="006132A9">
      <w:pPr>
        <w:pStyle w:val="TerminalDisplay"/>
      </w:pPr>
      <w:r>
        <w:t xml:space="preserve">   vap-profile HCIA-WLAN wlan 1</w:t>
      </w:r>
    </w:p>
    <w:p w14:paraId="0706F82C" w14:textId="77777777" w:rsidR="00BA0562" w:rsidRDefault="00BA0562" w:rsidP="006132A9">
      <w:pPr>
        <w:pStyle w:val="TerminalDisplay"/>
      </w:pPr>
      <w:r>
        <w:t xml:space="preserve"> ap-id 0 type-id 75 ap-mac 60f1-8a9c-2b40 ap-sn 21500831023GJ9022622</w:t>
      </w:r>
    </w:p>
    <w:p w14:paraId="316B71EC" w14:textId="77777777" w:rsidR="00BA0562" w:rsidRDefault="00BA0562" w:rsidP="006132A9">
      <w:pPr>
        <w:pStyle w:val="TerminalDisplay"/>
      </w:pPr>
      <w:r>
        <w:t xml:space="preserve">  ap-name ap1</w:t>
      </w:r>
    </w:p>
    <w:p w14:paraId="01FE3E95" w14:textId="77777777" w:rsidR="00BA0562" w:rsidRDefault="00BA0562" w:rsidP="006132A9">
      <w:pPr>
        <w:pStyle w:val="TerminalDisplay"/>
      </w:pPr>
      <w:r>
        <w:t xml:space="preserve">  ap-group ap-group1</w:t>
      </w:r>
    </w:p>
    <w:p w14:paraId="11B3976C" w14:textId="77777777" w:rsidR="00BA0562" w:rsidRDefault="00BA0562" w:rsidP="006132A9">
      <w:pPr>
        <w:pStyle w:val="TerminalDisplay"/>
      </w:pPr>
      <w:r>
        <w:t xml:space="preserve"> ap-id 1 type-id 75 ap-mac b4fb-f9b7-de40 ap-sn 21500831023GJ2001889</w:t>
      </w:r>
    </w:p>
    <w:p w14:paraId="31C4D40B" w14:textId="77777777" w:rsidR="00BA0562" w:rsidRDefault="00BA0562" w:rsidP="006132A9">
      <w:pPr>
        <w:pStyle w:val="TerminalDisplay"/>
      </w:pPr>
      <w:r>
        <w:t xml:space="preserve">  ap-name ap2</w:t>
      </w:r>
    </w:p>
    <w:p w14:paraId="67077140" w14:textId="77777777" w:rsidR="00BA0562" w:rsidRDefault="00BA0562" w:rsidP="006132A9">
      <w:pPr>
        <w:pStyle w:val="TerminalDisplay"/>
      </w:pPr>
      <w:r>
        <w:t xml:space="preserve">  ap-group ap-group1</w:t>
      </w:r>
    </w:p>
    <w:p w14:paraId="23909A7D" w14:textId="77777777" w:rsidR="00BA0562" w:rsidRDefault="00BA0562" w:rsidP="006132A9">
      <w:pPr>
        <w:pStyle w:val="TerminalDisplay"/>
      </w:pPr>
      <w:r>
        <w:t xml:space="preserve"> provision-ap                             </w:t>
      </w:r>
    </w:p>
    <w:p w14:paraId="7D837902" w14:textId="77777777" w:rsidR="00BA0562" w:rsidRDefault="00BA0562" w:rsidP="006132A9">
      <w:pPr>
        <w:pStyle w:val="TerminalDisplay"/>
      </w:pPr>
      <w:r>
        <w:t>#</w:t>
      </w:r>
    </w:p>
    <w:p w14:paraId="37C64C7F" w14:textId="77777777" w:rsidR="00BA0562" w:rsidRDefault="00BA0562" w:rsidP="006132A9">
      <w:pPr>
        <w:pStyle w:val="TerminalDisplay"/>
      </w:pPr>
      <w:r>
        <w:t>return</w:t>
      </w:r>
    </w:p>
    <w:p w14:paraId="4D7166E6" w14:textId="77777777" w:rsidR="00BA0562" w:rsidRDefault="00BA0562" w:rsidP="0063284F">
      <w:r>
        <w:t>Configuration on S3</w:t>
      </w:r>
    </w:p>
    <w:p w14:paraId="12855954" w14:textId="77777777" w:rsidR="00BA0562" w:rsidRDefault="00BA0562" w:rsidP="006132A9">
      <w:pPr>
        <w:pStyle w:val="TerminalDisplay"/>
      </w:pPr>
      <w:r>
        <w:t>#</w:t>
      </w:r>
    </w:p>
    <w:p w14:paraId="20C0A1D7" w14:textId="77777777" w:rsidR="00BA0562" w:rsidRDefault="00BA0562" w:rsidP="006132A9">
      <w:pPr>
        <w:pStyle w:val="TerminalDisplay"/>
      </w:pPr>
      <w:r>
        <w:t>sysname S3</w:t>
      </w:r>
    </w:p>
    <w:p w14:paraId="190D8309" w14:textId="77777777" w:rsidR="00BA0562" w:rsidRDefault="00BA0562" w:rsidP="006132A9">
      <w:pPr>
        <w:pStyle w:val="TerminalDisplay"/>
      </w:pPr>
      <w:r>
        <w:t>#</w:t>
      </w:r>
    </w:p>
    <w:p w14:paraId="3668A026" w14:textId="77777777" w:rsidR="00BA0562" w:rsidRDefault="00BA0562" w:rsidP="006132A9">
      <w:pPr>
        <w:pStyle w:val="TerminalDisplay"/>
      </w:pPr>
      <w:r>
        <w:t>vlan batch 100 to 101</w:t>
      </w:r>
    </w:p>
    <w:p w14:paraId="66D4AE44" w14:textId="77777777" w:rsidR="00BA0562" w:rsidRDefault="00BA0562" w:rsidP="006132A9">
      <w:pPr>
        <w:pStyle w:val="TerminalDisplay"/>
      </w:pPr>
      <w:r>
        <w:t>#</w:t>
      </w:r>
    </w:p>
    <w:p w14:paraId="082E4617" w14:textId="77777777" w:rsidR="00BA0562" w:rsidRDefault="00BA0562" w:rsidP="006132A9">
      <w:pPr>
        <w:pStyle w:val="TerminalDisplay"/>
      </w:pPr>
      <w:r>
        <w:t>interface GigabitEthernet0/0/1</w:t>
      </w:r>
    </w:p>
    <w:p w14:paraId="72439C98" w14:textId="77777777" w:rsidR="00BA0562" w:rsidRDefault="00BA0562" w:rsidP="006132A9">
      <w:pPr>
        <w:pStyle w:val="TerminalDisplay"/>
      </w:pPr>
      <w:r>
        <w:t xml:space="preserve"> port link-type trunk</w:t>
      </w:r>
    </w:p>
    <w:p w14:paraId="26DB74EC" w14:textId="77777777" w:rsidR="00BA0562" w:rsidRDefault="00BA0562" w:rsidP="006132A9">
      <w:pPr>
        <w:pStyle w:val="TerminalDisplay"/>
      </w:pPr>
      <w:r>
        <w:lastRenderedPageBreak/>
        <w:t xml:space="preserve"> port trunk allow-pass vlan 100 to 101</w:t>
      </w:r>
    </w:p>
    <w:p w14:paraId="4C214565" w14:textId="77777777" w:rsidR="00BA0562" w:rsidRDefault="00BA0562" w:rsidP="006132A9">
      <w:pPr>
        <w:pStyle w:val="TerminalDisplay"/>
      </w:pPr>
      <w:r>
        <w:t>#</w:t>
      </w:r>
    </w:p>
    <w:p w14:paraId="33700E5B" w14:textId="77777777" w:rsidR="00BA0562" w:rsidRDefault="00BA0562" w:rsidP="006132A9">
      <w:pPr>
        <w:pStyle w:val="TerminalDisplay"/>
      </w:pPr>
      <w:r>
        <w:t>interface GigabitEthernet0/0/4</w:t>
      </w:r>
    </w:p>
    <w:p w14:paraId="6CE38AA7" w14:textId="77777777" w:rsidR="00BA0562" w:rsidRDefault="00BA0562" w:rsidP="006132A9">
      <w:pPr>
        <w:pStyle w:val="TerminalDisplay"/>
      </w:pPr>
      <w:r>
        <w:t xml:space="preserve"> port link-type trunk</w:t>
      </w:r>
    </w:p>
    <w:p w14:paraId="704B2173" w14:textId="77777777" w:rsidR="00BA0562" w:rsidRDefault="00BA0562" w:rsidP="006132A9">
      <w:pPr>
        <w:pStyle w:val="TerminalDisplay"/>
      </w:pPr>
      <w:r>
        <w:t xml:space="preserve"> port trunk pvid vlan 100</w:t>
      </w:r>
    </w:p>
    <w:p w14:paraId="0D4F317E" w14:textId="77777777" w:rsidR="00BA0562" w:rsidRDefault="00BA0562" w:rsidP="006132A9">
      <w:pPr>
        <w:pStyle w:val="TerminalDisplay"/>
      </w:pPr>
      <w:r>
        <w:t xml:space="preserve"> port trunk allow-pass vlan 100 to 101</w:t>
      </w:r>
    </w:p>
    <w:p w14:paraId="322A53DD" w14:textId="77777777" w:rsidR="00BA0562" w:rsidRDefault="00BA0562" w:rsidP="006132A9">
      <w:pPr>
        <w:pStyle w:val="TerminalDisplay"/>
      </w:pPr>
      <w:r>
        <w:t>#</w:t>
      </w:r>
    </w:p>
    <w:p w14:paraId="1CE01BC1" w14:textId="77777777" w:rsidR="00BA0562" w:rsidRDefault="00BA0562" w:rsidP="006132A9">
      <w:pPr>
        <w:pStyle w:val="TerminalDisplay"/>
      </w:pPr>
      <w:r>
        <w:t>return</w:t>
      </w:r>
    </w:p>
    <w:p w14:paraId="5C95861D" w14:textId="77777777" w:rsidR="00BA0562" w:rsidRDefault="00BA0562" w:rsidP="0063284F">
      <w:r>
        <w:t>Configuration on S4</w:t>
      </w:r>
    </w:p>
    <w:p w14:paraId="6F46FFEB" w14:textId="77777777" w:rsidR="00BA0562" w:rsidRDefault="00BA0562" w:rsidP="006132A9">
      <w:pPr>
        <w:pStyle w:val="TerminalDisplay"/>
      </w:pPr>
      <w:r>
        <w:t>#</w:t>
      </w:r>
    </w:p>
    <w:p w14:paraId="11D4BE1B" w14:textId="77777777" w:rsidR="00BA0562" w:rsidRDefault="00BA0562" w:rsidP="006132A9">
      <w:pPr>
        <w:pStyle w:val="TerminalDisplay"/>
      </w:pPr>
      <w:r>
        <w:t>sysname S4</w:t>
      </w:r>
    </w:p>
    <w:p w14:paraId="298DBC4B" w14:textId="77777777" w:rsidR="00BA0562" w:rsidRDefault="00BA0562" w:rsidP="006132A9">
      <w:pPr>
        <w:pStyle w:val="TerminalDisplay"/>
      </w:pPr>
      <w:r>
        <w:t>#</w:t>
      </w:r>
    </w:p>
    <w:p w14:paraId="3D7D62B6" w14:textId="77777777" w:rsidR="00BA0562" w:rsidRDefault="00BA0562" w:rsidP="006132A9">
      <w:pPr>
        <w:pStyle w:val="TerminalDisplay"/>
      </w:pPr>
      <w:r>
        <w:t>vlan batch 100 to 101</w:t>
      </w:r>
    </w:p>
    <w:p w14:paraId="0E40B550" w14:textId="77777777" w:rsidR="00BA0562" w:rsidRDefault="00BA0562" w:rsidP="006132A9">
      <w:pPr>
        <w:pStyle w:val="TerminalDisplay"/>
      </w:pPr>
      <w:r>
        <w:t>#</w:t>
      </w:r>
    </w:p>
    <w:p w14:paraId="637885B1" w14:textId="77777777" w:rsidR="00BA0562" w:rsidRDefault="00BA0562" w:rsidP="006132A9">
      <w:pPr>
        <w:pStyle w:val="TerminalDisplay"/>
      </w:pPr>
      <w:r>
        <w:t>interface GigabitEthernet0/0/1</w:t>
      </w:r>
    </w:p>
    <w:p w14:paraId="21ADCA05" w14:textId="77777777" w:rsidR="00BA0562" w:rsidRDefault="00BA0562" w:rsidP="006132A9">
      <w:pPr>
        <w:pStyle w:val="TerminalDisplay"/>
      </w:pPr>
      <w:r>
        <w:t xml:space="preserve"> port link-type trunk</w:t>
      </w:r>
    </w:p>
    <w:p w14:paraId="232BD8D1" w14:textId="77777777" w:rsidR="00BA0562" w:rsidRDefault="00BA0562" w:rsidP="006132A9">
      <w:pPr>
        <w:pStyle w:val="TerminalDisplay"/>
      </w:pPr>
      <w:r>
        <w:t xml:space="preserve"> port trunk allow-pass vlan 100 to 101</w:t>
      </w:r>
    </w:p>
    <w:p w14:paraId="642989D6" w14:textId="77777777" w:rsidR="00BA0562" w:rsidRDefault="00BA0562" w:rsidP="006132A9">
      <w:pPr>
        <w:pStyle w:val="TerminalDisplay"/>
      </w:pPr>
      <w:r>
        <w:t>#</w:t>
      </w:r>
    </w:p>
    <w:p w14:paraId="2899D4A0" w14:textId="77777777" w:rsidR="00BA0562" w:rsidRDefault="00BA0562" w:rsidP="006132A9">
      <w:pPr>
        <w:pStyle w:val="TerminalDisplay"/>
      </w:pPr>
      <w:r>
        <w:t>interface GigabitEthernet0/0/4</w:t>
      </w:r>
    </w:p>
    <w:p w14:paraId="307EB799" w14:textId="77777777" w:rsidR="00BA0562" w:rsidRDefault="00BA0562" w:rsidP="006132A9">
      <w:pPr>
        <w:pStyle w:val="TerminalDisplay"/>
      </w:pPr>
      <w:r>
        <w:t xml:space="preserve"> port link-type trunk</w:t>
      </w:r>
    </w:p>
    <w:p w14:paraId="08562846" w14:textId="77777777" w:rsidR="00BA0562" w:rsidRDefault="00BA0562" w:rsidP="006132A9">
      <w:pPr>
        <w:pStyle w:val="TerminalDisplay"/>
      </w:pPr>
      <w:r>
        <w:t xml:space="preserve"> port trunk pvid vlan 100</w:t>
      </w:r>
    </w:p>
    <w:p w14:paraId="6C53C80A" w14:textId="77777777" w:rsidR="00BA0562" w:rsidRDefault="00BA0562" w:rsidP="006132A9">
      <w:pPr>
        <w:pStyle w:val="TerminalDisplay"/>
      </w:pPr>
      <w:r>
        <w:t xml:space="preserve"> port trunk allow-pass vlan 100 to 101</w:t>
      </w:r>
    </w:p>
    <w:p w14:paraId="652E13D4" w14:textId="77777777" w:rsidR="00BA0562" w:rsidRDefault="00BA0562" w:rsidP="006132A9">
      <w:pPr>
        <w:pStyle w:val="TerminalDisplay"/>
      </w:pPr>
      <w:r>
        <w:t>#</w:t>
      </w:r>
    </w:p>
    <w:p w14:paraId="33BB90F2" w14:textId="77777777" w:rsidR="00BA0562" w:rsidRDefault="00BA0562" w:rsidP="006132A9">
      <w:pPr>
        <w:pStyle w:val="TerminalDisplay"/>
      </w:pPr>
      <w:r>
        <w:t>return</w:t>
      </w:r>
    </w:p>
    <w:p w14:paraId="3DB46117" w14:textId="77777777" w:rsidR="00BA0562" w:rsidRDefault="00BA0562" w:rsidP="0063284F">
      <w:pPr>
        <w:pStyle w:val="2"/>
      </w:pPr>
      <w:bookmarkStart w:id="188" w:name="_Toc35261177"/>
      <w:bookmarkStart w:id="189" w:name="_Toc38987062"/>
      <w:r>
        <w:t>Quiz</w:t>
      </w:r>
      <w:bookmarkEnd w:id="188"/>
      <w:bookmarkEnd w:id="189"/>
    </w:p>
    <w:p w14:paraId="4BFD8CA4" w14:textId="77777777" w:rsidR="00BA0562" w:rsidRDefault="00BA0562" w:rsidP="002075CB">
      <w:pPr>
        <w:pStyle w:val="ItemStep"/>
        <w:outlineLvl w:val="9"/>
      </w:pPr>
      <w:r>
        <w:t>In the current networking, if GigabitEthernet0/0/10 of the AC does not allow packets from VLAN 101 to pass through, what is the impact on the access of STAs to S1? Why? What if tunnel forwarding is used?</w:t>
      </w:r>
    </w:p>
    <w:p w14:paraId="59094EE3" w14:textId="77777777" w:rsidR="00BA0562" w:rsidRDefault="00BA0562" w:rsidP="002075CB">
      <w:pPr>
        <w:pStyle w:val="ItemStep"/>
        <w:outlineLvl w:val="9"/>
      </w:pPr>
      <w:r>
        <w:t>If STAs connected to AP1 and AP2 need to be assigned to different VLANs, what operations need to be performed on the AC?</w:t>
      </w:r>
    </w:p>
    <w:p w14:paraId="5524361A" w14:textId="77777777" w:rsidR="00BA0562" w:rsidRDefault="00BA0562" w:rsidP="0063284F">
      <w:pPr>
        <w:pStyle w:val="2"/>
      </w:pPr>
      <w:bookmarkStart w:id="190" w:name="_Toc35261178"/>
      <w:bookmarkStart w:id="191" w:name="_Toc38987063"/>
      <w:r>
        <w:t>Appendix</w:t>
      </w:r>
      <w:bookmarkEnd w:id="190"/>
      <w:bookmarkEnd w:id="191"/>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586"/>
        <w:gridCol w:w="6352"/>
      </w:tblGrid>
      <w:tr w:rsidR="00513773" w:rsidRPr="00DA2833" w14:paraId="5C30B5FD" w14:textId="77777777" w:rsidTr="00FD1A9F">
        <w:trPr>
          <w:cantSplit/>
          <w:tblHeader/>
        </w:trPr>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693C62E7" w14:textId="77777777" w:rsidR="00BA0562" w:rsidRPr="00FD1A9F" w:rsidRDefault="00BA0562" w:rsidP="0063284F">
            <w:pPr>
              <w:pStyle w:val="TableHeading"/>
              <w:rPr>
                <w:rFonts w:ascii="方正兰亭黑简体" w:hAnsi="宋体" w:cs="宋体"/>
              </w:rPr>
            </w:pPr>
            <w:r w:rsidRPr="00BA0562">
              <w:t>AP State</w:t>
            </w:r>
          </w:p>
        </w:tc>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4CAB217E" w14:textId="77777777" w:rsidR="00BA0562" w:rsidRPr="00FD1A9F" w:rsidRDefault="00BA0562" w:rsidP="0063284F">
            <w:pPr>
              <w:pStyle w:val="TableHeading"/>
              <w:rPr>
                <w:rFonts w:ascii="方正兰亭黑简体" w:hAnsi="宋体" w:cs="宋体"/>
              </w:rPr>
            </w:pPr>
            <w:r w:rsidRPr="00BA0562">
              <w:t>Description</w:t>
            </w:r>
          </w:p>
        </w:tc>
      </w:tr>
      <w:tr w:rsidR="00513773" w:rsidRPr="00DA2833" w14:paraId="45538792" w14:textId="77777777" w:rsidTr="00FD1A9F">
        <w:trPr>
          <w:cantSplit/>
        </w:trPr>
        <w:tc>
          <w:tcPr>
            <w:tcW w:w="0" w:type="auto"/>
            <w:shd w:val="clear" w:color="auto" w:fill="auto"/>
            <w:hideMark/>
          </w:tcPr>
          <w:p w14:paraId="53C2953C" w14:textId="77777777" w:rsidR="00BA0562" w:rsidRPr="00FD1A9F" w:rsidRDefault="00BA0562" w:rsidP="0063284F">
            <w:pPr>
              <w:pStyle w:val="TableText"/>
              <w:rPr>
                <w:rFonts w:cs="Arial"/>
              </w:rPr>
            </w:pPr>
            <w:r w:rsidRPr="00FD1A9F">
              <w:rPr>
                <w:rFonts w:cs="Arial"/>
              </w:rPr>
              <w:t>commit-failed</w:t>
            </w:r>
          </w:p>
        </w:tc>
        <w:tc>
          <w:tcPr>
            <w:tcW w:w="0" w:type="auto"/>
            <w:shd w:val="clear" w:color="auto" w:fill="auto"/>
            <w:hideMark/>
          </w:tcPr>
          <w:p w14:paraId="6AE3EEF8" w14:textId="77777777" w:rsidR="00BA0562" w:rsidRPr="00FD1A9F" w:rsidRDefault="00BA0562" w:rsidP="0063284F">
            <w:pPr>
              <w:pStyle w:val="TableText"/>
              <w:rPr>
                <w:rFonts w:cs="Arial"/>
              </w:rPr>
            </w:pPr>
            <w:r w:rsidRPr="00FD1A9F">
              <w:rPr>
                <w:rFonts w:cs="Arial"/>
              </w:rPr>
              <w:t>WLAN service configurations fail to be delivered to the AP after the AP goes online on an AC.</w:t>
            </w:r>
          </w:p>
        </w:tc>
      </w:tr>
      <w:tr w:rsidR="00513773" w:rsidRPr="00DA2833" w14:paraId="6295C40F" w14:textId="77777777" w:rsidTr="00FD1A9F">
        <w:trPr>
          <w:cantSplit/>
        </w:trPr>
        <w:tc>
          <w:tcPr>
            <w:tcW w:w="0" w:type="auto"/>
            <w:shd w:val="clear" w:color="auto" w:fill="auto"/>
            <w:hideMark/>
          </w:tcPr>
          <w:p w14:paraId="3084C009" w14:textId="77777777" w:rsidR="00BA0562" w:rsidRPr="00FD1A9F" w:rsidRDefault="00BA0562" w:rsidP="0063284F">
            <w:pPr>
              <w:pStyle w:val="TableText"/>
              <w:rPr>
                <w:rFonts w:cs="Arial"/>
              </w:rPr>
            </w:pPr>
            <w:r w:rsidRPr="00FD1A9F">
              <w:rPr>
                <w:rFonts w:cs="Arial"/>
              </w:rPr>
              <w:t>committing</w:t>
            </w:r>
          </w:p>
        </w:tc>
        <w:tc>
          <w:tcPr>
            <w:tcW w:w="0" w:type="auto"/>
            <w:shd w:val="clear" w:color="auto" w:fill="auto"/>
            <w:hideMark/>
          </w:tcPr>
          <w:p w14:paraId="6FC7E47F" w14:textId="77777777" w:rsidR="00BA0562" w:rsidRPr="00FD1A9F" w:rsidRDefault="00BA0562" w:rsidP="0063284F">
            <w:pPr>
              <w:pStyle w:val="TableText"/>
              <w:rPr>
                <w:rFonts w:cs="Arial"/>
              </w:rPr>
            </w:pPr>
            <w:r w:rsidRPr="00FD1A9F">
              <w:rPr>
                <w:rFonts w:cs="Arial"/>
              </w:rPr>
              <w:t>WLAN service configurations are being delivered to the AP after the AP goes online on an AC.</w:t>
            </w:r>
          </w:p>
        </w:tc>
      </w:tr>
      <w:tr w:rsidR="00513773" w:rsidRPr="00DA2833" w14:paraId="48A4697E" w14:textId="77777777" w:rsidTr="00FD1A9F">
        <w:trPr>
          <w:cantSplit/>
        </w:trPr>
        <w:tc>
          <w:tcPr>
            <w:tcW w:w="0" w:type="auto"/>
            <w:shd w:val="clear" w:color="auto" w:fill="auto"/>
            <w:hideMark/>
          </w:tcPr>
          <w:p w14:paraId="268F7141" w14:textId="77777777" w:rsidR="00BA0562" w:rsidRPr="00FD1A9F" w:rsidRDefault="00BA0562" w:rsidP="0063284F">
            <w:pPr>
              <w:pStyle w:val="TableText"/>
              <w:rPr>
                <w:rFonts w:cs="Arial"/>
              </w:rPr>
            </w:pPr>
            <w:r w:rsidRPr="00FD1A9F">
              <w:rPr>
                <w:rFonts w:cs="Arial"/>
              </w:rPr>
              <w:t>config</w:t>
            </w:r>
          </w:p>
        </w:tc>
        <w:tc>
          <w:tcPr>
            <w:tcW w:w="0" w:type="auto"/>
            <w:shd w:val="clear" w:color="auto" w:fill="auto"/>
            <w:hideMark/>
          </w:tcPr>
          <w:p w14:paraId="67F8A37A" w14:textId="77777777" w:rsidR="00BA0562" w:rsidRPr="00FD1A9F" w:rsidRDefault="00BA0562" w:rsidP="0063284F">
            <w:pPr>
              <w:pStyle w:val="TableText"/>
              <w:rPr>
                <w:rFonts w:cs="Arial"/>
              </w:rPr>
            </w:pPr>
            <w:r w:rsidRPr="00FD1A9F">
              <w:rPr>
                <w:rFonts w:cs="Arial"/>
              </w:rPr>
              <w:t>WLAN service configurations are being delivered to the AP when the AP is going online on an AC.</w:t>
            </w:r>
          </w:p>
        </w:tc>
      </w:tr>
      <w:tr w:rsidR="00513773" w:rsidRPr="00DA2833" w14:paraId="5ED24D9A" w14:textId="77777777" w:rsidTr="00FD1A9F">
        <w:trPr>
          <w:cantSplit/>
        </w:trPr>
        <w:tc>
          <w:tcPr>
            <w:tcW w:w="0" w:type="auto"/>
            <w:shd w:val="clear" w:color="auto" w:fill="auto"/>
            <w:hideMark/>
          </w:tcPr>
          <w:p w14:paraId="666FEF5F" w14:textId="77777777" w:rsidR="00BA0562" w:rsidRPr="00FD1A9F" w:rsidRDefault="00BA0562" w:rsidP="0063284F">
            <w:pPr>
              <w:pStyle w:val="TableText"/>
              <w:rPr>
                <w:rFonts w:cs="Arial"/>
              </w:rPr>
            </w:pPr>
            <w:r w:rsidRPr="00FD1A9F">
              <w:rPr>
                <w:rFonts w:cs="Arial"/>
              </w:rPr>
              <w:lastRenderedPageBreak/>
              <w:t>config-failed</w:t>
            </w:r>
          </w:p>
        </w:tc>
        <w:tc>
          <w:tcPr>
            <w:tcW w:w="0" w:type="auto"/>
            <w:shd w:val="clear" w:color="auto" w:fill="auto"/>
            <w:hideMark/>
          </w:tcPr>
          <w:p w14:paraId="6F3EFF3A" w14:textId="77777777" w:rsidR="00BA0562" w:rsidRPr="00FD1A9F" w:rsidRDefault="00BA0562" w:rsidP="0063284F">
            <w:pPr>
              <w:pStyle w:val="TableText"/>
              <w:rPr>
                <w:rFonts w:cs="Arial"/>
              </w:rPr>
            </w:pPr>
            <w:r w:rsidRPr="00FD1A9F">
              <w:rPr>
                <w:rFonts w:cs="Arial"/>
              </w:rPr>
              <w:t>WLAN service configurations fail to be delivered to the AP when the AP is going online on an AC.</w:t>
            </w:r>
          </w:p>
        </w:tc>
      </w:tr>
      <w:tr w:rsidR="00513773" w:rsidRPr="00DA2833" w14:paraId="76D682B3" w14:textId="77777777" w:rsidTr="00FD1A9F">
        <w:trPr>
          <w:cantSplit/>
        </w:trPr>
        <w:tc>
          <w:tcPr>
            <w:tcW w:w="0" w:type="auto"/>
            <w:shd w:val="clear" w:color="auto" w:fill="auto"/>
            <w:hideMark/>
          </w:tcPr>
          <w:p w14:paraId="44F7FEC3" w14:textId="77777777" w:rsidR="00BA0562" w:rsidRPr="00FD1A9F" w:rsidRDefault="00BA0562" w:rsidP="0063284F">
            <w:pPr>
              <w:pStyle w:val="TableText"/>
              <w:rPr>
                <w:rFonts w:cs="Arial"/>
              </w:rPr>
            </w:pPr>
            <w:r w:rsidRPr="00FD1A9F">
              <w:rPr>
                <w:rFonts w:cs="Arial"/>
              </w:rPr>
              <w:t>download</w:t>
            </w:r>
          </w:p>
        </w:tc>
        <w:tc>
          <w:tcPr>
            <w:tcW w:w="0" w:type="auto"/>
            <w:shd w:val="clear" w:color="auto" w:fill="auto"/>
            <w:hideMark/>
          </w:tcPr>
          <w:p w14:paraId="78F5554E" w14:textId="77777777" w:rsidR="00BA0562" w:rsidRPr="00FD1A9F" w:rsidRDefault="00BA0562" w:rsidP="0063284F">
            <w:pPr>
              <w:pStyle w:val="TableText"/>
              <w:rPr>
                <w:rFonts w:cs="Arial"/>
              </w:rPr>
            </w:pPr>
            <w:r w:rsidRPr="00FD1A9F">
              <w:rPr>
                <w:rFonts w:cs="Arial"/>
              </w:rPr>
              <w:t>The AP is in upgrade state.</w:t>
            </w:r>
          </w:p>
        </w:tc>
      </w:tr>
      <w:tr w:rsidR="00513773" w:rsidRPr="00DA2833" w14:paraId="181324E9" w14:textId="77777777" w:rsidTr="00FD1A9F">
        <w:trPr>
          <w:cantSplit/>
        </w:trPr>
        <w:tc>
          <w:tcPr>
            <w:tcW w:w="0" w:type="auto"/>
            <w:shd w:val="clear" w:color="auto" w:fill="auto"/>
            <w:hideMark/>
          </w:tcPr>
          <w:p w14:paraId="1E61067D" w14:textId="77777777" w:rsidR="00BA0562" w:rsidRPr="00FD1A9F" w:rsidRDefault="00BA0562" w:rsidP="0063284F">
            <w:pPr>
              <w:pStyle w:val="TableText"/>
              <w:rPr>
                <w:rFonts w:cs="Arial"/>
              </w:rPr>
            </w:pPr>
            <w:r w:rsidRPr="00FD1A9F">
              <w:rPr>
                <w:rFonts w:cs="Arial"/>
              </w:rPr>
              <w:t>fault</w:t>
            </w:r>
          </w:p>
        </w:tc>
        <w:tc>
          <w:tcPr>
            <w:tcW w:w="0" w:type="auto"/>
            <w:shd w:val="clear" w:color="auto" w:fill="auto"/>
            <w:hideMark/>
          </w:tcPr>
          <w:p w14:paraId="0B42ADD3" w14:textId="77777777" w:rsidR="00BA0562" w:rsidRPr="00FD1A9F" w:rsidRDefault="00BA0562" w:rsidP="0063284F">
            <w:pPr>
              <w:pStyle w:val="TableText"/>
              <w:rPr>
                <w:rFonts w:cs="Arial"/>
              </w:rPr>
            </w:pPr>
            <w:r w:rsidRPr="00FD1A9F">
              <w:rPr>
                <w:rFonts w:cs="Arial"/>
              </w:rPr>
              <w:t>The AP fails to go online.</w:t>
            </w:r>
          </w:p>
        </w:tc>
      </w:tr>
      <w:tr w:rsidR="00513773" w:rsidRPr="00DA2833" w14:paraId="4EB3DA6A" w14:textId="77777777" w:rsidTr="00FD1A9F">
        <w:trPr>
          <w:cantSplit/>
        </w:trPr>
        <w:tc>
          <w:tcPr>
            <w:tcW w:w="0" w:type="auto"/>
            <w:shd w:val="clear" w:color="auto" w:fill="auto"/>
            <w:hideMark/>
          </w:tcPr>
          <w:p w14:paraId="317BCD65" w14:textId="77777777" w:rsidR="00BA0562" w:rsidRPr="00FD1A9F" w:rsidRDefault="00BA0562" w:rsidP="0063284F">
            <w:pPr>
              <w:pStyle w:val="TableText"/>
              <w:rPr>
                <w:rFonts w:cs="Arial"/>
              </w:rPr>
            </w:pPr>
            <w:r w:rsidRPr="00FD1A9F">
              <w:rPr>
                <w:rFonts w:cs="Arial"/>
              </w:rPr>
              <w:t>idle</w:t>
            </w:r>
          </w:p>
        </w:tc>
        <w:tc>
          <w:tcPr>
            <w:tcW w:w="0" w:type="auto"/>
            <w:shd w:val="clear" w:color="auto" w:fill="auto"/>
            <w:hideMark/>
          </w:tcPr>
          <w:p w14:paraId="758371DB" w14:textId="77777777" w:rsidR="00BA0562" w:rsidRPr="00FD1A9F" w:rsidRDefault="00BA0562" w:rsidP="0063284F">
            <w:pPr>
              <w:pStyle w:val="TableText"/>
              <w:rPr>
                <w:rFonts w:cs="Arial"/>
              </w:rPr>
            </w:pPr>
            <w:r w:rsidRPr="00FD1A9F">
              <w:rPr>
                <w:rFonts w:cs="Arial"/>
              </w:rPr>
              <w:t>It is the initialization state of the AP before it establishes a link with the AC for the first time.</w:t>
            </w:r>
          </w:p>
        </w:tc>
      </w:tr>
      <w:tr w:rsidR="00513773" w:rsidRPr="00DA2833" w14:paraId="536E2B8A" w14:textId="77777777" w:rsidTr="00FD1A9F">
        <w:trPr>
          <w:cantSplit/>
        </w:trPr>
        <w:tc>
          <w:tcPr>
            <w:tcW w:w="0" w:type="auto"/>
            <w:shd w:val="clear" w:color="auto" w:fill="auto"/>
            <w:hideMark/>
          </w:tcPr>
          <w:p w14:paraId="64CEF816" w14:textId="77777777" w:rsidR="00BA0562" w:rsidRPr="00FD1A9F" w:rsidRDefault="00BA0562" w:rsidP="0063284F">
            <w:pPr>
              <w:pStyle w:val="TableText"/>
              <w:rPr>
                <w:rFonts w:cs="Arial"/>
              </w:rPr>
            </w:pPr>
            <w:r w:rsidRPr="00FD1A9F">
              <w:rPr>
                <w:rFonts w:cs="Arial"/>
              </w:rPr>
              <w:t>name-conflicted</w:t>
            </w:r>
          </w:p>
        </w:tc>
        <w:tc>
          <w:tcPr>
            <w:tcW w:w="0" w:type="auto"/>
            <w:shd w:val="clear" w:color="auto" w:fill="auto"/>
            <w:hideMark/>
          </w:tcPr>
          <w:p w14:paraId="73104D30" w14:textId="77777777" w:rsidR="00BA0562" w:rsidRPr="00FD1A9F" w:rsidRDefault="00BA0562" w:rsidP="0063284F">
            <w:pPr>
              <w:pStyle w:val="TableText"/>
              <w:rPr>
                <w:rFonts w:cs="Arial"/>
              </w:rPr>
            </w:pPr>
            <w:r w:rsidRPr="00FD1A9F">
              <w:rPr>
                <w:rFonts w:cs="Arial"/>
              </w:rPr>
              <w:t>The name of the AP conflicts with that of an existing AP.</w:t>
            </w:r>
          </w:p>
        </w:tc>
      </w:tr>
      <w:tr w:rsidR="00513773" w:rsidRPr="00DA2833" w14:paraId="73AA5D20" w14:textId="77777777" w:rsidTr="00FD1A9F">
        <w:trPr>
          <w:cantSplit/>
        </w:trPr>
        <w:tc>
          <w:tcPr>
            <w:tcW w:w="0" w:type="auto"/>
            <w:shd w:val="clear" w:color="auto" w:fill="auto"/>
            <w:hideMark/>
          </w:tcPr>
          <w:p w14:paraId="448925C6" w14:textId="77777777" w:rsidR="00BA0562" w:rsidRPr="00FD1A9F" w:rsidRDefault="00BA0562" w:rsidP="0063284F">
            <w:pPr>
              <w:pStyle w:val="TableText"/>
              <w:rPr>
                <w:rFonts w:cs="Arial"/>
              </w:rPr>
            </w:pPr>
            <w:r w:rsidRPr="00FD1A9F">
              <w:rPr>
                <w:rFonts w:cs="Arial"/>
              </w:rPr>
              <w:t>normal</w:t>
            </w:r>
          </w:p>
        </w:tc>
        <w:tc>
          <w:tcPr>
            <w:tcW w:w="0" w:type="auto"/>
            <w:shd w:val="clear" w:color="auto" w:fill="auto"/>
            <w:hideMark/>
          </w:tcPr>
          <w:p w14:paraId="5C7AF232" w14:textId="77777777" w:rsidR="00BA0562" w:rsidRPr="00FD1A9F" w:rsidRDefault="00BA0562" w:rsidP="0063284F">
            <w:pPr>
              <w:pStyle w:val="TableText"/>
              <w:rPr>
                <w:rFonts w:cs="Arial"/>
              </w:rPr>
            </w:pPr>
            <w:r w:rsidRPr="00FD1A9F">
              <w:rPr>
                <w:rFonts w:cs="Arial"/>
              </w:rPr>
              <w:t>The AP is working properly.</w:t>
            </w:r>
          </w:p>
        </w:tc>
      </w:tr>
      <w:tr w:rsidR="00513773" w:rsidRPr="00DA2833" w14:paraId="38CDB706" w14:textId="77777777" w:rsidTr="00FD1A9F">
        <w:trPr>
          <w:cantSplit/>
        </w:trPr>
        <w:tc>
          <w:tcPr>
            <w:tcW w:w="0" w:type="auto"/>
            <w:shd w:val="clear" w:color="auto" w:fill="auto"/>
            <w:hideMark/>
          </w:tcPr>
          <w:p w14:paraId="69C38338" w14:textId="77777777" w:rsidR="00BA0562" w:rsidRPr="00FD1A9F" w:rsidRDefault="00BA0562" w:rsidP="0063284F">
            <w:pPr>
              <w:pStyle w:val="TableText"/>
              <w:rPr>
                <w:rFonts w:cs="Arial"/>
              </w:rPr>
            </w:pPr>
            <w:r w:rsidRPr="00FD1A9F">
              <w:rPr>
                <w:rFonts w:cs="Arial"/>
              </w:rPr>
              <w:t>standby</w:t>
            </w:r>
          </w:p>
        </w:tc>
        <w:tc>
          <w:tcPr>
            <w:tcW w:w="0" w:type="auto"/>
            <w:shd w:val="clear" w:color="auto" w:fill="auto"/>
            <w:hideMark/>
          </w:tcPr>
          <w:p w14:paraId="0C8DD915" w14:textId="77777777" w:rsidR="00BA0562" w:rsidRPr="00FD1A9F" w:rsidRDefault="00BA0562" w:rsidP="0063284F">
            <w:pPr>
              <w:pStyle w:val="TableText"/>
              <w:rPr>
                <w:rFonts w:cs="Arial"/>
              </w:rPr>
            </w:pPr>
            <w:r w:rsidRPr="00FD1A9F">
              <w:rPr>
                <w:rFonts w:cs="Arial"/>
              </w:rPr>
              <w:t>The AP is in normal state on the standby AC.</w:t>
            </w:r>
          </w:p>
        </w:tc>
      </w:tr>
      <w:tr w:rsidR="00513773" w:rsidRPr="00DA2833" w14:paraId="6EF10241" w14:textId="77777777" w:rsidTr="00FD1A9F">
        <w:trPr>
          <w:cantSplit/>
        </w:trPr>
        <w:tc>
          <w:tcPr>
            <w:tcW w:w="0" w:type="auto"/>
            <w:shd w:val="clear" w:color="auto" w:fill="auto"/>
            <w:hideMark/>
          </w:tcPr>
          <w:p w14:paraId="46F32417" w14:textId="77777777" w:rsidR="00BA0562" w:rsidRPr="00FD1A9F" w:rsidRDefault="00BA0562" w:rsidP="0063284F">
            <w:pPr>
              <w:pStyle w:val="TableText"/>
              <w:rPr>
                <w:rFonts w:cs="Arial"/>
              </w:rPr>
            </w:pPr>
            <w:r w:rsidRPr="00FD1A9F">
              <w:rPr>
                <w:rFonts w:cs="Arial"/>
              </w:rPr>
              <w:t>unauth</w:t>
            </w:r>
          </w:p>
        </w:tc>
        <w:tc>
          <w:tcPr>
            <w:tcW w:w="0" w:type="auto"/>
            <w:shd w:val="clear" w:color="auto" w:fill="auto"/>
            <w:hideMark/>
          </w:tcPr>
          <w:p w14:paraId="78BC680F" w14:textId="77777777" w:rsidR="00BA0562" w:rsidRPr="00FD1A9F" w:rsidRDefault="00BA0562" w:rsidP="0063284F">
            <w:pPr>
              <w:pStyle w:val="TableText"/>
              <w:rPr>
                <w:rFonts w:cs="Arial"/>
              </w:rPr>
            </w:pPr>
            <w:r w:rsidRPr="00FD1A9F">
              <w:rPr>
                <w:rFonts w:cs="Arial"/>
              </w:rPr>
              <w:t>The AP is not authenticated.</w:t>
            </w:r>
          </w:p>
        </w:tc>
      </w:tr>
    </w:tbl>
    <w:p w14:paraId="2EF06CBA" w14:textId="77777777" w:rsidR="00BA0562" w:rsidRDefault="00BA0562" w:rsidP="0063284F"/>
    <w:p w14:paraId="5887F1D0" w14:textId="77777777" w:rsidR="0063284F" w:rsidRDefault="0063284F" w:rsidP="0063284F">
      <w:pPr>
        <w:sectPr w:rsidR="0063284F" w:rsidSect="002075CB">
          <w:pgSz w:w="11906" w:h="16838" w:code="9"/>
          <w:pgMar w:top="1701" w:right="1134" w:bottom="1701" w:left="1134" w:header="567" w:footer="567" w:gutter="0"/>
          <w:cols w:space="425"/>
          <w:docGrid w:linePitch="312"/>
        </w:sectPr>
      </w:pPr>
    </w:p>
    <w:p w14:paraId="72549505" w14:textId="77777777" w:rsidR="00BA0562" w:rsidRPr="009B15B3" w:rsidRDefault="00BA0562" w:rsidP="00FB59F1">
      <w:pPr>
        <w:pStyle w:val="1"/>
      </w:pPr>
      <w:bookmarkStart w:id="192" w:name="_Toc35261179"/>
      <w:bookmarkStart w:id="193" w:name="_Toc38987064"/>
      <w:r w:rsidRPr="009B15B3">
        <w:lastRenderedPageBreak/>
        <w:t>Creating an IPv6 Network</w:t>
      </w:r>
      <w:bookmarkEnd w:id="192"/>
      <w:bookmarkEnd w:id="193"/>
    </w:p>
    <w:p w14:paraId="31E5E691" w14:textId="77777777" w:rsidR="00BA0562" w:rsidRDefault="00BA0562" w:rsidP="009B15B3">
      <w:pPr>
        <w:pStyle w:val="2"/>
      </w:pPr>
      <w:bookmarkStart w:id="194" w:name="_Toc35261180"/>
      <w:bookmarkStart w:id="195" w:name="_Toc38987065"/>
      <w:r>
        <w:t>Introduction</w:t>
      </w:r>
      <w:bookmarkEnd w:id="194"/>
      <w:bookmarkEnd w:id="195"/>
    </w:p>
    <w:p w14:paraId="5BCB04FE" w14:textId="77777777" w:rsidR="00BA0562" w:rsidRDefault="00BA0562" w:rsidP="009B15B3">
      <w:pPr>
        <w:pStyle w:val="3"/>
      </w:pPr>
      <w:bookmarkStart w:id="196" w:name="_Toc38987066"/>
      <w:r>
        <w:t>About This Lab</w:t>
      </w:r>
      <w:bookmarkEnd w:id="196"/>
    </w:p>
    <w:p w14:paraId="168B6695" w14:textId="77777777" w:rsidR="00BA0562" w:rsidRDefault="00BA0562" w:rsidP="009B15B3">
      <w:r>
        <w:t>Internet Protocol Version 6 (IPv6) is also called IP Next Generation (IPng). Designed by the Internet Engineering Task Force (IETF), IPv6 is an upgraded version of IPv4.</w:t>
      </w:r>
    </w:p>
    <w:p w14:paraId="7CEB2197" w14:textId="77777777" w:rsidR="00BA0562" w:rsidRDefault="00BA0562" w:rsidP="009B15B3">
      <w:r>
        <w:t>IPv6 have the following advantages over IPv4:</w:t>
      </w:r>
    </w:p>
    <w:p w14:paraId="63749849" w14:textId="77777777" w:rsidR="00BA0562" w:rsidRDefault="00BA0562" w:rsidP="009B15B3">
      <w:pPr>
        <w:pStyle w:val="ItemList"/>
      </w:pPr>
      <w:r>
        <w:t>Infinite address space</w:t>
      </w:r>
    </w:p>
    <w:p w14:paraId="0B03213C" w14:textId="77777777" w:rsidR="00BA0562" w:rsidRDefault="00BA0562" w:rsidP="009B15B3">
      <w:pPr>
        <w:pStyle w:val="ItemList"/>
      </w:pPr>
      <w:r>
        <w:t>Hierarchical address structure</w:t>
      </w:r>
    </w:p>
    <w:p w14:paraId="121E9FD1" w14:textId="77777777" w:rsidR="00BA0562" w:rsidRDefault="00BA0562" w:rsidP="009B15B3">
      <w:pPr>
        <w:pStyle w:val="ItemList"/>
      </w:pPr>
      <w:r>
        <w:t>Plug-and-play</w:t>
      </w:r>
    </w:p>
    <w:p w14:paraId="3BE5BE10" w14:textId="77777777" w:rsidR="00BA0562" w:rsidRDefault="00BA0562" w:rsidP="009B15B3">
      <w:pPr>
        <w:pStyle w:val="ItemList"/>
      </w:pPr>
      <w:r>
        <w:t>Simplified packet header</w:t>
      </w:r>
    </w:p>
    <w:p w14:paraId="77B93AEF" w14:textId="77777777" w:rsidR="00BA0562" w:rsidRDefault="00BA0562" w:rsidP="009B15B3">
      <w:pPr>
        <w:pStyle w:val="ItemList"/>
      </w:pPr>
      <w:r>
        <w:t>Security</w:t>
      </w:r>
    </w:p>
    <w:p w14:paraId="1816DBD6" w14:textId="77777777" w:rsidR="00BA0562" w:rsidRDefault="00BA0562" w:rsidP="009B15B3">
      <w:pPr>
        <w:pStyle w:val="ItemList"/>
      </w:pPr>
      <w:r>
        <w:t>Mobility</w:t>
      </w:r>
    </w:p>
    <w:p w14:paraId="3FFC61B5" w14:textId="77777777" w:rsidR="00BA0562" w:rsidRDefault="00BA0562" w:rsidP="009B15B3">
      <w:pPr>
        <w:pStyle w:val="ItemList"/>
      </w:pPr>
      <w:r>
        <w:t>Enhanced QoS features</w:t>
      </w:r>
    </w:p>
    <w:p w14:paraId="503D22BC" w14:textId="77777777" w:rsidR="00BA0562" w:rsidRDefault="00BA0562" w:rsidP="009B15B3">
      <w:r>
        <w:t>This chapter describes how to set up an IPv6 network to help you understand the basic principles and address configuration of IPv6.</w:t>
      </w:r>
    </w:p>
    <w:p w14:paraId="546A7929" w14:textId="77777777" w:rsidR="00BA0562" w:rsidRDefault="00BA0562" w:rsidP="009B15B3">
      <w:pPr>
        <w:pStyle w:val="3"/>
      </w:pPr>
      <w:bookmarkStart w:id="197" w:name="_Toc38987067"/>
      <w:r>
        <w:t>Objectives</w:t>
      </w:r>
      <w:bookmarkEnd w:id="197"/>
    </w:p>
    <w:p w14:paraId="13B70532" w14:textId="77777777" w:rsidR="00BA0562" w:rsidRPr="00A7505F" w:rsidRDefault="00BA0562" w:rsidP="009B15B3">
      <w:r>
        <w:t>Upon completion of this task, you will be able to:</w:t>
      </w:r>
    </w:p>
    <w:p w14:paraId="6F4F06D5" w14:textId="77777777" w:rsidR="00BA0562" w:rsidRDefault="00BA0562" w:rsidP="009B15B3">
      <w:pPr>
        <w:pStyle w:val="ItemList"/>
      </w:pPr>
      <w:r>
        <w:t>Learn how to configure static IPv6 addresses</w:t>
      </w:r>
    </w:p>
    <w:p w14:paraId="45C61802" w14:textId="77777777" w:rsidR="00BA0562" w:rsidRDefault="00BA0562" w:rsidP="009B15B3">
      <w:pPr>
        <w:pStyle w:val="ItemList"/>
      </w:pPr>
      <w:r>
        <w:t>Learn how to configure a DHCPv6 server</w:t>
      </w:r>
    </w:p>
    <w:p w14:paraId="5B93DDAA" w14:textId="77777777" w:rsidR="00BA0562" w:rsidRDefault="00BA0562" w:rsidP="009B15B3">
      <w:pPr>
        <w:pStyle w:val="ItemList"/>
      </w:pPr>
      <w:r>
        <w:t>Learn how to configure stateless addresses</w:t>
      </w:r>
    </w:p>
    <w:p w14:paraId="52ABB3E6" w14:textId="77777777" w:rsidR="00BA0562" w:rsidRDefault="00BA0562" w:rsidP="009B15B3">
      <w:pPr>
        <w:pStyle w:val="ItemList"/>
      </w:pPr>
      <w:r>
        <w:t>Learn how to configure static IPv6 routes</w:t>
      </w:r>
    </w:p>
    <w:p w14:paraId="20216309" w14:textId="77777777" w:rsidR="00BA0562" w:rsidRDefault="00BA0562" w:rsidP="009B15B3">
      <w:pPr>
        <w:pStyle w:val="ItemList"/>
      </w:pPr>
      <w:r>
        <w:t>Learn how to view IPv6 information</w:t>
      </w:r>
    </w:p>
    <w:p w14:paraId="3BE11A00" w14:textId="77777777" w:rsidR="00BA0562" w:rsidRDefault="00BA0562" w:rsidP="009B15B3">
      <w:pPr>
        <w:pStyle w:val="3"/>
      </w:pPr>
      <w:bookmarkStart w:id="198" w:name="_Toc38987068"/>
      <w:r>
        <w:t>Networking Topology</w:t>
      </w:r>
      <w:bookmarkEnd w:id="198"/>
    </w:p>
    <w:p w14:paraId="45AF41A6" w14:textId="77777777" w:rsidR="00BA0562" w:rsidRDefault="00BA0562" w:rsidP="009B15B3">
      <w:r>
        <w:t>An enterprise needs to deploy IPv6 on its network.</w:t>
      </w:r>
    </w:p>
    <w:p w14:paraId="6F765A5D" w14:textId="77777777" w:rsidR="00BA0562" w:rsidRDefault="00BA0562" w:rsidP="002075CB">
      <w:pPr>
        <w:pStyle w:val="ItemStep"/>
        <w:outlineLvl w:val="9"/>
      </w:pPr>
      <w:r>
        <w:lastRenderedPageBreak/>
        <w:t>Configure static IPv6 addresses for the two interfaces of R2.</w:t>
      </w:r>
    </w:p>
    <w:p w14:paraId="2A75928E" w14:textId="77777777" w:rsidR="00BA0562" w:rsidRDefault="00BA0562" w:rsidP="002075CB">
      <w:pPr>
        <w:pStyle w:val="ItemStep"/>
        <w:outlineLvl w:val="9"/>
      </w:pPr>
      <w:r>
        <w:t>Configure stateless address autoconfiguration on GigabitEthernet0/0/3 of R1.</w:t>
      </w:r>
    </w:p>
    <w:p w14:paraId="7B84134B" w14:textId="77777777" w:rsidR="00BA0562" w:rsidRDefault="00BA0562" w:rsidP="002075CB">
      <w:pPr>
        <w:pStyle w:val="ItemStep"/>
        <w:outlineLvl w:val="9"/>
      </w:pPr>
      <w:r>
        <w:t>Configure an IPv6 address for GigabitEthernet0/0/3 of R3 using DHCPv6.</w:t>
      </w:r>
    </w:p>
    <w:p w14:paraId="14E52FEA" w14:textId="77777777" w:rsidR="00BA0562" w:rsidRDefault="00BA0562" w:rsidP="002075CB">
      <w:pPr>
        <w:pStyle w:val="FigureDescription"/>
        <w:outlineLvl w:val="9"/>
      </w:pPr>
      <w:r>
        <w:t>Lab topology for creating an IPv6 network</w:t>
      </w:r>
    </w:p>
    <w:p w14:paraId="376BEDAA" w14:textId="77777777" w:rsidR="00BA0562" w:rsidRDefault="00A5717F" w:rsidP="003C69C9">
      <w:pPr>
        <w:jc w:val="center"/>
        <w:rPr>
          <w:noProof/>
          <w:lang w:bidi="ne-NP"/>
        </w:rPr>
      </w:pPr>
      <w:r w:rsidRPr="00A023CC">
        <w:rPr>
          <w:noProof/>
        </w:rPr>
        <w:drawing>
          <wp:inline distT="0" distB="0" distL="0" distR="0" wp14:anchorId="1075C049" wp14:editId="105E5D54">
            <wp:extent cx="3503930" cy="1697355"/>
            <wp:effectExtent l="0" t="0" r="0" b="0"/>
            <wp:docPr id="28"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503930" cy="1697355"/>
                    </a:xfrm>
                    <a:prstGeom prst="rect">
                      <a:avLst/>
                    </a:prstGeom>
                    <a:noFill/>
                    <a:ln>
                      <a:noFill/>
                    </a:ln>
                  </pic:spPr>
                </pic:pic>
              </a:graphicData>
            </a:graphic>
          </wp:inline>
        </w:drawing>
      </w:r>
    </w:p>
    <w:p w14:paraId="42895B70" w14:textId="77777777" w:rsidR="009B15B3" w:rsidRDefault="009B15B3" w:rsidP="009B15B3"/>
    <w:p w14:paraId="2A85B8DF" w14:textId="77777777" w:rsidR="00BA0562" w:rsidRDefault="00BA0562" w:rsidP="009B15B3">
      <w:pPr>
        <w:pStyle w:val="2"/>
      </w:pPr>
      <w:bookmarkStart w:id="199" w:name="_Toc38987069"/>
      <w:r>
        <w:t>Lab Configuration</w:t>
      </w:r>
      <w:bookmarkEnd w:id="199"/>
      <w:r>
        <w:t xml:space="preserve"> </w:t>
      </w:r>
    </w:p>
    <w:p w14:paraId="67120D0A" w14:textId="77777777" w:rsidR="00BA0562" w:rsidRDefault="00BA0562" w:rsidP="009B15B3">
      <w:pPr>
        <w:pStyle w:val="3"/>
      </w:pPr>
      <w:bookmarkStart w:id="200" w:name="_Toc38987070"/>
      <w:r>
        <w:t>Configuration Roadmap</w:t>
      </w:r>
      <w:bookmarkEnd w:id="200"/>
    </w:p>
    <w:p w14:paraId="3A8B2428" w14:textId="77777777" w:rsidR="00BA0562" w:rsidRDefault="00BA0562" w:rsidP="002075CB">
      <w:pPr>
        <w:pStyle w:val="ItemStep"/>
        <w:outlineLvl w:val="9"/>
      </w:pPr>
      <w:r>
        <w:t>Configure static IPv6 addresses.</w:t>
      </w:r>
    </w:p>
    <w:p w14:paraId="06F6DF1D" w14:textId="77777777" w:rsidR="00BA0562" w:rsidRDefault="00BA0562" w:rsidP="002075CB">
      <w:pPr>
        <w:pStyle w:val="ItemStep"/>
        <w:outlineLvl w:val="9"/>
      </w:pPr>
      <w:r>
        <w:t>Configure DHCPv6.</w:t>
      </w:r>
    </w:p>
    <w:p w14:paraId="47DA0113" w14:textId="77777777" w:rsidR="00BA0562" w:rsidRDefault="00BA0562" w:rsidP="002075CB">
      <w:pPr>
        <w:pStyle w:val="ItemStep"/>
        <w:outlineLvl w:val="9"/>
      </w:pPr>
      <w:r>
        <w:t>Configure IPv6 stateless address allocation.</w:t>
      </w:r>
    </w:p>
    <w:p w14:paraId="11680FD2" w14:textId="77777777" w:rsidR="00BA0562" w:rsidRDefault="00BA0562" w:rsidP="002075CB">
      <w:pPr>
        <w:pStyle w:val="ItemStep"/>
        <w:outlineLvl w:val="9"/>
      </w:pPr>
      <w:r>
        <w:t>Display IPv6 addresses.</w:t>
      </w:r>
    </w:p>
    <w:p w14:paraId="60339D90" w14:textId="77777777" w:rsidR="00BA0562" w:rsidRDefault="00BA0562" w:rsidP="009B15B3">
      <w:pPr>
        <w:pStyle w:val="3"/>
      </w:pPr>
      <w:bookmarkStart w:id="201" w:name="_Toc38987071"/>
      <w:r>
        <w:t>Configuration Procedure</w:t>
      </w:r>
      <w:bookmarkEnd w:id="201"/>
    </w:p>
    <w:p w14:paraId="373098F2" w14:textId="77777777" w:rsidR="00BA0562" w:rsidRDefault="00BA0562" w:rsidP="002075CB">
      <w:pPr>
        <w:pStyle w:val="Step"/>
        <w:outlineLvl w:val="9"/>
      </w:pPr>
      <w:r>
        <w:t>Complete basic device configuration.</w:t>
      </w:r>
    </w:p>
    <w:p w14:paraId="5E684A83" w14:textId="77777777" w:rsidR="00BA0562" w:rsidRDefault="00BA0562" w:rsidP="0063284F">
      <w:r>
        <w:t># Name the devices.</w:t>
      </w:r>
    </w:p>
    <w:p w14:paraId="61FF722F" w14:textId="77777777" w:rsidR="00BA0562" w:rsidRDefault="00BA0562" w:rsidP="0063284F">
      <w:r>
        <w:t>The details are not provided here.</w:t>
      </w:r>
    </w:p>
    <w:p w14:paraId="1FCC52D0" w14:textId="77777777" w:rsidR="00BA0562" w:rsidRDefault="00BA0562" w:rsidP="002075CB">
      <w:pPr>
        <w:pStyle w:val="Step"/>
        <w:outlineLvl w:val="9"/>
      </w:pPr>
      <w:r>
        <w:t>Configure IPv6 functions on the devices and interfaces.</w:t>
      </w:r>
    </w:p>
    <w:p w14:paraId="7C91B1F4" w14:textId="77777777" w:rsidR="00BA0562" w:rsidRDefault="00BA0562" w:rsidP="0063284F">
      <w:r>
        <w:t># Enable IPv6 globally.</w:t>
      </w:r>
    </w:p>
    <w:p w14:paraId="7C64C6E9" w14:textId="77777777" w:rsidR="00BA0562" w:rsidRDefault="00BA0562" w:rsidP="006132A9">
      <w:pPr>
        <w:pStyle w:val="TerminalDisplay"/>
      </w:pPr>
      <w:r>
        <w:t>[R1]ipv6</w:t>
      </w:r>
    </w:p>
    <w:p w14:paraId="412FE0CA" w14:textId="77777777" w:rsidR="00BA0562" w:rsidRDefault="00BA0562" w:rsidP="0063284F">
      <w:r>
        <w:t xml:space="preserve">The </w:t>
      </w:r>
      <w:r w:rsidRPr="0000387B">
        <w:rPr>
          <w:b/>
          <w:bCs/>
        </w:rPr>
        <w:t>ipv6</w:t>
      </w:r>
      <w:r>
        <w:t xml:space="preserve"> command enables the device to forward IPv6 unicast packets, including sending and receiving local IPv6 packets.</w:t>
      </w:r>
    </w:p>
    <w:p w14:paraId="64CF80DE" w14:textId="77777777" w:rsidR="00BA0562" w:rsidRDefault="00BA0562" w:rsidP="006132A9">
      <w:pPr>
        <w:pStyle w:val="TerminalDisplay"/>
      </w:pPr>
      <w:r>
        <w:t>[R2]ipv6</w:t>
      </w:r>
    </w:p>
    <w:p w14:paraId="078FBC8A" w14:textId="77777777" w:rsidR="00BA0562" w:rsidRDefault="00BA0562" w:rsidP="003C69C9"/>
    <w:p w14:paraId="30409F39" w14:textId="77777777" w:rsidR="00BA0562" w:rsidRDefault="00BA0562" w:rsidP="006132A9">
      <w:pPr>
        <w:pStyle w:val="TerminalDisplay"/>
      </w:pPr>
      <w:r>
        <w:t>[R3]ipv6</w:t>
      </w:r>
    </w:p>
    <w:p w14:paraId="3A29242D" w14:textId="77777777" w:rsidR="00BA0562" w:rsidRDefault="00BA0562" w:rsidP="0063284F">
      <w:r>
        <w:lastRenderedPageBreak/>
        <w:t># Enable IPv6 on the interface.</w:t>
      </w:r>
    </w:p>
    <w:p w14:paraId="575D9D5A" w14:textId="77777777" w:rsidR="00BA0562" w:rsidRDefault="00BA0562" w:rsidP="006132A9">
      <w:pPr>
        <w:pStyle w:val="TerminalDisplay"/>
      </w:pPr>
      <w:r>
        <w:t>[R1]interface GigabitEthernet 0/0/3</w:t>
      </w:r>
    </w:p>
    <w:p w14:paraId="3D6A58B7" w14:textId="77777777" w:rsidR="00BA0562" w:rsidRDefault="00BA0562" w:rsidP="0063284F">
      <w:r>
        <w:t xml:space="preserve">The </w:t>
      </w:r>
      <w:r w:rsidRPr="0000387B">
        <w:rPr>
          <w:b/>
          <w:bCs/>
        </w:rPr>
        <w:t>ipv6 enable</w:t>
      </w:r>
      <w:r>
        <w:t xml:space="preserve"> command enables the IPv6 function on an interface.</w:t>
      </w:r>
    </w:p>
    <w:p w14:paraId="33DA4836" w14:textId="77777777" w:rsidR="00BA0562" w:rsidRDefault="00BA0562" w:rsidP="006132A9">
      <w:pPr>
        <w:pStyle w:val="TerminalDisplay"/>
      </w:pPr>
      <w:r>
        <w:t xml:space="preserve">[R1-GigabitEthernet0/0/3]ipv6 enable </w:t>
      </w:r>
    </w:p>
    <w:p w14:paraId="58111064" w14:textId="77777777" w:rsidR="00BA0562" w:rsidRDefault="00BA0562" w:rsidP="006132A9">
      <w:pPr>
        <w:pStyle w:val="TerminalDisplay"/>
      </w:pPr>
      <w:r>
        <w:t>[R1-GigabitEthernet0/0/3]quit</w:t>
      </w:r>
    </w:p>
    <w:p w14:paraId="21AE9ED4" w14:textId="77777777" w:rsidR="00BA0562" w:rsidRDefault="00BA0562" w:rsidP="003C69C9"/>
    <w:p w14:paraId="430FDDF8" w14:textId="77777777" w:rsidR="00BA0562" w:rsidRDefault="00BA0562" w:rsidP="006132A9">
      <w:pPr>
        <w:pStyle w:val="TerminalDisplay"/>
      </w:pPr>
      <w:r>
        <w:t>[R2]interface GigabitEthernet 0/0/3</w:t>
      </w:r>
    </w:p>
    <w:p w14:paraId="52C33A5A" w14:textId="77777777" w:rsidR="00BA0562" w:rsidRDefault="00BA0562" w:rsidP="006132A9">
      <w:pPr>
        <w:pStyle w:val="TerminalDisplay"/>
      </w:pPr>
      <w:r>
        <w:t xml:space="preserve">[R2-GigabitEthernet0/0/3]ipv6 enable </w:t>
      </w:r>
    </w:p>
    <w:p w14:paraId="26A25E92" w14:textId="77777777" w:rsidR="00BA0562" w:rsidRDefault="00BA0562" w:rsidP="006132A9">
      <w:pPr>
        <w:pStyle w:val="TerminalDisplay"/>
      </w:pPr>
      <w:r>
        <w:t>[R2-GigabitEthernet0/0/3]quit</w:t>
      </w:r>
    </w:p>
    <w:p w14:paraId="3E12D2A4" w14:textId="77777777" w:rsidR="00BA0562" w:rsidRDefault="00BA0562" w:rsidP="006132A9">
      <w:pPr>
        <w:pStyle w:val="TerminalDisplay"/>
      </w:pPr>
      <w:r>
        <w:t>[R2]interface GigabitEthernet 0/0/4</w:t>
      </w:r>
    </w:p>
    <w:p w14:paraId="7327C1FB" w14:textId="77777777" w:rsidR="00BA0562" w:rsidRDefault="00BA0562" w:rsidP="006132A9">
      <w:pPr>
        <w:pStyle w:val="TerminalDisplay"/>
      </w:pPr>
      <w:r>
        <w:t xml:space="preserve">[R2-GigabitEthernet0/0/4]ipv6 enable </w:t>
      </w:r>
    </w:p>
    <w:p w14:paraId="5749A34F" w14:textId="77777777" w:rsidR="00BA0562" w:rsidRDefault="00BA0562" w:rsidP="006132A9">
      <w:pPr>
        <w:pStyle w:val="TerminalDisplay"/>
      </w:pPr>
      <w:r>
        <w:t>[R2-GigabitEthernet0/0/4]quit</w:t>
      </w:r>
    </w:p>
    <w:p w14:paraId="3F0AE18B" w14:textId="77777777" w:rsidR="00BA0562" w:rsidRDefault="00BA0562" w:rsidP="003C69C9"/>
    <w:p w14:paraId="1F7B7527" w14:textId="77777777" w:rsidR="00BA0562" w:rsidRDefault="00BA0562" w:rsidP="006132A9">
      <w:pPr>
        <w:pStyle w:val="TerminalDisplay"/>
      </w:pPr>
      <w:r>
        <w:t>[R3]interface GigabitEthernet 0/0/3</w:t>
      </w:r>
    </w:p>
    <w:p w14:paraId="5E4A22F9" w14:textId="77777777" w:rsidR="00BA0562" w:rsidRDefault="00BA0562" w:rsidP="006132A9">
      <w:pPr>
        <w:pStyle w:val="TerminalDisplay"/>
      </w:pPr>
      <w:r>
        <w:t xml:space="preserve">[R3-GigabitEthernet0/0/3]ipv6 enable </w:t>
      </w:r>
    </w:p>
    <w:p w14:paraId="5D2C8113" w14:textId="77777777" w:rsidR="00BA0562" w:rsidRDefault="00BA0562" w:rsidP="006132A9">
      <w:pPr>
        <w:pStyle w:val="TerminalDisplay"/>
      </w:pPr>
      <w:r>
        <w:t>[R3-GigabitEthernet0/0/3]quit</w:t>
      </w:r>
    </w:p>
    <w:p w14:paraId="0F608ED8" w14:textId="77777777" w:rsidR="00BA0562" w:rsidRDefault="00BA0562" w:rsidP="002075CB">
      <w:pPr>
        <w:pStyle w:val="Step"/>
        <w:outlineLvl w:val="9"/>
      </w:pPr>
      <w:r>
        <w:t>Configure a link-local address for the interface and test the configuration.</w:t>
      </w:r>
    </w:p>
    <w:p w14:paraId="0654BF40" w14:textId="77777777" w:rsidR="00BA0562" w:rsidRDefault="00BA0562" w:rsidP="0063284F">
      <w:r>
        <w:t># Configure an interface to automatically generate a link-local address.</w:t>
      </w:r>
    </w:p>
    <w:p w14:paraId="7C39B85D" w14:textId="77777777" w:rsidR="00BA0562" w:rsidRDefault="00BA0562" w:rsidP="006132A9">
      <w:pPr>
        <w:pStyle w:val="TerminalDisplay"/>
      </w:pPr>
      <w:r>
        <w:t>[R1]interface GigabitEthernet 0/0/3</w:t>
      </w:r>
    </w:p>
    <w:p w14:paraId="4D62B7E1" w14:textId="77777777" w:rsidR="00BA0562" w:rsidRDefault="00BA0562" w:rsidP="0063284F">
      <w:r>
        <w:t xml:space="preserve">The </w:t>
      </w:r>
      <w:r w:rsidRPr="0000387B">
        <w:rPr>
          <w:b/>
          <w:bCs/>
        </w:rPr>
        <w:t>ipv6 address auto link-local</w:t>
      </w:r>
      <w:r>
        <w:t xml:space="preserve"> command enables the generation of a link-local address for an interface.</w:t>
      </w:r>
    </w:p>
    <w:p w14:paraId="5F350263" w14:textId="77777777" w:rsidR="00BA0562" w:rsidRDefault="00BA0562" w:rsidP="0063284F">
      <w:r>
        <w:t>Only one link-local address can be configured for each interface. To prevent link-local address conflict, automatically generated link-local addresses are recommended. After an IPv6 global unicast address is configured for an interface, a link-local address will be automatically generated.</w:t>
      </w:r>
    </w:p>
    <w:p w14:paraId="0FA96D07" w14:textId="77777777" w:rsidR="00BA0562" w:rsidRDefault="00BA0562" w:rsidP="006132A9">
      <w:pPr>
        <w:pStyle w:val="TerminalDisplay"/>
      </w:pPr>
      <w:r>
        <w:t xml:space="preserve">[R1-GigabitEthernet0/0/3]ipv6 address auto link-local </w:t>
      </w:r>
    </w:p>
    <w:p w14:paraId="71C86FF2" w14:textId="77777777" w:rsidR="00BA0562" w:rsidRDefault="00BA0562" w:rsidP="006132A9">
      <w:pPr>
        <w:pStyle w:val="TerminalDisplay"/>
      </w:pPr>
      <w:r>
        <w:t>[R1-GigabitEthernet0/0/3]quit</w:t>
      </w:r>
    </w:p>
    <w:p w14:paraId="317B7EEA" w14:textId="77777777" w:rsidR="00BA0562" w:rsidRDefault="00BA0562" w:rsidP="003C69C9"/>
    <w:p w14:paraId="69C0B557" w14:textId="77777777" w:rsidR="00BA0562" w:rsidRDefault="00BA0562" w:rsidP="006132A9">
      <w:pPr>
        <w:pStyle w:val="TerminalDisplay"/>
      </w:pPr>
      <w:r>
        <w:t>[R2]interface GigabitEthernet 0/0/3</w:t>
      </w:r>
    </w:p>
    <w:p w14:paraId="20F9BEBF" w14:textId="77777777" w:rsidR="00BA0562" w:rsidRDefault="00BA0562" w:rsidP="006132A9">
      <w:pPr>
        <w:pStyle w:val="TerminalDisplay"/>
      </w:pPr>
      <w:r>
        <w:t xml:space="preserve">[R2-GigabitEthernet0/0/3]ipv6 address auto link-local </w:t>
      </w:r>
    </w:p>
    <w:p w14:paraId="28176DB2" w14:textId="77777777" w:rsidR="00BA0562" w:rsidRDefault="00BA0562" w:rsidP="006132A9">
      <w:pPr>
        <w:pStyle w:val="TerminalDisplay"/>
      </w:pPr>
      <w:r>
        <w:t>[R2-GigabitEthernet0/0/3]quit</w:t>
      </w:r>
    </w:p>
    <w:p w14:paraId="25D80402" w14:textId="77777777" w:rsidR="00BA0562" w:rsidRDefault="00BA0562" w:rsidP="006132A9">
      <w:pPr>
        <w:pStyle w:val="TerminalDisplay"/>
      </w:pPr>
      <w:r>
        <w:t>[R2]interface GigabitEthernet 0/0/4</w:t>
      </w:r>
    </w:p>
    <w:p w14:paraId="6B1E78FF" w14:textId="77777777" w:rsidR="00BA0562" w:rsidRDefault="00BA0562" w:rsidP="006132A9">
      <w:pPr>
        <w:pStyle w:val="TerminalDisplay"/>
      </w:pPr>
      <w:r>
        <w:t xml:space="preserve">[R2-GigabitEthernet0/0/4]ipv6 address auto link-local </w:t>
      </w:r>
    </w:p>
    <w:p w14:paraId="0B14B84A" w14:textId="77777777" w:rsidR="00BA0562" w:rsidRDefault="00BA0562" w:rsidP="006132A9">
      <w:pPr>
        <w:pStyle w:val="TerminalDisplay"/>
      </w:pPr>
      <w:r>
        <w:t>[R2-GigabitEthernet0/0/4]quit</w:t>
      </w:r>
    </w:p>
    <w:p w14:paraId="34EEA6DB" w14:textId="77777777" w:rsidR="00BA0562" w:rsidRDefault="00BA0562" w:rsidP="003C69C9"/>
    <w:p w14:paraId="4283ED56" w14:textId="77777777" w:rsidR="00BA0562" w:rsidRDefault="00BA0562" w:rsidP="006132A9">
      <w:pPr>
        <w:pStyle w:val="TerminalDisplay"/>
      </w:pPr>
      <w:r>
        <w:t>[R3]interface GigabitEthernet 0/0/3</w:t>
      </w:r>
    </w:p>
    <w:p w14:paraId="5A34C48C" w14:textId="77777777" w:rsidR="00BA0562" w:rsidRDefault="00BA0562" w:rsidP="006132A9">
      <w:pPr>
        <w:pStyle w:val="TerminalDisplay"/>
      </w:pPr>
      <w:r>
        <w:t xml:space="preserve">[R3-GigabitEthernet0/0/3]ipv6 address auto link-local </w:t>
      </w:r>
    </w:p>
    <w:p w14:paraId="35651390" w14:textId="77777777" w:rsidR="00BA0562" w:rsidRDefault="00BA0562" w:rsidP="006132A9">
      <w:pPr>
        <w:pStyle w:val="TerminalDisplay"/>
      </w:pPr>
      <w:r>
        <w:t>[R3-GigabitEthernet0/0/3]quit</w:t>
      </w:r>
    </w:p>
    <w:p w14:paraId="01AC59F3" w14:textId="77777777" w:rsidR="00BA0562" w:rsidRDefault="00BA0562" w:rsidP="0063284F">
      <w:r>
        <w:t># Display the IPv6 status of the interface and test the connectivity.</w:t>
      </w:r>
    </w:p>
    <w:p w14:paraId="4C038290" w14:textId="77777777" w:rsidR="00BA0562" w:rsidRDefault="00BA0562" w:rsidP="006132A9">
      <w:pPr>
        <w:pStyle w:val="TerminalDisplay"/>
      </w:pPr>
      <w:r>
        <w:t>&lt;R1&gt;display ipv6 interface GigabitEthernet 0/0/3</w:t>
      </w:r>
    </w:p>
    <w:p w14:paraId="3DB4AC80" w14:textId="77777777" w:rsidR="00BA0562" w:rsidRDefault="00BA0562" w:rsidP="006132A9">
      <w:pPr>
        <w:pStyle w:val="TerminalDisplay"/>
      </w:pPr>
      <w:r>
        <w:lastRenderedPageBreak/>
        <w:t xml:space="preserve">GigabitEthernet0/0/3 current state : </w:t>
      </w:r>
      <w:r w:rsidRPr="006132A9">
        <w:rPr>
          <w:b/>
          <w:bCs/>
        </w:rPr>
        <w:t>UP</w:t>
      </w:r>
      <w:r>
        <w:t xml:space="preserve"> </w:t>
      </w:r>
    </w:p>
    <w:p w14:paraId="574A8157" w14:textId="77777777" w:rsidR="00BA0562" w:rsidRPr="006132A9" w:rsidRDefault="00BA0562" w:rsidP="006132A9">
      <w:pPr>
        <w:pStyle w:val="TerminalDisplay"/>
      </w:pPr>
      <w:r>
        <w:t>IPv6 protocol current state :</w:t>
      </w:r>
      <w:r w:rsidRPr="006132A9">
        <w:rPr>
          <w:b/>
          <w:bCs/>
        </w:rPr>
        <w:t xml:space="preserve"> UP</w:t>
      </w:r>
      <w:r>
        <w:t xml:space="preserve">          </w:t>
      </w:r>
      <w:r w:rsidRPr="006132A9">
        <w:t xml:space="preserve">                     //The physical and protocol status is Up.</w:t>
      </w:r>
    </w:p>
    <w:p w14:paraId="6050D473" w14:textId="77777777" w:rsidR="00BA0562" w:rsidRDefault="00BA0562" w:rsidP="003C69C9">
      <w:pPr>
        <w:pStyle w:val="TerminalDisplay"/>
      </w:pPr>
      <w:r>
        <w:t xml:space="preserve">IPv6 is enabled, link-local address is </w:t>
      </w:r>
      <w:r w:rsidRPr="006132A9">
        <w:rPr>
          <w:b/>
          <w:bCs/>
        </w:rPr>
        <w:t>FE80::2E0:FCFF:FE4D:355</w:t>
      </w:r>
      <w:r w:rsidR="003C69C9">
        <w:t xml:space="preserve">     </w:t>
      </w:r>
      <w:r w:rsidRPr="006132A9">
        <w:t>//The link-local address for the interface has been generated.</w:t>
      </w:r>
    </w:p>
    <w:p w14:paraId="17F3248F" w14:textId="77777777" w:rsidR="00BA0562" w:rsidRDefault="00BA0562" w:rsidP="006132A9">
      <w:pPr>
        <w:pStyle w:val="TerminalDisplay"/>
      </w:pPr>
      <w:r>
        <w:t xml:space="preserve">  No global unicast address configured</w:t>
      </w:r>
    </w:p>
    <w:p w14:paraId="65CE4130" w14:textId="77777777" w:rsidR="00BA0562" w:rsidRDefault="00BA0562" w:rsidP="006132A9">
      <w:pPr>
        <w:pStyle w:val="TerminalDisplay"/>
      </w:pPr>
      <w:r>
        <w:t xml:space="preserve">  Joined group address(es):</w:t>
      </w:r>
    </w:p>
    <w:p w14:paraId="34A7B3F7" w14:textId="77777777" w:rsidR="00BA0562" w:rsidRDefault="00BA0562" w:rsidP="006132A9">
      <w:pPr>
        <w:pStyle w:val="TerminalDisplay"/>
      </w:pPr>
      <w:r>
        <w:t xml:space="preserve">    FF02::1:FF4D:355</w:t>
      </w:r>
    </w:p>
    <w:p w14:paraId="20AFE94B" w14:textId="77777777" w:rsidR="00BA0562" w:rsidRDefault="00BA0562" w:rsidP="006132A9">
      <w:pPr>
        <w:pStyle w:val="TerminalDisplay"/>
      </w:pPr>
      <w:r>
        <w:t xml:space="preserve">    FF02::2</w:t>
      </w:r>
    </w:p>
    <w:p w14:paraId="17959E91" w14:textId="77777777" w:rsidR="00BA0562" w:rsidRDefault="00BA0562" w:rsidP="006132A9">
      <w:pPr>
        <w:pStyle w:val="TerminalDisplay"/>
      </w:pPr>
      <w:r>
        <w:t xml:space="preserve">    FF02::1</w:t>
      </w:r>
    </w:p>
    <w:p w14:paraId="61F0DC9E" w14:textId="77777777" w:rsidR="00BA0562" w:rsidRDefault="00BA0562" w:rsidP="006132A9">
      <w:pPr>
        <w:pStyle w:val="TerminalDisplay"/>
      </w:pPr>
      <w:r>
        <w:t xml:space="preserve">  MTU is 1500 bytes</w:t>
      </w:r>
    </w:p>
    <w:p w14:paraId="704C7F39" w14:textId="77777777" w:rsidR="00BA0562" w:rsidRDefault="00BA0562" w:rsidP="006132A9">
      <w:pPr>
        <w:pStyle w:val="TerminalDisplay"/>
      </w:pPr>
      <w:r>
        <w:t xml:space="preserve">  ND DAD is enabled, number of DAD attempts: 1</w:t>
      </w:r>
    </w:p>
    <w:p w14:paraId="41B9A824" w14:textId="77777777" w:rsidR="00BA0562" w:rsidRDefault="00BA0562" w:rsidP="006132A9">
      <w:pPr>
        <w:pStyle w:val="TerminalDisplay"/>
      </w:pPr>
      <w:r>
        <w:t xml:space="preserve">  ND reachable time is 30000 milliseconds</w:t>
      </w:r>
    </w:p>
    <w:p w14:paraId="0A743F6E" w14:textId="77777777" w:rsidR="00BA0562" w:rsidRDefault="00BA0562" w:rsidP="006132A9">
      <w:pPr>
        <w:pStyle w:val="TerminalDisplay"/>
      </w:pPr>
      <w:r>
        <w:t xml:space="preserve">  ND retransmit interval is 1000 milliseconds</w:t>
      </w:r>
    </w:p>
    <w:p w14:paraId="28B203FA" w14:textId="77777777" w:rsidR="00BA0562" w:rsidRPr="00D7636A" w:rsidRDefault="00BA0562" w:rsidP="006132A9">
      <w:pPr>
        <w:pStyle w:val="TerminalDisplay"/>
      </w:pPr>
      <w:r>
        <w:t xml:space="preserve">  Hosts use stateless autoconfig for addresses</w:t>
      </w:r>
    </w:p>
    <w:p w14:paraId="504F5D52" w14:textId="77777777" w:rsidR="00BA0562" w:rsidRDefault="00BA0562" w:rsidP="003C69C9"/>
    <w:p w14:paraId="0FBBE1EB" w14:textId="77777777" w:rsidR="00BA0562" w:rsidRDefault="00BA0562" w:rsidP="006132A9">
      <w:pPr>
        <w:pStyle w:val="TerminalDisplay"/>
      </w:pPr>
      <w:r>
        <w:t>&lt;R2&gt;display ipv6 interface GigabitEthernet 0/0/3</w:t>
      </w:r>
    </w:p>
    <w:p w14:paraId="35D6A0A8" w14:textId="77777777" w:rsidR="00BA0562" w:rsidRDefault="00BA0562" w:rsidP="006132A9">
      <w:pPr>
        <w:pStyle w:val="TerminalDisplay"/>
      </w:pPr>
      <w:r>
        <w:t xml:space="preserve">GigabitEthernet0/0/3 current state : UP </w:t>
      </w:r>
    </w:p>
    <w:p w14:paraId="05DE0DEC" w14:textId="77777777" w:rsidR="00BA0562" w:rsidRDefault="00BA0562" w:rsidP="006132A9">
      <w:pPr>
        <w:pStyle w:val="TerminalDisplay"/>
      </w:pPr>
      <w:r>
        <w:t>IPv6 protocol current state : UP</w:t>
      </w:r>
    </w:p>
    <w:p w14:paraId="32C8D5C0" w14:textId="77777777" w:rsidR="00BA0562" w:rsidRDefault="00BA0562" w:rsidP="006132A9">
      <w:pPr>
        <w:pStyle w:val="TerminalDisplay"/>
      </w:pPr>
      <w:r>
        <w:t>IPv6 is enabled, link-local address is FE80::2E0:FCFF:FE12:6486</w:t>
      </w:r>
    </w:p>
    <w:p w14:paraId="5DBCF75F" w14:textId="77777777" w:rsidR="00BA0562" w:rsidRDefault="00BA0562" w:rsidP="006132A9">
      <w:pPr>
        <w:pStyle w:val="TerminalDisplay"/>
      </w:pPr>
      <w:r>
        <w:t xml:space="preserve">  No global unicast address configured</w:t>
      </w:r>
    </w:p>
    <w:p w14:paraId="356AE26F" w14:textId="77777777" w:rsidR="00BA0562" w:rsidRDefault="00BA0562" w:rsidP="006132A9">
      <w:pPr>
        <w:pStyle w:val="TerminalDisplay"/>
      </w:pPr>
      <w:r>
        <w:t xml:space="preserve">  Joined group address(es):</w:t>
      </w:r>
    </w:p>
    <w:p w14:paraId="607D9DE1" w14:textId="77777777" w:rsidR="00BA0562" w:rsidRDefault="00BA0562" w:rsidP="006132A9">
      <w:pPr>
        <w:pStyle w:val="TerminalDisplay"/>
      </w:pPr>
      <w:r>
        <w:t xml:space="preserve">    FF02::1:FF12:6486</w:t>
      </w:r>
    </w:p>
    <w:p w14:paraId="4E1EAD9C" w14:textId="77777777" w:rsidR="00BA0562" w:rsidRDefault="00BA0562" w:rsidP="006132A9">
      <w:pPr>
        <w:pStyle w:val="TerminalDisplay"/>
      </w:pPr>
      <w:r>
        <w:t xml:space="preserve">    FF02::2</w:t>
      </w:r>
    </w:p>
    <w:p w14:paraId="09F71098" w14:textId="77777777" w:rsidR="00BA0562" w:rsidRDefault="00BA0562" w:rsidP="006132A9">
      <w:pPr>
        <w:pStyle w:val="TerminalDisplay"/>
      </w:pPr>
      <w:r>
        <w:t xml:space="preserve">    FF02::1</w:t>
      </w:r>
    </w:p>
    <w:p w14:paraId="66443F4E" w14:textId="77777777" w:rsidR="00BA0562" w:rsidRDefault="00BA0562" w:rsidP="006132A9">
      <w:pPr>
        <w:pStyle w:val="TerminalDisplay"/>
      </w:pPr>
      <w:r>
        <w:t xml:space="preserve">  MTU is 1500 bytes</w:t>
      </w:r>
    </w:p>
    <w:p w14:paraId="633D73FE" w14:textId="77777777" w:rsidR="00BA0562" w:rsidRDefault="00BA0562" w:rsidP="006132A9">
      <w:pPr>
        <w:pStyle w:val="TerminalDisplay"/>
      </w:pPr>
      <w:r>
        <w:t xml:space="preserve">  ND DAD is enabled, number of DAD attempts: 1</w:t>
      </w:r>
    </w:p>
    <w:p w14:paraId="4797BD40" w14:textId="77777777" w:rsidR="00BA0562" w:rsidRDefault="00BA0562" w:rsidP="006132A9">
      <w:pPr>
        <w:pStyle w:val="TerminalDisplay"/>
      </w:pPr>
      <w:r>
        <w:t xml:space="preserve">  ND reachable time is 30000 milliseconds</w:t>
      </w:r>
    </w:p>
    <w:p w14:paraId="23442242" w14:textId="77777777" w:rsidR="00BA0562" w:rsidRDefault="00BA0562" w:rsidP="006132A9">
      <w:pPr>
        <w:pStyle w:val="TerminalDisplay"/>
      </w:pPr>
      <w:r>
        <w:t xml:space="preserve">  ND retransmit interval is 1000 milliseconds</w:t>
      </w:r>
    </w:p>
    <w:p w14:paraId="07E307EF" w14:textId="77777777" w:rsidR="00BA0562" w:rsidRDefault="00BA0562" w:rsidP="006132A9">
      <w:pPr>
        <w:pStyle w:val="TerminalDisplay"/>
      </w:pPr>
      <w:r>
        <w:t xml:space="preserve">  Hosts use stateless autoconfig for addresses</w:t>
      </w:r>
    </w:p>
    <w:p w14:paraId="2BB41A04" w14:textId="77777777" w:rsidR="00BA0562" w:rsidRDefault="00BA0562" w:rsidP="006132A9">
      <w:pPr>
        <w:pStyle w:val="TerminalDisplay"/>
      </w:pPr>
    </w:p>
    <w:p w14:paraId="3756DC27" w14:textId="77777777" w:rsidR="00BA0562" w:rsidRDefault="00BA0562" w:rsidP="006132A9">
      <w:pPr>
        <w:pStyle w:val="TerminalDisplay"/>
      </w:pPr>
      <w:r>
        <w:t>&lt;R2&gt;display ipv6 interface GigabitEthernet 0/0/4</w:t>
      </w:r>
    </w:p>
    <w:p w14:paraId="1A488FB3" w14:textId="77777777" w:rsidR="00BA0562" w:rsidRDefault="00BA0562" w:rsidP="006132A9">
      <w:pPr>
        <w:pStyle w:val="TerminalDisplay"/>
      </w:pPr>
      <w:r>
        <w:t xml:space="preserve">GigabitEthernet0/0/4 current state : UP </w:t>
      </w:r>
    </w:p>
    <w:p w14:paraId="6CBD7D19" w14:textId="77777777" w:rsidR="00BA0562" w:rsidRDefault="00BA0562" w:rsidP="006132A9">
      <w:pPr>
        <w:pStyle w:val="TerminalDisplay"/>
      </w:pPr>
      <w:r>
        <w:t>IPv6 protocol current state : UP</w:t>
      </w:r>
    </w:p>
    <w:p w14:paraId="3C751554" w14:textId="77777777" w:rsidR="00BA0562" w:rsidRDefault="00BA0562" w:rsidP="006132A9">
      <w:pPr>
        <w:pStyle w:val="TerminalDisplay"/>
      </w:pPr>
      <w:r>
        <w:t>IPv6 is enabled, link-local address is FE80::2E0:FCFF:FE12:6487</w:t>
      </w:r>
    </w:p>
    <w:p w14:paraId="72C00B0F" w14:textId="77777777" w:rsidR="00BA0562" w:rsidRDefault="00BA0562" w:rsidP="006132A9">
      <w:pPr>
        <w:pStyle w:val="TerminalDisplay"/>
      </w:pPr>
      <w:r>
        <w:t xml:space="preserve">  No global unicast address configured</w:t>
      </w:r>
    </w:p>
    <w:p w14:paraId="4C752C98" w14:textId="77777777" w:rsidR="00BA0562" w:rsidRDefault="00BA0562" w:rsidP="006132A9">
      <w:pPr>
        <w:pStyle w:val="TerminalDisplay"/>
      </w:pPr>
      <w:r>
        <w:t xml:space="preserve">  Joined group address(es):</w:t>
      </w:r>
    </w:p>
    <w:p w14:paraId="463C9DA8" w14:textId="77777777" w:rsidR="00BA0562" w:rsidRDefault="00BA0562" w:rsidP="006132A9">
      <w:pPr>
        <w:pStyle w:val="TerminalDisplay"/>
      </w:pPr>
      <w:r>
        <w:t xml:space="preserve">    FF02::1:FF12:6487</w:t>
      </w:r>
    </w:p>
    <w:p w14:paraId="1E791917" w14:textId="77777777" w:rsidR="00BA0562" w:rsidRDefault="00BA0562" w:rsidP="006132A9">
      <w:pPr>
        <w:pStyle w:val="TerminalDisplay"/>
      </w:pPr>
      <w:r>
        <w:t xml:space="preserve">    FF02::2</w:t>
      </w:r>
    </w:p>
    <w:p w14:paraId="26C43FC7" w14:textId="77777777" w:rsidR="00BA0562" w:rsidRDefault="00BA0562" w:rsidP="006132A9">
      <w:pPr>
        <w:pStyle w:val="TerminalDisplay"/>
      </w:pPr>
      <w:r>
        <w:t xml:space="preserve">    FF02::1</w:t>
      </w:r>
    </w:p>
    <w:p w14:paraId="51CF8684" w14:textId="77777777" w:rsidR="00BA0562" w:rsidRDefault="00BA0562" w:rsidP="006132A9">
      <w:pPr>
        <w:pStyle w:val="TerminalDisplay"/>
      </w:pPr>
      <w:r>
        <w:t xml:space="preserve">  MTU is 1500 bytes</w:t>
      </w:r>
    </w:p>
    <w:p w14:paraId="21684BE6" w14:textId="77777777" w:rsidR="00BA0562" w:rsidRDefault="00BA0562" w:rsidP="006132A9">
      <w:pPr>
        <w:pStyle w:val="TerminalDisplay"/>
      </w:pPr>
      <w:r>
        <w:t xml:space="preserve">  ND DAD is enabled, number of DAD attempts: 1</w:t>
      </w:r>
    </w:p>
    <w:p w14:paraId="39347725" w14:textId="77777777" w:rsidR="00BA0562" w:rsidRDefault="00BA0562" w:rsidP="006132A9">
      <w:pPr>
        <w:pStyle w:val="TerminalDisplay"/>
      </w:pPr>
      <w:r>
        <w:t xml:space="preserve">  ND reachable time is 30000 milliseconds</w:t>
      </w:r>
    </w:p>
    <w:p w14:paraId="2CCB8FF3" w14:textId="77777777" w:rsidR="00BA0562" w:rsidRDefault="00BA0562" w:rsidP="006132A9">
      <w:pPr>
        <w:pStyle w:val="TerminalDisplay"/>
      </w:pPr>
      <w:r>
        <w:t xml:space="preserve">  ND retransmit interval is 1000 milliseconds</w:t>
      </w:r>
    </w:p>
    <w:p w14:paraId="185E1806" w14:textId="77777777" w:rsidR="00BA0562" w:rsidRDefault="00BA0562" w:rsidP="006132A9">
      <w:pPr>
        <w:pStyle w:val="TerminalDisplay"/>
      </w:pPr>
      <w:r>
        <w:t xml:space="preserve">  Hosts use stateless autoconfig for addresses</w:t>
      </w:r>
    </w:p>
    <w:p w14:paraId="6CCC613D" w14:textId="77777777" w:rsidR="00BA0562" w:rsidRDefault="00BA0562" w:rsidP="004B3AE9"/>
    <w:p w14:paraId="77BB50CD" w14:textId="77777777" w:rsidR="00BA0562" w:rsidRDefault="00BA0562" w:rsidP="006132A9">
      <w:pPr>
        <w:pStyle w:val="TerminalDisplay"/>
      </w:pPr>
      <w:r>
        <w:t>&lt;R3&gt;display ipv6 interface GigabitEthernet 0/0/3</w:t>
      </w:r>
    </w:p>
    <w:p w14:paraId="6817BB30" w14:textId="77777777" w:rsidR="00BA0562" w:rsidRDefault="00BA0562" w:rsidP="006132A9">
      <w:pPr>
        <w:pStyle w:val="TerminalDisplay"/>
      </w:pPr>
      <w:r>
        <w:t xml:space="preserve">GigabitEthernet0/0/4 current state : UP </w:t>
      </w:r>
    </w:p>
    <w:p w14:paraId="7174FDDF" w14:textId="77777777" w:rsidR="00BA0562" w:rsidRDefault="00BA0562" w:rsidP="006132A9">
      <w:pPr>
        <w:pStyle w:val="TerminalDisplay"/>
      </w:pPr>
      <w:r>
        <w:t>IPv6 protocol current state : UP</w:t>
      </w:r>
    </w:p>
    <w:p w14:paraId="303C4142" w14:textId="77777777" w:rsidR="00BA0562" w:rsidRDefault="00BA0562" w:rsidP="006132A9">
      <w:pPr>
        <w:pStyle w:val="TerminalDisplay"/>
      </w:pPr>
      <w:r>
        <w:t>IPv6 is enabled, link-local address is FE80::2E0:FCFF:FE3C:5133</w:t>
      </w:r>
    </w:p>
    <w:p w14:paraId="12A05486" w14:textId="77777777" w:rsidR="00BA0562" w:rsidRDefault="00BA0562" w:rsidP="006132A9">
      <w:pPr>
        <w:pStyle w:val="TerminalDisplay"/>
      </w:pPr>
      <w:r>
        <w:t xml:space="preserve">  No global unicast address configured</w:t>
      </w:r>
    </w:p>
    <w:p w14:paraId="2BD76076" w14:textId="77777777" w:rsidR="00BA0562" w:rsidRDefault="00BA0562" w:rsidP="006132A9">
      <w:pPr>
        <w:pStyle w:val="TerminalDisplay"/>
      </w:pPr>
      <w:r>
        <w:t xml:space="preserve">  Joined group address(es):</w:t>
      </w:r>
    </w:p>
    <w:p w14:paraId="009C6929" w14:textId="77777777" w:rsidR="00BA0562" w:rsidRDefault="00BA0562" w:rsidP="006132A9">
      <w:pPr>
        <w:pStyle w:val="TerminalDisplay"/>
      </w:pPr>
      <w:r>
        <w:t xml:space="preserve">    FF02::1:FF3C:5133</w:t>
      </w:r>
    </w:p>
    <w:p w14:paraId="0B7AF8A7" w14:textId="77777777" w:rsidR="00BA0562" w:rsidRDefault="00BA0562" w:rsidP="006132A9">
      <w:pPr>
        <w:pStyle w:val="TerminalDisplay"/>
      </w:pPr>
      <w:r>
        <w:lastRenderedPageBreak/>
        <w:t xml:space="preserve">    FF02::2</w:t>
      </w:r>
    </w:p>
    <w:p w14:paraId="07A1DF56" w14:textId="77777777" w:rsidR="00BA0562" w:rsidRDefault="00BA0562" w:rsidP="006132A9">
      <w:pPr>
        <w:pStyle w:val="TerminalDisplay"/>
      </w:pPr>
      <w:r>
        <w:t xml:space="preserve">    FF02::1</w:t>
      </w:r>
    </w:p>
    <w:p w14:paraId="68019BDA" w14:textId="77777777" w:rsidR="00BA0562" w:rsidRDefault="00BA0562" w:rsidP="006132A9">
      <w:pPr>
        <w:pStyle w:val="TerminalDisplay"/>
      </w:pPr>
      <w:r>
        <w:t xml:space="preserve">  MTU is 1500 bytes</w:t>
      </w:r>
    </w:p>
    <w:p w14:paraId="20C4E5D5" w14:textId="77777777" w:rsidR="00BA0562" w:rsidRDefault="00BA0562" w:rsidP="006132A9">
      <w:pPr>
        <w:pStyle w:val="TerminalDisplay"/>
      </w:pPr>
      <w:r>
        <w:t xml:space="preserve">  ND DAD is enabled, number of DAD attempts: 1</w:t>
      </w:r>
    </w:p>
    <w:p w14:paraId="3CB1E044" w14:textId="77777777" w:rsidR="00BA0562" w:rsidRDefault="00BA0562" w:rsidP="006132A9">
      <w:pPr>
        <w:pStyle w:val="TerminalDisplay"/>
      </w:pPr>
      <w:r>
        <w:t xml:space="preserve">  ND reachable time is 30000 milliseconds</w:t>
      </w:r>
    </w:p>
    <w:p w14:paraId="0EF559E9" w14:textId="77777777" w:rsidR="00BA0562" w:rsidRDefault="00BA0562" w:rsidP="006132A9">
      <w:pPr>
        <w:pStyle w:val="TerminalDisplay"/>
      </w:pPr>
      <w:r>
        <w:t xml:space="preserve">  ND retransmit interval is 1000 milliseconds</w:t>
      </w:r>
    </w:p>
    <w:p w14:paraId="758704E0" w14:textId="77777777" w:rsidR="00BA0562" w:rsidRDefault="00BA0562" w:rsidP="006132A9">
      <w:pPr>
        <w:pStyle w:val="TerminalDisplay"/>
      </w:pPr>
      <w:r>
        <w:t xml:space="preserve">  Hosts use stateless autoconfig for addresses</w:t>
      </w:r>
    </w:p>
    <w:p w14:paraId="57D2FF48" w14:textId="77777777" w:rsidR="00BA0562" w:rsidRDefault="00BA0562" w:rsidP="0063284F">
      <w:r>
        <w:t># Test network connectivity between R1 and R2.</w:t>
      </w:r>
    </w:p>
    <w:p w14:paraId="54985B60" w14:textId="77777777" w:rsidR="00BA0562" w:rsidRPr="00513773" w:rsidRDefault="00BA0562" w:rsidP="006132A9">
      <w:pPr>
        <w:pStyle w:val="TerminalDisplay"/>
        <w:rPr>
          <w:lang w:val="pt-BR"/>
        </w:rPr>
      </w:pPr>
      <w:r w:rsidRPr="00513773">
        <w:rPr>
          <w:lang w:val="pt-BR"/>
        </w:rPr>
        <w:t>&lt;R1&gt;ping ipv6 FE80::2E0:FCFF:FE12:6486 -i GigabitEthernet 0/0/3</w:t>
      </w:r>
    </w:p>
    <w:p w14:paraId="73F65321" w14:textId="77777777" w:rsidR="00BA0562" w:rsidRDefault="00BA0562" w:rsidP="006132A9">
      <w:pPr>
        <w:pStyle w:val="TerminalDisplay"/>
      </w:pPr>
      <w:r w:rsidRPr="00513773">
        <w:rPr>
          <w:lang w:val="pt-BR"/>
        </w:rPr>
        <w:t xml:space="preserve">  </w:t>
      </w:r>
      <w:r>
        <w:t>PING FE80::2E0:FCFF:FE12:6486 : 56  data bytes, press CTRL_C to break</w:t>
      </w:r>
    </w:p>
    <w:p w14:paraId="4BE01059" w14:textId="77777777" w:rsidR="00BA0562" w:rsidRDefault="00BA0562" w:rsidP="006132A9">
      <w:pPr>
        <w:pStyle w:val="TerminalDisplay"/>
      </w:pPr>
      <w:r>
        <w:t xml:space="preserve">    Reply from FE80::2E0:FCFF:FE12:6486 </w:t>
      </w:r>
    </w:p>
    <w:p w14:paraId="6DE00DCE" w14:textId="77777777" w:rsidR="00BA0562" w:rsidRDefault="00BA0562" w:rsidP="006132A9">
      <w:pPr>
        <w:pStyle w:val="TerminalDisplay"/>
      </w:pPr>
      <w:r>
        <w:t xml:space="preserve">    bytes=56 Sequence=1 hop limit=64  time = 90 ms</w:t>
      </w:r>
    </w:p>
    <w:p w14:paraId="477E921E" w14:textId="77777777" w:rsidR="00BA0562" w:rsidRDefault="00BA0562" w:rsidP="006132A9">
      <w:pPr>
        <w:pStyle w:val="TerminalDisplay"/>
      </w:pPr>
      <w:r>
        <w:t xml:space="preserve">    Reply from FE80::2E0:FCFF:FE12:6486 </w:t>
      </w:r>
    </w:p>
    <w:p w14:paraId="5DB87385" w14:textId="77777777" w:rsidR="00BA0562" w:rsidRDefault="00BA0562" w:rsidP="006132A9">
      <w:pPr>
        <w:pStyle w:val="TerminalDisplay"/>
      </w:pPr>
      <w:r>
        <w:t xml:space="preserve">    bytes=56 Sequence=2 hop limit=64  time = 10 ms</w:t>
      </w:r>
    </w:p>
    <w:p w14:paraId="0834A15E" w14:textId="77777777" w:rsidR="00BA0562" w:rsidRDefault="00BA0562" w:rsidP="006132A9">
      <w:pPr>
        <w:pStyle w:val="TerminalDisplay"/>
      </w:pPr>
      <w:r>
        <w:t xml:space="preserve">    Reply from FE80::2E0:FCFF:FE12:6486 </w:t>
      </w:r>
    </w:p>
    <w:p w14:paraId="661F43C6" w14:textId="77777777" w:rsidR="00BA0562" w:rsidRDefault="00BA0562" w:rsidP="006132A9">
      <w:pPr>
        <w:pStyle w:val="TerminalDisplay"/>
      </w:pPr>
      <w:r>
        <w:t xml:space="preserve">    bytes=56 Sequence=3 hop limit=64  time = 20 ms</w:t>
      </w:r>
    </w:p>
    <w:p w14:paraId="5877FEB6" w14:textId="77777777" w:rsidR="00BA0562" w:rsidRDefault="00BA0562" w:rsidP="006132A9">
      <w:pPr>
        <w:pStyle w:val="TerminalDisplay"/>
      </w:pPr>
      <w:r>
        <w:t xml:space="preserve">    Reply from FE80::2E0:FCFF:FE12:6486 </w:t>
      </w:r>
    </w:p>
    <w:p w14:paraId="0E7368A8" w14:textId="77777777" w:rsidR="00BA0562" w:rsidRDefault="00BA0562" w:rsidP="006132A9">
      <w:pPr>
        <w:pStyle w:val="TerminalDisplay"/>
      </w:pPr>
      <w:r>
        <w:t xml:space="preserve">    bytes=56 Sequence=4 hop limit=64  time = 10 ms</w:t>
      </w:r>
    </w:p>
    <w:p w14:paraId="7C82B504" w14:textId="77777777" w:rsidR="00BA0562" w:rsidRDefault="00BA0562" w:rsidP="006132A9">
      <w:pPr>
        <w:pStyle w:val="TerminalDisplay"/>
      </w:pPr>
      <w:r>
        <w:t xml:space="preserve">    Reply from FE80::2E0:FCFF:FE12:6486 </w:t>
      </w:r>
    </w:p>
    <w:p w14:paraId="3D675F4D" w14:textId="77777777" w:rsidR="00BA0562" w:rsidRDefault="00BA0562" w:rsidP="006132A9">
      <w:pPr>
        <w:pStyle w:val="TerminalDisplay"/>
      </w:pPr>
      <w:r>
        <w:t xml:space="preserve">    bytes=56 Sequence=5 hop limit=64  time = 30 ms</w:t>
      </w:r>
    </w:p>
    <w:p w14:paraId="41BFE8C3" w14:textId="77777777" w:rsidR="00BA0562" w:rsidRDefault="00BA0562" w:rsidP="006132A9">
      <w:pPr>
        <w:pStyle w:val="TerminalDisplay"/>
      </w:pPr>
    </w:p>
    <w:p w14:paraId="7A5147DE" w14:textId="77777777" w:rsidR="00BA0562" w:rsidRDefault="00BA0562" w:rsidP="006132A9">
      <w:pPr>
        <w:pStyle w:val="TerminalDisplay"/>
      </w:pPr>
      <w:r>
        <w:t xml:space="preserve">  --- FE80::2E0:FCFF:FE12:6486 ping statistics ---</w:t>
      </w:r>
    </w:p>
    <w:p w14:paraId="1B3F1759" w14:textId="77777777" w:rsidR="00BA0562" w:rsidRDefault="00BA0562" w:rsidP="006132A9">
      <w:pPr>
        <w:pStyle w:val="TerminalDisplay"/>
      </w:pPr>
      <w:r>
        <w:t xml:space="preserve">    5 packet(s) transmitted</w:t>
      </w:r>
    </w:p>
    <w:p w14:paraId="5E6F6302" w14:textId="77777777" w:rsidR="00BA0562" w:rsidRDefault="00BA0562" w:rsidP="006132A9">
      <w:pPr>
        <w:pStyle w:val="TerminalDisplay"/>
      </w:pPr>
      <w:r>
        <w:t xml:space="preserve">    5 packet(s) received</w:t>
      </w:r>
    </w:p>
    <w:p w14:paraId="72362DF9" w14:textId="77777777" w:rsidR="00BA0562" w:rsidRDefault="00BA0562" w:rsidP="006132A9">
      <w:pPr>
        <w:pStyle w:val="TerminalDisplay"/>
      </w:pPr>
      <w:r>
        <w:t xml:space="preserve">    0.00% packet loss</w:t>
      </w:r>
    </w:p>
    <w:p w14:paraId="238E9907" w14:textId="77777777" w:rsidR="00BA0562" w:rsidRDefault="00BA0562" w:rsidP="006132A9">
      <w:pPr>
        <w:pStyle w:val="TerminalDisplay"/>
      </w:pPr>
      <w:r>
        <w:t>round-trip min/avg/max = 10/32/90 ms</w:t>
      </w:r>
    </w:p>
    <w:p w14:paraId="309166DA" w14:textId="77777777" w:rsidR="00BA0562" w:rsidRDefault="00BA0562" w:rsidP="0063284F">
      <w:r>
        <w:t>When you ping a link-local address, you must specify the source interface or source IPv6 address.</w:t>
      </w:r>
    </w:p>
    <w:p w14:paraId="552393B5" w14:textId="77777777" w:rsidR="00BA0562" w:rsidRDefault="00BA0562" w:rsidP="002075CB">
      <w:pPr>
        <w:pStyle w:val="Step"/>
        <w:outlineLvl w:val="9"/>
      </w:pPr>
      <w:r>
        <w:t>Configure static IPv6 addresses on R2.</w:t>
      </w:r>
    </w:p>
    <w:p w14:paraId="50E670C7" w14:textId="77777777" w:rsidR="00BA0562" w:rsidRDefault="00BA0562" w:rsidP="006132A9">
      <w:pPr>
        <w:pStyle w:val="TerminalDisplay"/>
      </w:pPr>
      <w:r>
        <w:t>[R2]interface GigabitEthernet 0/0/3</w:t>
      </w:r>
    </w:p>
    <w:p w14:paraId="33815CF5" w14:textId="77777777" w:rsidR="00BA0562" w:rsidRDefault="00BA0562" w:rsidP="006132A9">
      <w:pPr>
        <w:pStyle w:val="TerminalDisplay"/>
      </w:pPr>
      <w:r>
        <w:t xml:space="preserve">[R2-GigabitEthernet0/0/3]ipv6 address 2000:0012::2 64 </w:t>
      </w:r>
    </w:p>
    <w:p w14:paraId="04D7F49B" w14:textId="77777777" w:rsidR="00BA0562" w:rsidRDefault="00BA0562" w:rsidP="006132A9">
      <w:pPr>
        <w:pStyle w:val="TerminalDisplay"/>
      </w:pPr>
      <w:r>
        <w:t>[R2-GigabitEthernet0/0/3]quit</w:t>
      </w:r>
    </w:p>
    <w:p w14:paraId="6BCF8A5D" w14:textId="77777777" w:rsidR="00BA0562" w:rsidRDefault="00BA0562" w:rsidP="006132A9">
      <w:pPr>
        <w:pStyle w:val="TerminalDisplay"/>
      </w:pPr>
      <w:r>
        <w:t>[R2]interface GigabitEthernet 0/0/4</w:t>
      </w:r>
    </w:p>
    <w:p w14:paraId="13FC0A7F" w14:textId="77777777" w:rsidR="00BA0562" w:rsidRDefault="00BA0562" w:rsidP="006132A9">
      <w:pPr>
        <w:pStyle w:val="TerminalDisplay"/>
      </w:pPr>
      <w:r>
        <w:t>[R2-GigabitEthernet0/0/4]ipv6 address 2000:0023::2 64</w:t>
      </w:r>
    </w:p>
    <w:p w14:paraId="472B7597" w14:textId="77777777" w:rsidR="00BA0562" w:rsidRDefault="00BA0562" w:rsidP="006132A9">
      <w:pPr>
        <w:pStyle w:val="TerminalDisplay"/>
      </w:pPr>
      <w:r>
        <w:t>[R2-GigabitEthernet0/0/4]quit</w:t>
      </w:r>
    </w:p>
    <w:p w14:paraId="694AF852" w14:textId="77777777" w:rsidR="00BA0562" w:rsidRDefault="00BA0562" w:rsidP="002075CB">
      <w:pPr>
        <w:pStyle w:val="Step"/>
        <w:outlineLvl w:val="9"/>
      </w:pPr>
      <w:r>
        <w:t>Configure the DHCPv6 server function on R2 and configure R3 to obtain IPv6 addresses through DHCPv6.</w:t>
      </w:r>
    </w:p>
    <w:p w14:paraId="7C255327" w14:textId="77777777" w:rsidR="00BA0562" w:rsidRDefault="00BA0562" w:rsidP="0063284F">
      <w:r>
        <w:t># Configure the DHCPv6 server function.</w:t>
      </w:r>
    </w:p>
    <w:p w14:paraId="3EF3F88D" w14:textId="77777777" w:rsidR="00BA0562" w:rsidRDefault="00BA0562" w:rsidP="006132A9">
      <w:pPr>
        <w:pStyle w:val="TerminalDisplay"/>
      </w:pPr>
      <w:r>
        <w:t>[R2]dhcp enable</w:t>
      </w:r>
    </w:p>
    <w:p w14:paraId="30931CF4" w14:textId="77777777" w:rsidR="00BA0562" w:rsidRDefault="00BA0562" w:rsidP="006132A9">
      <w:pPr>
        <w:pStyle w:val="TerminalDisplay"/>
      </w:pPr>
      <w:r>
        <w:t xml:space="preserve">[R2]dhcpv6 pool pool1 </w:t>
      </w:r>
    </w:p>
    <w:p w14:paraId="16CA8D6B" w14:textId="77777777" w:rsidR="00BA0562" w:rsidRPr="0063284F" w:rsidRDefault="00BA0562" w:rsidP="006132A9">
      <w:pPr>
        <w:pStyle w:val="TerminalDisplay"/>
      </w:pPr>
      <w:r w:rsidRPr="0063284F">
        <w:t>An IPv6 address pool named pool1 is created.</w:t>
      </w:r>
    </w:p>
    <w:p w14:paraId="739FEE00" w14:textId="77777777" w:rsidR="00BA0562" w:rsidRDefault="00BA0562" w:rsidP="006132A9">
      <w:pPr>
        <w:pStyle w:val="TerminalDisplay"/>
      </w:pPr>
      <w:r>
        <w:t xml:space="preserve">[R2-dhcpv6-pool-pool1]address prefix 2000:0023::/64  </w:t>
      </w:r>
    </w:p>
    <w:p w14:paraId="597A75AD" w14:textId="77777777" w:rsidR="00BA0562" w:rsidRPr="0063284F" w:rsidRDefault="00BA0562" w:rsidP="006132A9">
      <w:pPr>
        <w:pStyle w:val="TerminalDisplay"/>
      </w:pPr>
      <w:r w:rsidRPr="0063284F">
        <w:t>The IPv6 address prefix is configured.</w:t>
      </w:r>
    </w:p>
    <w:p w14:paraId="4A015B78" w14:textId="77777777" w:rsidR="00BA0562" w:rsidRDefault="00BA0562" w:rsidP="006132A9">
      <w:pPr>
        <w:pStyle w:val="TerminalDisplay"/>
      </w:pPr>
      <w:r>
        <w:t xml:space="preserve">[R2-dhcpv6-pool-pool1]dns-server 2000:0023::2 </w:t>
      </w:r>
    </w:p>
    <w:p w14:paraId="311EDA78" w14:textId="77777777" w:rsidR="00BA0562" w:rsidRPr="0063284F" w:rsidRDefault="00BA0562" w:rsidP="006132A9">
      <w:pPr>
        <w:pStyle w:val="TerminalDisplay"/>
      </w:pPr>
      <w:r w:rsidRPr="0063284F">
        <w:t>The IP address of the DNS server is specified.</w:t>
      </w:r>
    </w:p>
    <w:p w14:paraId="07AFF933" w14:textId="77777777" w:rsidR="00BA0562" w:rsidRDefault="00BA0562" w:rsidP="006132A9">
      <w:pPr>
        <w:pStyle w:val="TerminalDisplay"/>
      </w:pPr>
      <w:r>
        <w:t>[R2-dhcpv6-pool-pool1]quit</w:t>
      </w:r>
    </w:p>
    <w:p w14:paraId="04F7D792" w14:textId="77777777" w:rsidR="00BA0562" w:rsidRDefault="00BA0562" w:rsidP="006132A9">
      <w:pPr>
        <w:pStyle w:val="TerminalDisplay"/>
      </w:pPr>
      <w:r>
        <w:t>[R2]interface GigabitEthernet 0/0/4</w:t>
      </w:r>
    </w:p>
    <w:p w14:paraId="3315BECD" w14:textId="77777777" w:rsidR="00BA0562" w:rsidRDefault="00BA0562" w:rsidP="006132A9">
      <w:pPr>
        <w:pStyle w:val="TerminalDisplay"/>
      </w:pPr>
      <w:r>
        <w:t xml:space="preserve">[R2-GigabitEthernet0/0/4]dhcpv6 server pool1 </w:t>
      </w:r>
    </w:p>
    <w:p w14:paraId="6445923E" w14:textId="77777777" w:rsidR="00BA0562" w:rsidRDefault="00BA0562" w:rsidP="006132A9">
      <w:pPr>
        <w:pStyle w:val="TerminalDisplay"/>
      </w:pPr>
      <w:r>
        <w:t>[R2-GigabitEthernet0/0/4]quit</w:t>
      </w:r>
    </w:p>
    <w:p w14:paraId="5C083135" w14:textId="77777777" w:rsidR="00BA0562" w:rsidRDefault="00BA0562" w:rsidP="0063284F">
      <w:r>
        <w:lastRenderedPageBreak/>
        <w:t># Configure the DHCPv6 client function.</w:t>
      </w:r>
    </w:p>
    <w:p w14:paraId="4154B28B" w14:textId="77777777" w:rsidR="00BA0562" w:rsidRDefault="00BA0562" w:rsidP="006132A9">
      <w:pPr>
        <w:pStyle w:val="TerminalDisplay"/>
      </w:pPr>
      <w:r>
        <w:t xml:space="preserve">[R3]dhcp enable </w:t>
      </w:r>
    </w:p>
    <w:p w14:paraId="695254BD" w14:textId="77777777" w:rsidR="00BA0562" w:rsidRDefault="00BA0562" w:rsidP="006132A9">
      <w:pPr>
        <w:pStyle w:val="TerminalDisplay"/>
      </w:pPr>
      <w:r>
        <w:t>Info: The operation may take a few seconds. Please wait for a moment.done.</w:t>
      </w:r>
    </w:p>
    <w:p w14:paraId="1689B320" w14:textId="77777777" w:rsidR="00BA0562" w:rsidRDefault="00BA0562" w:rsidP="006132A9">
      <w:pPr>
        <w:pStyle w:val="TerminalDisplay"/>
      </w:pPr>
      <w:r>
        <w:t>[R3]interface GigabitEthernet 0/0/3</w:t>
      </w:r>
    </w:p>
    <w:p w14:paraId="3BA98BA5" w14:textId="77777777" w:rsidR="00BA0562" w:rsidRDefault="00BA0562" w:rsidP="006132A9">
      <w:pPr>
        <w:pStyle w:val="TerminalDisplay"/>
      </w:pPr>
      <w:r>
        <w:t>[R3-GigabitEthernet0/0/3]ipv6 address auto dhcp</w:t>
      </w:r>
    </w:p>
    <w:p w14:paraId="725F1B8B" w14:textId="77777777" w:rsidR="00BA0562" w:rsidRDefault="00BA0562" w:rsidP="006132A9">
      <w:pPr>
        <w:pStyle w:val="TerminalDisplay"/>
      </w:pPr>
      <w:r>
        <w:t>[R3-GigabitEthernet0/0/3]quit</w:t>
      </w:r>
    </w:p>
    <w:p w14:paraId="45B0A532" w14:textId="77777777" w:rsidR="00BA0562" w:rsidRDefault="00BA0562" w:rsidP="0063284F">
      <w:r>
        <w:t># Display the client address and DNS server information.</w:t>
      </w:r>
    </w:p>
    <w:p w14:paraId="24BE5931" w14:textId="77777777" w:rsidR="00BA0562" w:rsidRDefault="00BA0562" w:rsidP="006132A9">
      <w:pPr>
        <w:pStyle w:val="TerminalDisplay"/>
      </w:pPr>
      <w:r>
        <w:t xml:space="preserve">[R3]display ipv6 interface brief </w:t>
      </w:r>
    </w:p>
    <w:p w14:paraId="3570611A" w14:textId="77777777" w:rsidR="00BA0562" w:rsidRDefault="00BA0562" w:rsidP="006132A9">
      <w:pPr>
        <w:pStyle w:val="TerminalDisplay"/>
      </w:pPr>
      <w:r>
        <w:t>*down: administratively down</w:t>
      </w:r>
    </w:p>
    <w:p w14:paraId="3349F40B" w14:textId="77777777" w:rsidR="00BA0562" w:rsidRDefault="00BA0562" w:rsidP="006132A9">
      <w:pPr>
        <w:pStyle w:val="TerminalDisplay"/>
      </w:pPr>
      <w:r>
        <w:t>(l): loopback</w:t>
      </w:r>
    </w:p>
    <w:p w14:paraId="37241C6B" w14:textId="77777777" w:rsidR="00BA0562" w:rsidRDefault="00BA0562" w:rsidP="006132A9">
      <w:pPr>
        <w:pStyle w:val="TerminalDisplay"/>
      </w:pPr>
      <w:r>
        <w:t>(s): spoofing</w:t>
      </w:r>
    </w:p>
    <w:p w14:paraId="7F630737" w14:textId="77777777" w:rsidR="00BA0562" w:rsidRDefault="00BA0562" w:rsidP="006132A9">
      <w:pPr>
        <w:pStyle w:val="TerminalDisplay"/>
      </w:pPr>
      <w:r>
        <w:t xml:space="preserve">Interface                     Physical               Protocol   </w:t>
      </w:r>
    </w:p>
    <w:p w14:paraId="1518BAB9" w14:textId="77777777" w:rsidR="00BA0562" w:rsidRDefault="00BA0562" w:rsidP="006132A9">
      <w:pPr>
        <w:pStyle w:val="TerminalDisplay"/>
      </w:pPr>
      <w:r>
        <w:t xml:space="preserve">GigabitEthernet0/0/3           up                     up         </w:t>
      </w:r>
    </w:p>
    <w:p w14:paraId="70C01ADA" w14:textId="77777777" w:rsidR="00BA0562" w:rsidRPr="006132A9" w:rsidRDefault="00BA0562" w:rsidP="006132A9">
      <w:pPr>
        <w:pStyle w:val="TerminalDisplay"/>
      </w:pPr>
      <w:r w:rsidRPr="006132A9">
        <w:t>[IPv6 Address] 2000:23::1</w:t>
      </w:r>
    </w:p>
    <w:p w14:paraId="14D3209F" w14:textId="77777777" w:rsidR="00BA0562" w:rsidRPr="006132A9" w:rsidRDefault="00BA0562" w:rsidP="006132A9">
      <w:pPr>
        <w:pStyle w:val="TerminalDisplay"/>
      </w:pPr>
    </w:p>
    <w:p w14:paraId="02973E52" w14:textId="77777777" w:rsidR="00BA0562" w:rsidRPr="002D6070" w:rsidRDefault="00BA0562" w:rsidP="006132A9">
      <w:pPr>
        <w:pStyle w:val="TerminalDisplay"/>
      </w:pPr>
      <w:r>
        <w:t xml:space="preserve">[R3]display dns server </w:t>
      </w:r>
    </w:p>
    <w:p w14:paraId="7F3E78FF" w14:textId="77777777" w:rsidR="00BA0562" w:rsidRPr="002D6070" w:rsidRDefault="00BA0562" w:rsidP="006132A9">
      <w:pPr>
        <w:pStyle w:val="TerminalDisplay"/>
      </w:pPr>
      <w:r>
        <w:t>Type:</w:t>
      </w:r>
    </w:p>
    <w:p w14:paraId="1AB4CB19" w14:textId="77777777" w:rsidR="00BA0562" w:rsidRPr="002D6070" w:rsidRDefault="00BA0562" w:rsidP="006132A9">
      <w:pPr>
        <w:pStyle w:val="TerminalDisplay"/>
      </w:pPr>
      <w:r>
        <w:t>D:Dynamic     S:Static</w:t>
      </w:r>
    </w:p>
    <w:p w14:paraId="24E03D40" w14:textId="77777777" w:rsidR="00BA0562" w:rsidRPr="002D6070" w:rsidRDefault="00BA0562" w:rsidP="006132A9">
      <w:pPr>
        <w:pStyle w:val="TerminalDisplay"/>
      </w:pPr>
      <w:r>
        <w:t>No configured ip dns servers.</w:t>
      </w:r>
    </w:p>
    <w:p w14:paraId="499A7872" w14:textId="77777777" w:rsidR="00BA0562" w:rsidRPr="002D6070" w:rsidRDefault="00BA0562" w:rsidP="006132A9">
      <w:pPr>
        <w:pStyle w:val="TerminalDisplay"/>
      </w:pPr>
      <w:r>
        <w:t>No.  Type  IPv6 Address                             Interface Name</w:t>
      </w:r>
    </w:p>
    <w:p w14:paraId="460B9018" w14:textId="77777777" w:rsidR="00BA0562" w:rsidRDefault="00BA0562" w:rsidP="006132A9">
      <w:pPr>
        <w:pStyle w:val="TerminalDisplay"/>
      </w:pPr>
      <w:r>
        <w:t xml:space="preserve">1     D   </w:t>
      </w:r>
      <w:r w:rsidRPr="006132A9">
        <w:rPr>
          <w:b/>
          <w:bCs/>
        </w:rPr>
        <w:t xml:space="preserve"> 2000:23::2 </w:t>
      </w:r>
      <w:r>
        <w:t xml:space="preserve">                              -</w:t>
      </w:r>
    </w:p>
    <w:p w14:paraId="44A3CB06" w14:textId="77777777" w:rsidR="00BA0562" w:rsidRPr="004B3AE9" w:rsidRDefault="00BA0562" w:rsidP="004B3AE9">
      <w:pPr>
        <w:pStyle w:val="TerminalDisplay"/>
        <w:shd w:val="clear" w:color="auto" w:fill="auto"/>
        <w:rPr>
          <w:i/>
          <w:iCs/>
        </w:rPr>
      </w:pPr>
      <w:r w:rsidRPr="004B3AE9">
        <w:rPr>
          <w:i/>
          <w:iCs/>
        </w:rPr>
        <w:t>GigabitEthernet0/0/3 on R3 has obtained an IPv6 global unicast address.</w:t>
      </w:r>
    </w:p>
    <w:p w14:paraId="5AB08B02" w14:textId="77777777" w:rsidR="00BA0562" w:rsidRPr="004B3AE9" w:rsidRDefault="00BA0562" w:rsidP="004B3AE9">
      <w:pPr>
        <w:pStyle w:val="TerminalDisplay"/>
        <w:shd w:val="clear" w:color="auto" w:fill="auto"/>
        <w:rPr>
          <w:i/>
          <w:iCs/>
        </w:rPr>
      </w:pPr>
      <w:r w:rsidRPr="004B3AE9">
        <w:rPr>
          <w:i/>
          <w:iCs/>
        </w:rPr>
        <w:t>How is the DHCPv6 server configured to allocate gateway information to clients?</w:t>
      </w:r>
    </w:p>
    <w:p w14:paraId="41D19FCC" w14:textId="77777777" w:rsidR="00BA0562" w:rsidRDefault="00BA0562" w:rsidP="0063284F">
      <w:r>
        <w:t>The DHCPv6 server does not allocate an IPv6 gateway address to a client.</w:t>
      </w:r>
    </w:p>
    <w:p w14:paraId="21EC274F" w14:textId="77777777" w:rsidR="00BA0562" w:rsidRDefault="00BA0562" w:rsidP="0063284F">
      <w:r>
        <w:t xml:space="preserve">When the DHCPv6 stateful mode is configured, DHCPv6 clients learn the default route of the IPv6 gateway using the </w:t>
      </w:r>
      <w:r w:rsidRPr="0000387B">
        <w:rPr>
          <w:b/>
          <w:bCs/>
        </w:rPr>
        <w:t>ipv6 address auto global default</w:t>
      </w:r>
      <w:r>
        <w:t xml:space="preserve"> command. When the DHCPv6 stateless mode is configured, DHCPv6 clients learn the global unicast IPv6 address and the default route to the IPv6 gateway through this command. Ensure that the interface of the peer device connected to the local device has been enabled to send RA packets using the </w:t>
      </w:r>
      <w:r w:rsidRPr="0000387B">
        <w:rPr>
          <w:b/>
          <w:bCs/>
        </w:rPr>
        <w:t>undo ipv6 nd ra halt</w:t>
      </w:r>
      <w:r>
        <w:t xml:space="preserve"> command.</w:t>
      </w:r>
    </w:p>
    <w:p w14:paraId="7BACBF23" w14:textId="77777777" w:rsidR="00BA0562" w:rsidRDefault="00BA0562" w:rsidP="0063284F">
      <w:r>
        <w:t># Configure DHCPv6 server to allocate the gateway address to clients.</w:t>
      </w:r>
    </w:p>
    <w:p w14:paraId="2D2D9FD2" w14:textId="77777777" w:rsidR="00BA0562" w:rsidRDefault="00BA0562" w:rsidP="006132A9">
      <w:pPr>
        <w:pStyle w:val="TerminalDisplay"/>
      </w:pPr>
      <w:r>
        <w:t>[R2]interface GigabitEthernet 0/0/4</w:t>
      </w:r>
    </w:p>
    <w:p w14:paraId="4A5909BD" w14:textId="77777777" w:rsidR="00BA0562" w:rsidRDefault="00BA0562" w:rsidP="006132A9">
      <w:pPr>
        <w:pStyle w:val="TerminalDisplay"/>
      </w:pPr>
      <w:r>
        <w:t xml:space="preserve">[R2-GigabitEthernet0/0/4]undo ipv6 nd ra halt </w:t>
      </w:r>
    </w:p>
    <w:p w14:paraId="54D77851" w14:textId="77777777" w:rsidR="00BA0562" w:rsidRDefault="00BA0562" w:rsidP="0063284F">
      <w:r>
        <w:t xml:space="preserve">The </w:t>
      </w:r>
      <w:r w:rsidRPr="0000387B">
        <w:rPr>
          <w:b/>
          <w:bCs/>
        </w:rPr>
        <w:t>undo ipv6 nd ra halt</w:t>
      </w:r>
      <w:r>
        <w:t xml:space="preserve"> command enables a system to send RA packets. By default, router interfaces do not send RA packets.</w:t>
      </w:r>
    </w:p>
    <w:p w14:paraId="692FA167" w14:textId="77777777" w:rsidR="00BA0562" w:rsidRDefault="00BA0562" w:rsidP="006132A9">
      <w:pPr>
        <w:pStyle w:val="TerminalDisplay"/>
      </w:pPr>
      <w:r>
        <w:t xml:space="preserve">[R2-GigabitEthernet0/0/4]ipv6 nd autoconfig managed-address-flag </w:t>
      </w:r>
    </w:p>
    <w:p w14:paraId="634FCE6C" w14:textId="77777777" w:rsidR="00BA0562" w:rsidRDefault="00BA0562" w:rsidP="0063284F">
      <w:r>
        <w:t xml:space="preserve">The </w:t>
      </w:r>
      <w:r w:rsidRPr="0000387B">
        <w:rPr>
          <w:b/>
          <w:bCs/>
        </w:rPr>
        <w:t>ipv6 nd autoconfig managed-address-flag</w:t>
      </w:r>
      <w:r>
        <w:t xml:space="preserve"> command sets the "managed address configuration" flag (M flag) in RA messages, indicating whether hosts should use stateful autoconfiguration to obtain addresses. By default, the flag is not set.</w:t>
      </w:r>
    </w:p>
    <w:p w14:paraId="07AEF58E" w14:textId="77777777" w:rsidR="00BA0562" w:rsidRDefault="00BA0562" w:rsidP="0063284F">
      <w:pPr>
        <w:pStyle w:val="ItemList"/>
      </w:pPr>
      <w:r>
        <w:t>If the M flag is set, a host obtains an IPv6 address through stateful autoconfiguration.</w:t>
      </w:r>
    </w:p>
    <w:p w14:paraId="5E0F06C6" w14:textId="77777777" w:rsidR="00BA0562" w:rsidRDefault="00BA0562" w:rsidP="0063284F">
      <w:pPr>
        <w:pStyle w:val="ItemList"/>
      </w:pPr>
      <w:r>
        <w:lastRenderedPageBreak/>
        <w:t>If the M flag is not set, a host uses stateless autoconfiguration to obtain an IPv6 address, that is, the host generates an IPv6 address based on the prefix information in the RA packet.</w:t>
      </w:r>
    </w:p>
    <w:p w14:paraId="0183D0FF" w14:textId="77777777" w:rsidR="00BA0562" w:rsidRDefault="00BA0562" w:rsidP="006132A9">
      <w:pPr>
        <w:pStyle w:val="TerminalDisplay"/>
      </w:pPr>
      <w:r>
        <w:t xml:space="preserve">[R2-GigabitEthernet0/0/4]ipv6 nd autoconfig other-flag </w:t>
      </w:r>
    </w:p>
    <w:p w14:paraId="38F56BCD" w14:textId="77777777" w:rsidR="00BA0562" w:rsidRDefault="00BA0562" w:rsidP="0063284F">
      <w:r>
        <w:t xml:space="preserve">The </w:t>
      </w:r>
      <w:r w:rsidRPr="0000387B">
        <w:rPr>
          <w:b/>
          <w:bCs/>
        </w:rPr>
        <w:t>ipv6 nd autoconfig other-flag</w:t>
      </w:r>
      <w:r>
        <w:t xml:space="preserve"> command sets the "Other Configuration" flag (O flag) in RA messages. By default, the flag is not set.</w:t>
      </w:r>
    </w:p>
    <w:p w14:paraId="3A3574E9" w14:textId="77777777" w:rsidR="00BA0562" w:rsidRDefault="00BA0562" w:rsidP="0063284F">
      <w:pPr>
        <w:pStyle w:val="ItemList"/>
      </w:pPr>
      <w:r>
        <w:t>If the O flag is set, a host uses stateful autoconfiguration to obtain other configuration parameters (excluding IPv6 address), including the router lifetime, neighbor reachable time, retransmission interval, and PMTU.</w:t>
      </w:r>
    </w:p>
    <w:p w14:paraId="2FD2E0FE" w14:textId="77777777" w:rsidR="00BA0562" w:rsidRDefault="00BA0562" w:rsidP="0063284F">
      <w:pPr>
        <w:pStyle w:val="ItemList"/>
      </w:pPr>
      <w:r>
        <w:t>If this flag is cleared, a host can obtain configurations (excluding IPv6 address), such as the router lifetime, neighbor reachable time, retransmission interval, and PMTU in stateless autoconfiguration. This means that a routing device advertises these configurations using RA messages to the attached hosts.</w:t>
      </w:r>
    </w:p>
    <w:p w14:paraId="480E3BA7" w14:textId="77777777" w:rsidR="00BA0562" w:rsidRDefault="00BA0562" w:rsidP="006132A9">
      <w:pPr>
        <w:pStyle w:val="TerminalDisplay"/>
      </w:pPr>
      <w:r>
        <w:t>[R2-GigabitEthernet0/0/4]quit</w:t>
      </w:r>
    </w:p>
    <w:p w14:paraId="6513452A" w14:textId="77777777" w:rsidR="00BA0562" w:rsidRDefault="00BA0562" w:rsidP="0063284F">
      <w:r>
        <w:t># Configure the client to learn the default route through RA messages.</w:t>
      </w:r>
    </w:p>
    <w:p w14:paraId="2F5151BF" w14:textId="77777777" w:rsidR="00BA0562" w:rsidRDefault="00BA0562" w:rsidP="006132A9">
      <w:pPr>
        <w:pStyle w:val="TerminalDisplay"/>
      </w:pPr>
      <w:r>
        <w:t>[R3]interface GigabitEthernet 0/0/3</w:t>
      </w:r>
    </w:p>
    <w:p w14:paraId="5DB9DF08" w14:textId="77777777" w:rsidR="00BA0562" w:rsidRDefault="00BA0562" w:rsidP="006132A9">
      <w:pPr>
        <w:pStyle w:val="TerminalDisplay"/>
      </w:pPr>
      <w:r>
        <w:t>[R3-GigabitEthernet0/0/3] ipv6 address auto global default</w:t>
      </w:r>
    </w:p>
    <w:p w14:paraId="3EAE1D28" w14:textId="77777777" w:rsidR="00BA0562" w:rsidRDefault="00BA0562" w:rsidP="0063284F">
      <w:r>
        <w:t># Display the routes of R3.</w:t>
      </w:r>
    </w:p>
    <w:p w14:paraId="38A16CE9" w14:textId="77777777" w:rsidR="00BA0562" w:rsidRDefault="00BA0562" w:rsidP="006132A9">
      <w:pPr>
        <w:pStyle w:val="TerminalDisplay"/>
      </w:pPr>
      <w:r>
        <w:t xml:space="preserve">[R3]display ipv6 routing-table </w:t>
      </w:r>
    </w:p>
    <w:p w14:paraId="23DBF745" w14:textId="77777777" w:rsidR="00BA0562" w:rsidRDefault="00BA0562" w:rsidP="006132A9">
      <w:pPr>
        <w:pStyle w:val="TerminalDisplay"/>
      </w:pPr>
      <w:r>
        <w:t>Routing Table : Public</w:t>
      </w:r>
    </w:p>
    <w:p w14:paraId="48A9D6A0" w14:textId="77777777" w:rsidR="00BA0562" w:rsidRDefault="00BA0562" w:rsidP="006132A9">
      <w:pPr>
        <w:pStyle w:val="TerminalDisplay"/>
      </w:pPr>
      <w:r>
        <w:t xml:space="preserve">        Destinations : 4        Routes : 4</w:t>
      </w:r>
    </w:p>
    <w:p w14:paraId="369B99AF" w14:textId="77777777" w:rsidR="00BA0562" w:rsidRDefault="00BA0562" w:rsidP="006132A9">
      <w:pPr>
        <w:pStyle w:val="TerminalDisplay"/>
      </w:pPr>
    </w:p>
    <w:p w14:paraId="0A639516" w14:textId="1C7745A6" w:rsidR="00BA0562" w:rsidRPr="006132A9" w:rsidRDefault="00BA0562" w:rsidP="006132A9">
      <w:pPr>
        <w:pStyle w:val="TerminalDisplay"/>
      </w:pPr>
      <w:r w:rsidRPr="006132A9">
        <w:t xml:space="preserve"> Destination  </w:t>
      </w:r>
      <w:r w:rsidR="00572064">
        <w:t xml:space="preserve">  </w:t>
      </w:r>
      <w:r w:rsidRPr="006132A9">
        <w:t xml:space="preserve"> </w:t>
      </w:r>
      <w:r w:rsidR="0049007A">
        <w:tab/>
      </w:r>
      <w:r w:rsidRPr="006132A9">
        <w:t xml:space="preserve">: ::                                </w:t>
      </w:r>
      <w:r w:rsidR="0049007A">
        <w:tab/>
      </w:r>
      <w:r w:rsidRPr="006132A9">
        <w:t xml:space="preserve">PrefixLength </w:t>
      </w:r>
      <w:r w:rsidR="00572064">
        <w:t xml:space="preserve"> </w:t>
      </w:r>
      <w:r w:rsidRPr="006132A9">
        <w:t xml:space="preserve"> </w:t>
      </w:r>
      <w:r w:rsidR="0049007A">
        <w:tab/>
      </w:r>
      <w:r w:rsidRPr="006132A9">
        <w:t>: 0</w:t>
      </w:r>
    </w:p>
    <w:p w14:paraId="295B1D8C" w14:textId="01B51F1D" w:rsidR="00BA0562" w:rsidRPr="006132A9" w:rsidRDefault="00BA0562" w:rsidP="006132A9">
      <w:pPr>
        <w:pStyle w:val="TerminalDisplay"/>
      </w:pPr>
      <w:r w:rsidRPr="006132A9">
        <w:t xml:space="preserve"> NextHop       </w:t>
      </w:r>
      <w:r w:rsidR="0049007A">
        <w:tab/>
      </w:r>
      <w:r w:rsidRPr="006132A9">
        <w:t xml:space="preserve">: FE80::A2F4:79FF:FE5A:CDAE      </w:t>
      </w:r>
      <w:r w:rsidR="00572064">
        <w:t xml:space="preserve"> </w:t>
      </w:r>
      <w:r w:rsidRPr="006132A9">
        <w:t xml:space="preserve">  </w:t>
      </w:r>
      <w:r w:rsidR="0049007A">
        <w:tab/>
      </w:r>
      <w:r w:rsidRPr="006132A9">
        <w:t xml:space="preserve">Preference </w:t>
      </w:r>
      <w:r w:rsidR="00572064">
        <w:t xml:space="preserve"> </w:t>
      </w:r>
      <w:r w:rsidRPr="006132A9">
        <w:t xml:space="preserve">   </w:t>
      </w:r>
      <w:r w:rsidR="0049007A">
        <w:tab/>
      </w:r>
      <w:r w:rsidRPr="006132A9">
        <w:t>: 64</w:t>
      </w:r>
    </w:p>
    <w:p w14:paraId="27895250" w14:textId="10DCCD1A" w:rsidR="00BA0562" w:rsidRDefault="00BA0562" w:rsidP="006132A9">
      <w:pPr>
        <w:pStyle w:val="TerminalDisplay"/>
      </w:pPr>
      <w:r>
        <w:t xml:space="preserve"> Cost        </w:t>
      </w:r>
      <w:r w:rsidR="00572064">
        <w:t xml:space="preserve"> </w:t>
      </w:r>
      <w:r>
        <w:t xml:space="preserve">  </w:t>
      </w:r>
      <w:r w:rsidR="0049007A">
        <w:tab/>
      </w:r>
      <w:r>
        <w:t xml:space="preserve">: 0                                </w:t>
      </w:r>
      <w:r w:rsidR="0049007A">
        <w:tab/>
      </w:r>
      <w:r>
        <w:t xml:space="preserve">Protocol    </w:t>
      </w:r>
      <w:r w:rsidR="00572064">
        <w:t xml:space="preserve"> </w:t>
      </w:r>
      <w:r>
        <w:t xml:space="preserve">  </w:t>
      </w:r>
      <w:r w:rsidR="0049007A">
        <w:tab/>
      </w:r>
      <w:r>
        <w:t>: Unr</w:t>
      </w:r>
    </w:p>
    <w:p w14:paraId="5A27815B" w14:textId="1DB70237" w:rsidR="00BA0562" w:rsidRDefault="00BA0562" w:rsidP="006132A9">
      <w:pPr>
        <w:pStyle w:val="TerminalDisplay"/>
      </w:pPr>
      <w:r>
        <w:t xml:space="preserve"> RelayNextHop </w:t>
      </w:r>
      <w:r w:rsidR="00572064">
        <w:t xml:space="preserve"> </w:t>
      </w:r>
      <w:r w:rsidR="0049007A">
        <w:tab/>
      </w:r>
      <w:r>
        <w:t xml:space="preserve">: ::         </w:t>
      </w:r>
      <w:r w:rsidR="00572064">
        <w:t xml:space="preserve">                    </w:t>
      </w:r>
      <w:r>
        <w:t xml:space="preserve">   </w:t>
      </w:r>
      <w:r w:rsidR="0049007A">
        <w:tab/>
      </w:r>
      <w:r>
        <w:t xml:space="preserve">TunnelID      </w:t>
      </w:r>
      <w:r w:rsidR="0049007A">
        <w:tab/>
      </w:r>
      <w:r>
        <w:t>: 0x0</w:t>
      </w:r>
    </w:p>
    <w:p w14:paraId="389A6609" w14:textId="5F9CCED1" w:rsidR="00BA0562" w:rsidRDefault="00BA0562" w:rsidP="006132A9">
      <w:pPr>
        <w:pStyle w:val="TerminalDisplay"/>
      </w:pPr>
      <w:r>
        <w:t xml:space="preserve"> Interface  </w:t>
      </w:r>
      <w:r w:rsidR="00572064">
        <w:t xml:space="preserve"> </w:t>
      </w:r>
      <w:r>
        <w:t xml:space="preserve">  </w:t>
      </w:r>
      <w:r w:rsidR="00572064">
        <w:t xml:space="preserve">  </w:t>
      </w:r>
      <w:r>
        <w:t xml:space="preserve"> </w:t>
      </w:r>
      <w:r w:rsidR="0049007A">
        <w:tab/>
      </w:r>
      <w:r>
        <w:t xml:space="preserve">: GigabitEthernet0/0/3            </w:t>
      </w:r>
      <w:r w:rsidR="00572064">
        <w:t xml:space="preserve"> </w:t>
      </w:r>
      <w:r>
        <w:t xml:space="preserve">  </w:t>
      </w:r>
      <w:r w:rsidR="0049007A">
        <w:tab/>
      </w:r>
      <w:r>
        <w:t xml:space="preserve">Flags     </w:t>
      </w:r>
      <w:r w:rsidR="00572064">
        <w:t xml:space="preserve"> </w:t>
      </w:r>
      <w:r>
        <w:t xml:space="preserve">    </w:t>
      </w:r>
      <w:r w:rsidR="0049007A">
        <w:tab/>
      </w:r>
      <w:r>
        <w:t>: D</w:t>
      </w:r>
    </w:p>
    <w:p w14:paraId="16494947" w14:textId="77777777" w:rsidR="00BA0562" w:rsidRDefault="00BA0562" w:rsidP="006132A9">
      <w:pPr>
        <w:pStyle w:val="TerminalDisplay"/>
      </w:pPr>
    </w:p>
    <w:p w14:paraId="148CF2C0" w14:textId="0DD2809D" w:rsidR="00BA0562" w:rsidRDefault="00BA0562" w:rsidP="006132A9">
      <w:pPr>
        <w:pStyle w:val="TerminalDisplay"/>
      </w:pPr>
      <w:r>
        <w:t xml:space="preserve"> Destination  </w:t>
      </w:r>
      <w:r w:rsidR="00572064">
        <w:t xml:space="preserve">    </w:t>
      </w:r>
      <w:r w:rsidR="0049007A">
        <w:tab/>
      </w:r>
      <w:r w:rsidR="00572064">
        <w:t xml:space="preserve">: ::1                         </w:t>
      </w:r>
      <w:r>
        <w:t xml:space="preserve">     </w:t>
      </w:r>
      <w:r w:rsidR="0049007A">
        <w:tab/>
      </w:r>
      <w:r>
        <w:t xml:space="preserve">PrefixLength </w:t>
      </w:r>
      <w:r w:rsidR="00572064">
        <w:t xml:space="preserve"> </w:t>
      </w:r>
      <w:r>
        <w:t xml:space="preserve"> </w:t>
      </w:r>
      <w:r w:rsidR="0049007A">
        <w:tab/>
      </w:r>
      <w:r>
        <w:t>: 128</w:t>
      </w:r>
    </w:p>
    <w:p w14:paraId="7E496DF0" w14:textId="1C874E45" w:rsidR="00BA0562" w:rsidRDefault="00BA0562" w:rsidP="006132A9">
      <w:pPr>
        <w:pStyle w:val="TerminalDisplay"/>
      </w:pPr>
      <w:r>
        <w:t xml:space="preserve"> NextHop    </w:t>
      </w:r>
      <w:r w:rsidR="00572064">
        <w:t xml:space="preserve"> </w:t>
      </w:r>
      <w:r>
        <w:t xml:space="preserve">   </w:t>
      </w:r>
      <w:r w:rsidR="0049007A">
        <w:tab/>
      </w:r>
      <w:r>
        <w:t xml:space="preserve">: </w:t>
      </w:r>
      <w:r w:rsidR="00572064">
        <w:t xml:space="preserve">::1                            </w:t>
      </w:r>
      <w:r>
        <w:t xml:space="preserve">  </w:t>
      </w:r>
      <w:r w:rsidR="0049007A">
        <w:tab/>
      </w:r>
      <w:r>
        <w:t xml:space="preserve">Preference   </w:t>
      </w:r>
      <w:r w:rsidR="00572064">
        <w:t xml:space="preserve"> </w:t>
      </w:r>
      <w:r>
        <w:t xml:space="preserve"> </w:t>
      </w:r>
      <w:r w:rsidR="0049007A">
        <w:tab/>
      </w:r>
      <w:r>
        <w:t>: 0</w:t>
      </w:r>
    </w:p>
    <w:p w14:paraId="620B873F" w14:textId="0E7AEA9D" w:rsidR="00BA0562" w:rsidRDefault="00BA0562" w:rsidP="006132A9">
      <w:pPr>
        <w:pStyle w:val="TerminalDisplay"/>
      </w:pPr>
      <w:r>
        <w:t xml:space="preserve"> Cost      </w:t>
      </w:r>
      <w:r w:rsidR="00572064">
        <w:t xml:space="preserve">      </w:t>
      </w:r>
      <w:r w:rsidR="0049007A">
        <w:tab/>
      </w:r>
      <w:r w:rsidR="00572064">
        <w:t xml:space="preserve">: 0                        </w:t>
      </w:r>
      <w:r>
        <w:t xml:space="preserve">       </w:t>
      </w:r>
      <w:r w:rsidR="0049007A">
        <w:tab/>
      </w:r>
      <w:r>
        <w:t xml:space="preserve">Protocol    </w:t>
      </w:r>
      <w:r w:rsidR="00572064">
        <w:t xml:space="preserve"> </w:t>
      </w:r>
      <w:r>
        <w:t xml:space="preserve">  </w:t>
      </w:r>
      <w:r w:rsidR="0049007A">
        <w:tab/>
      </w:r>
      <w:r>
        <w:t>: Direct</w:t>
      </w:r>
    </w:p>
    <w:p w14:paraId="6F506DDA" w14:textId="1FA4C088" w:rsidR="00BA0562" w:rsidRDefault="00BA0562" w:rsidP="006132A9">
      <w:pPr>
        <w:pStyle w:val="TerminalDisplay"/>
      </w:pPr>
      <w:r>
        <w:t xml:space="preserve"> RelayNextHop </w:t>
      </w:r>
      <w:r w:rsidR="00572064">
        <w:t xml:space="preserve">   </w:t>
      </w:r>
      <w:r w:rsidR="0049007A">
        <w:tab/>
      </w:r>
      <w:r w:rsidR="00572064">
        <w:t xml:space="preserve">: ::                          </w:t>
      </w:r>
      <w:r>
        <w:t xml:space="preserve">     </w:t>
      </w:r>
      <w:r w:rsidR="0049007A">
        <w:tab/>
      </w:r>
      <w:r>
        <w:t xml:space="preserve">TunnelID      </w:t>
      </w:r>
      <w:r w:rsidR="0049007A">
        <w:tab/>
      </w:r>
      <w:r>
        <w:t>: 0x0</w:t>
      </w:r>
    </w:p>
    <w:p w14:paraId="7B932899" w14:textId="26943AE9" w:rsidR="00BA0562" w:rsidRDefault="00BA0562" w:rsidP="006132A9">
      <w:pPr>
        <w:pStyle w:val="TerminalDisplay"/>
      </w:pPr>
      <w:r>
        <w:t xml:space="preserve"> Interface    </w:t>
      </w:r>
      <w:r w:rsidR="00572064">
        <w:t xml:space="preserve">    </w:t>
      </w:r>
      <w:r>
        <w:t xml:space="preserve"> </w:t>
      </w:r>
      <w:r w:rsidR="0049007A">
        <w:tab/>
      </w:r>
      <w:r w:rsidR="00572064">
        <w:t xml:space="preserve">: InLoopBack0                  </w:t>
      </w:r>
      <w:r>
        <w:t xml:space="preserve">   </w:t>
      </w:r>
      <w:r w:rsidR="0049007A">
        <w:tab/>
      </w:r>
      <w:r>
        <w:t xml:space="preserve">Flags         </w:t>
      </w:r>
      <w:r w:rsidR="0049007A">
        <w:tab/>
      </w:r>
      <w:r>
        <w:t>: D</w:t>
      </w:r>
    </w:p>
    <w:p w14:paraId="57895EB5" w14:textId="77777777" w:rsidR="00BA0562" w:rsidRDefault="00BA0562" w:rsidP="006132A9">
      <w:pPr>
        <w:pStyle w:val="TerminalDisplay"/>
      </w:pPr>
    </w:p>
    <w:p w14:paraId="4C031999" w14:textId="26B7A7EE" w:rsidR="00BA0562" w:rsidRDefault="00BA0562" w:rsidP="006132A9">
      <w:pPr>
        <w:pStyle w:val="TerminalDisplay"/>
      </w:pPr>
      <w:r>
        <w:t xml:space="preserve"> Destination  </w:t>
      </w:r>
      <w:r w:rsidR="00572064">
        <w:t xml:space="preserve">     </w:t>
      </w:r>
      <w:r w:rsidR="0049007A">
        <w:tab/>
      </w:r>
      <w:r w:rsidR="00572064">
        <w:t xml:space="preserve">: 2000:23::1                </w:t>
      </w:r>
      <w:r>
        <w:t xml:space="preserve">       </w:t>
      </w:r>
      <w:r w:rsidR="0049007A">
        <w:tab/>
      </w:r>
      <w:r>
        <w:t xml:space="preserve">PrefixLength </w:t>
      </w:r>
      <w:r w:rsidR="00572064">
        <w:t xml:space="preserve"> </w:t>
      </w:r>
      <w:r>
        <w:t xml:space="preserve"> </w:t>
      </w:r>
      <w:r w:rsidR="0049007A">
        <w:tab/>
      </w:r>
      <w:r>
        <w:t>: 128</w:t>
      </w:r>
    </w:p>
    <w:p w14:paraId="2DF9E63D" w14:textId="6EB22FE6" w:rsidR="00BA0562" w:rsidRDefault="00BA0562" w:rsidP="006132A9">
      <w:pPr>
        <w:pStyle w:val="TerminalDisplay"/>
      </w:pPr>
      <w:r>
        <w:t xml:space="preserve"> NextHop    </w:t>
      </w:r>
      <w:r w:rsidR="00572064">
        <w:t xml:space="preserve">  </w:t>
      </w:r>
      <w:r>
        <w:t xml:space="preserve">  </w:t>
      </w:r>
      <w:r w:rsidR="00572064">
        <w:t xml:space="preserve"> </w:t>
      </w:r>
      <w:r w:rsidR="0049007A">
        <w:tab/>
      </w:r>
      <w:r w:rsidR="00572064">
        <w:t xml:space="preserve">: ::1                         </w:t>
      </w:r>
      <w:r>
        <w:t xml:space="preserve">     </w:t>
      </w:r>
      <w:r w:rsidR="0049007A">
        <w:tab/>
      </w:r>
      <w:r>
        <w:t xml:space="preserve">Preference  </w:t>
      </w:r>
      <w:r w:rsidR="00572064">
        <w:t xml:space="preserve"> </w:t>
      </w:r>
      <w:r>
        <w:t xml:space="preserve">  </w:t>
      </w:r>
      <w:r w:rsidR="0049007A">
        <w:tab/>
      </w:r>
      <w:r>
        <w:t>: 0</w:t>
      </w:r>
    </w:p>
    <w:p w14:paraId="67027BF6" w14:textId="44E46D9C" w:rsidR="00BA0562" w:rsidRDefault="00BA0562" w:rsidP="006132A9">
      <w:pPr>
        <w:pStyle w:val="TerminalDisplay"/>
      </w:pPr>
      <w:r>
        <w:t xml:space="preserve"> Cost       </w:t>
      </w:r>
      <w:r w:rsidR="00572064">
        <w:t xml:space="preserve">   </w:t>
      </w:r>
      <w:r>
        <w:t xml:space="preserve"> </w:t>
      </w:r>
      <w:r w:rsidR="00572064">
        <w:t xml:space="preserve">  </w:t>
      </w:r>
      <w:r w:rsidR="0049007A">
        <w:tab/>
      </w:r>
      <w:r w:rsidR="00572064">
        <w:t xml:space="preserve">: 0                          </w:t>
      </w:r>
      <w:r>
        <w:t xml:space="preserve">     </w:t>
      </w:r>
      <w:r w:rsidR="0049007A">
        <w:tab/>
      </w:r>
      <w:r>
        <w:t xml:space="preserve">Protocol    </w:t>
      </w:r>
      <w:r w:rsidR="00572064">
        <w:t xml:space="preserve"> </w:t>
      </w:r>
      <w:r>
        <w:t xml:space="preserve">  </w:t>
      </w:r>
      <w:r w:rsidR="0049007A">
        <w:tab/>
      </w:r>
      <w:r>
        <w:t>: Direct</w:t>
      </w:r>
    </w:p>
    <w:p w14:paraId="655A8958" w14:textId="0A4DD89C" w:rsidR="00BA0562" w:rsidRDefault="00BA0562" w:rsidP="006132A9">
      <w:pPr>
        <w:pStyle w:val="TerminalDisplay"/>
      </w:pPr>
      <w:r>
        <w:t xml:space="preserve"> RelayNextHop</w:t>
      </w:r>
      <w:r w:rsidR="00572064">
        <w:t xml:space="preserve">     </w:t>
      </w:r>
      <w:r w:rsidR="0049007A">
        <w:tab/>
      </w:r>
      <w:r w:rsidR="00572064">
        <w:t xml:space="preserve">: ::                            </w:t>
      </w:r>
      <w:r>
        <w:t xml:space="preserve">   </w:t>
      </w:r>
      <w:r w:rsidR="0049007A">
        <w:tab/>
      </w:r>
      <w:r>
        <w:t xml:space="preserve">TunnelID      </w:t>
      </w:r>
      <w:r w:rsidR="0049007A">
        <w:tab/>
      </w:r>
      <w:r>
        <w:t>: 0x0</w:t>
      </w:r>
    </w:p>
    <w:p w14:paraId="5D53F445" w14:textId="677B9177" w:rsidR="00BA0562" w:rsidRDefault="00BA0562" w:rsidP="006132A9">
      <w:pPr>
        <w:pStyle w:val="TerminalDisplay"/>
      </w:pPr>
      <w:r>
        <w:t xml:space="preserve"> Interface    </w:t>
      </w:r>
      <w:r w:rsidR="00572064">
        <w:t xml:space="preserve">     </w:t>
      </w:r>
      <w:r>
        <w:t xml:space="preserve"> </w:t>
      </w:r>
      <w:r w:rsidR="0049007A">
        <w:tab/>
      </w:r>
      <w:r>
        <w:t xml:space="preserve">: GigabitEthernet0/0/3         </w:t>
      </w:r>
      <w:r w:rsidR="00572064">
        <w:t xml:space="preserve"> </w:t>
      </w:r>
      <w:r>
        <w:t xml:space="preserve">    </w:t>
      </w:r>
      <w:r w:rsidR="0049007A">
        <w:tab/>
      </w:r>
      <w:r>
        <w:t xml:space="preserve">Flags      </w:t>
      </w:r>
      <w:r w:rsidR="00572064">
        <w:t xml:space="preserve"> </w:t>
      </w:r>
      <w:r>
        <w:t xml:space="preserve">   </w:t>
      </w:r>
      <w:r w:rsidR="0049007A">
        <w:tab/>
      </w:r>
      <w:r>
        <w:t>: D</w:t>
      </w:r>
    </w:p>
    <w:p w14:paraId="78CEEC34" w14:textId="77777777" w:rsidR="00BA0562" w:rsidRDefault="00BA0562" w:rsidP="006132A9">
      <w:pPr>
        <w:pStyle w:val="TerminalDisplay"/>
      </w:pPr>
    </w:p>
    <w:p w14:paraId="354891BC" w14:textId="0A88764C" w:rsidR="00BA0562" w:rsidRDefault="00BA0562" w:rsidP="006132A9">
      <w:pPr>
        <w:pStyle w:val="TerminalDisplay"/>
      </w:pPr>
      <w:r>
        <w:t xml:space="preserve"> Destination  </w:t>
      </w:r>
      <w:r w:rsidR="00572064">
        <w:t xml:space="preserve">      </w:t>
      </w:r>
      <w:r w:rsidR="0049007A">
        <w:tab/>
      </w:r>
      <w:r w:rsidR="00572064">
        <w:t xml:space="preserve">: FE80::                    </w:t>
      </w:r>
      <w:r>
        <w:t xml:space="preserve">       </w:t>
      </w:r>
      <w:r w:rsidR="0049007A">
        <w:tab/>
      </w:r>
      <w:r>
        <w:t xml:space="preserve">PrefixLength </w:t>
      </w:r>
      <w:r w:rsidR="00572064">
        <w:t xml:space="preserve"> </w:t>
      </w:r>
      <w:r>
        <w:t xml:space="preserve"> </w:t>
      </w:r>
      <w:r w:rsidR="0049007A">
        <w:tab/>
      </w:r>
      <w:r>
        <w:t>: 10</w:t>
      </w:r>
    </w:p>
    <w:p w14:paraId="3C0BA31A" w14:textId="302F02F3" w:rsidR="00BA0562" w:rsidRDefault="00BA0562" w:rsidP="006132A9">
      <w:pPr>
        <w:pStyle w:val="TerminalDisplay"/>
      </w:pPr>
      <w:r>
        <w:t xml:space="preserve"> NextHop      </w:t>
      </w:r>
      <w:r w:rsidR="00572064">
        <w:t xml:space="preserve">    </w:t>
      </w:r>
      <w:r w:rsidR="0049007A">
        <w:tab/>
      </w:r>
      <w:r w:rsidR="00572064">
        <w:t xml:space="preserve">: ::                          </w:t>
      </w:r>
      <w:r>
        <w:t xml:space="preserve">     </w:t>
      </w:r>
      <w:r w:rsidR="0049007A">
        <w:tab/>
      </w:r>
      <w:r>
        <w:t xml:space="preserve">Preference  </w:t>
      </w:r>
      <w:r w:rsidR="00572064">
        <w:t xml:space="preserve"> </w:t>
      </w:r>
      <w:r>
        <w:t xml:space="preserve">  </w:t>
      </w:r>
      <w:r w:rsidR="0049007A">
        <w:tab/>
      </w:r>
      <w:r>
        <w:t>: 0</w:t>
      </w:r>
    </w:p>
    <w:p w14:paraId="257CF310" w14:textId="1690E6BE" w:rsidR="00BA0562" w:rsidRDefault="00BA0562" w:rsidP="006132A9">
      <w:pPr>
        <w:pStyle w:val="TerminalDisplay"/>
      </w:pPr>
      <w:r>
        <w:t xml:space="preserve"> Cost        </w:t>
      </w:r>
      <w:r w:rsidR="00572064">
        <w:t xml:space="preserve">    </w:t>
      </w:r>
      <w:r>
        <w:t xml:space="preserve"> </w:t>
      </w:r>
      <w:r w:rsidR="00572064">
        <w:t xml:space="preserve"> </w:t>
      </w:r>
      <w:r w:rsidR="0049007A">
        <w:tab/>
      </w:r>
      <w:r w:rsidR="00572064">
        <w:t xml:space="preserve">: 0                           </w:t>
      </w:r>
      <w:r>
        <w:t xml:space="preserve">    </w:t>
      </w:r>
      <w:r w:rsidR="0049007A">
        <w:tab/>
      </w:r>
      <w:r>
        <w:t xml:space="preserve">Protocol  </w:t>
      </w:r>
      <w:r w:rsidR="00572064">
        <w:t xml:space="preserve"> </w:t>
      </w:r>
      <w:r>
        <w:t xml:space="preserve">    </w:t>
      </w:r>
      <w:r w:rsidR="0049007A">
        <w:tab/>
      </w:r>
      <w:r>
        <w:t>: Direct</w:t>
      </w:r>
    </w:p>
    <w:p w14:paraId="458585C1" w14:textId="4FF0BEEB" w:rsidR="00BA0562" w:rsidRDefault="00BA0562" w:rsidP="006132A9">
      <w:pPr>
        <w:pStyle w:val="TerminalDisplay"/>
      </w:pPr>
      <w:r>
        <w:t xml:space="preserve"> RelayNextHop </w:t>
      </w:r>
      <w:r w:rsidR="00572064">
        <w:t xml:space="preserve">     </w:t>
      </w:r>
      <w:r w:rsidR="0049007A">
        <w:tab/>
      </w:r>
      <w:r w:rsidR="00572064">
        <w:t xml:space="preserve">: ::                          </w:t>
      </w:r>
      <w:r>
        <w:t xml:space="preserve">     </w:t>
      </w:r>
      <w:r w:rsidR="0049007A">
        <w:tab/>
      </w:r>
      <w:r>
        <w:t xml:space="preserve">TunnelID      </w:t>
      </w:r>
      <w:r w:rsidR="0049007A">
        <w:tab/>
      </w:r>
      <w:r>
        <w:t>: 0x0</w:t>
      </w:r>
    </w:p>
    <w:p w14:paraId="2E6907E5" w14:textId="61D92A8A" w:rsidR="00BA0562" w:rsidRDefault="00BA0562" w:rsidP="006132A9">
      <w:pPr>
        <w:pStyle w:val="TerminalDisplay"/>
      </w:pPr>
      <w:r>
        <w:t xml:space="preserve"> Interface   </w:t>
      </w:r>
      <w:r w:rsidR="00572064">
        <w:t xml:space="preserve"> </w:t>
      </w:r>
      <w:r>
        <w:t xml:space="preserve"> </w:t>
      </w:r>
      <w:r w:rsidR="00572064">
        <w:t xml:space="preserve">      </w:t>
      </w:r>
      <w:r w:rsidR="0049007A">
        <w:tab/>
      </w:r>
      <w:r w:rsidR="00572064">
        <w:t xml:space="preserve">: NULL0                     </w:t>
      </w:r>
      <w:r>
        <w:t xml:space="preserve">     </w:t>
      </w:r>
      <w:r w:rsidR="0049007A">
        <w:tab/>
      </w:r>
      <w:r>
        <w:t xml:space="preserve">Flags         </w:t>
      </w:r>
      <w:r w:rsidR="0049007A">
        <w:tab/>
      </w:r>
      <w:r>
        <w:t>: D</w:t>
      </w:r>
    </w:p>
    <w:p w14:paraId="0E609A4F" w14:textId="77777777" w:rsidR="00BA0562" w:rsidRDefault="00BA0562" w:rsidP="002075CB">
      <w:pPr>
        <w:pStyle w:val="Step"/>
        <w:outlineLvl w:val="9"/>
      </w:pPr>
      <w:r>
        <w:t>Configure R1 to obtain an IPv6 address in stateless mode.</w:t>
      </w:r>
    </w:p>
    <w:p w14:paraId="2B0C926E" w14:textId="77777777" w:rsidR="00BA0562" w:rsidRDefault="00BA0562" w:rsidP="0063284F">
      <w:r>
        <w:lastRenderedPageBreak/>
        <w:t># Enable RA on GigabitEthernet0/0/3 of R2.</w:t>
      </w:r>
    </w:p>
    <w:p w14:paraId="1C5A559D" w14:textId="77777777" w:rsidR="00BA0562" w:rsidRDefault="00BA0562" w:rsidP="006132A9">
      <w:pPr>
        <w:pStyle w:val="TerminalDisplay"/>
      </w:pPr>
      <w:r>
        <w:t>[R2]interface GigabitEthernet 0/0/3</w:t>
      </w:r>
    </w:p>
    <w:p w14:paraId="50931EBB" w14:textId="77777777" w:rsidR="00BA0562" w:rsidRDefault="00BA0562" w:rsidP="006132A9">
      <w:pPr>
        <w:pStyle w:val="TerminalDisplay"/>
      </w:pPr>
      <w:r>
        <w:t xml:space="preserve">[R2-GigabitEthernet0/0/3]undo ipv6 nd ra halt </w:t>
      </w:r>
    </w:p>
    <w:p w14:paraId="370EDCB4" w14:textId="77777777" w:rsidR="00BA0562" w:rsidRDefault="00BA0562" w:rsidP="004B3AE9"/>
    <w:p w14:paraId="5035A707" w14:textId="77777777" w:rsidR="00BA0562" w:rsidRDefault="00BA0562" w:rsidP="006132A9">
      <w:pPr>
        <w:pStyle w:val="TerminalDisplay"/>
      </w:pPr>
      <w:r>
        <w:t># Enable stateless address autoconfiguration on GigabitEthernet0/0/3 of R1.</w:t>
      </w:r>
    </w:p>
    <w:p w14:paraId="355595E1" w14:textId="77777777" w:rsidR="00BA0562" w:rsidRDefault="00BA0562" w:rsidP="006132A9">
      <w:pPr>
        <w:pStyle w:val="TerminalDisplay"/>
      </w:pPr>
      <w:r>
        <w:t>[R1]interface GigabitEthernet 0/0/3</w:t>
      </w:r>
    </w:p>
    <w:p w14:paraId="2F63A684" w14:textId="77777777" w:rsidR="00BA0562" w:rsidRDefault="00BA0562" w:rsidP="006132A9">
      <w:pPr>
        <w:pStyle w:val="TerminalDisplay"/>
      </w:pPr>
      <w:r>
        <w:t xml:space="preserve">[R1-GigabitEthernet0/0/3] ipv6 address auto global </w:t>
      </w:r>
    </w:p>
    <w:p w14:paraId="1CF7DE43" w14:textId="77777777" w:rsidR="00BA0562" w:rsidRDefault="00BA0562" w:rsidP="0063284F">
      <w:r>
        <w:t># Display the IP address configuration of R1.</w:t>
      </w:r>
    </w:p>
    <w:p w14:paraId="6C166EAE" w14:textId="77777777" w:rsidR="00BA0562" w:rsidRDefault="00BA0562" w:rsidP="006132A9">
      <w:pPr>
        <w:pStyle w:val="TerminalDisplay"/>
      </w:pPr>
      <w:r>
        <w:t xml:space="preserve">[R1]display ipv6 interface brief </w:t>
      </w:r>
    </w:p>
    <w:p w14:paraId="33A0E7D9" w14:textId="77777777" w:rsidR="00BA0562" w:rsidRDefault="00BA0562" w:rsidP="006132A9">
      <w:pPr>
        <w:pStyle w:val="TerminalDisplay"/>
      </w:pPr>
      <w:r>
        <w:t>*down: administratively down</w:t>
      </w:r>
    </w:p>
    <w:p w14:paraId="3EEB3331" w14:textId="77777777" w:rsidR="00BA0562" w:rsidRDefault="00BA0562" w:rsidP="006132A9">
      <w:pPr>
        <w:pStyle w:val="TerminalDisplay"/>
      </w:pPr>
      <w:r>
        <w:t>(l): loopback</w:t>
      </w:r>
    </w:p>
    <w:p w14:paraId="6017C3F4" w14:textId="77777777" w:rsidR="00BA0562" w:rsidRDefault="00BA0562" w:rsidP="006132A9">
      <w:pPr>
        <w:pStyle w:val="TerminalDisplay"/>
      </w:pPr>
      <w:r>
        <w:t>(s): spoofing</w:t>
      </w:r>
    </w:p>
    <w:p w14:paraId="0AC549BA" w14:textId="77777777" w:rsidR="00BA0562" w:rsidRDefault="00BA0562" w:rsidP="006132A9">
      <w:pPr>
        <w:pStyle w:val="TerminalDisplay"/>
      </w:pPr>
      <w:r>
        <w:t xml:space="preserve">Interface                     Physical               Protocol   </w:t>
      </w:r>
    </w:p>
    <w:p w14:paraId="4DAA0F21" w14:textId="77777777" w:rsidR="00BA0562" w:rsidRDefault="00BA0562" w:rsidP="006132A9">
      <w:pPr>
        <w:pStyle w:val="TerminalDisplay"/>
      </w:pPr>
      <w:r>
        <w:t xml:space="preserve">GigabitEthernet0/0/3            up                     up         </w:t>
      </w:r>
    </w:p>
    <w:p w14:paraId="1013456D" w14:textId="77777777" w:rsidR="00BA0562" w:rsidRDefault="00BA0562" w:rsidP="006132A9">
      <w:pPr>
        <w:pStyle w:val="TerminalDisplay"/>
      </w:pPr>
      <w:r>
        <w:t>[IPv6 Address]</w:t>
      </w:r>
      <w:r w:rsidRPr="006132A9">
        <w:t xml:space="preserve"> 2000:12::2E0:FCFF:FE4D:355</w:t>
      </w:r>
    </w:p>
    <w:p w14:paraId="4E5B114E" w14:textId="77777777" w:rsidR="00BA0562" w:rsidRPr="004B3AE9" w:rsidRDefault="00BA0562" w:rsidP="004B3AE9">
      <w:pPr>
        <w:pStyle w:val="TerminalDisplay"/>
        <w:shd w:val="clear" w:color="auto" w:fill="auto"/>
        <w:rPr>
          <w:i/>
          <w:iCs/>
        </w:rPr>
      </w:pPr>
      <w:r w:rsidRPr="004B3AE9">
        <w:rPr>
          <w:i/>
          <w:iCs/>
        </w:rPr>
        <w:t>GigabitEthernet0/0/3 of R1 generates an IPv6 global unicast address based on the IPv6 address prefix obtained from the RA message sent by R2 and the locally generated interface ID.</w:t>
      </w:r>
    </w:p>
    <w:p w14:paraId="16B3CBB5" w14:textId="77777777" w:rsidR="00BA0562" w:rsidRDefault="00BA0562" w:rsidP="002075CB">
      <w:pPr>
        <w:pStyle w:val="Step"/>
        <w:outlineLvl w:val="9"/>
      </w:pPr>
      <w:r>
        <w:t>Configure an IPv6 static route.</w:t>
      </w:r>
    </w:p>
    <w:p w14:paraId="0A9AA796" w14:textId="77777777" w:rsidR="00BA0562" w:rsidRDefault="00BA0562" w:rsidP="0063284F">
      <w:r>
        <w:t># Configure a static route on R1 to enable connectivity between GigabitEthernet0/0/3 on R1 and GigabitEthernet0/0/3 on R3.</w:t>
      </w:r>
    </w:p>
    <w:p w14:paraId="6A1BEE3F" w14:textId="77777777" w:rsidR="00BA0562" w:rsidRDefault="00BA0562" w:rsidP="006132A9">
      <w:pPr>
        <w:pStyle w:val="TerminalDisplay"/>
      </w:pPr>
      <w:r>
        <w:t xml:space="preserve">[R1]ipv6 route-static 2000:23:: 64 2000:12::2 </w:t>
      </w:r>
    </w:p>
    <w:p w14:paraId="4C8FCF09" w14:textId="77777777" w:rsidR="00BA0562" w:rsidRDefault="00BA0562" w:rsidP="006132A9">
      <w:pPr>
        <w:pStyle w:val="TerminalDisplay"/>
      </w:pPr>
      <w:r>
        <w:t xml:space="preserve">Info: The destination address and mask of the configured static route mismatched, and the static route 2000:23::/64 was generated. </w:t>
      </w:r>
    </w:p>
    <w:p w14:paraId="4406788A" w14:textId="77777777" w:rsidR="00BA0562" w:rsidRDefault="00BA0562" w:rsidP="0063284F">
      <w:r>
        <w:t># Test connectivity.</w:t>
      </w:r>
    </w:p>
    <w:p w14:paraId="474B3208" w14:textId="77777777" w:rsidR="00BA0562" w:rsidRDefault="00BA0562" w:rsidP="006132A9">
      <w:pPr>
        <w:pStyle w:val="TerminalDisplay"/>
      </w:pPr>
      <w:r>
        <w:t>[R1]ping ipv6 2000:23::1</w:t>
      </w:r>
    </w:p>
    <w:p w14:paraId="2ACB25F7" w14:textId="77777777" w:rsidR="00BA0562" w:rsidRDefault="00BA0562" w:rsidP="006132A9">
      <w:pPr>
        <w:pStyle w:val="TerminalDisplay"/>
      </w:pPr>
      <w:r>
        <w:t xml:space="preserve">  PING 2000:23::1 : 56  data bytes, press CTRL_C to break</w:t>
      </w:r>
    </w:p>
    <w:p w14:paraId="4E7C2C07" w14:textId="77777777" w:rsidR="00BA0562" w:rsidRDefault="00BA0562" w:rsidP="006132A9">
      <w:pPr>
        <w:pStyle w:val="TerminalDisplay"/>
      </w:pPr>
      <w:r>
        <w:t xml:space="preserve">    Reply from 2000:23::1 </w:t>
      </w:r>
    </w:p>
    <w:p w14:paraId="0CB1E455" w14:textId="77777777" w:rsidR="00BA0562" w:rsidRDefault="00BA0562" w:rsidP="006132A9">
      <w:pPr>
        <w:pStyle w:val="TerminalDisplay"/>
      </w:pPr>
      <w:r>
        <w:t xml:space="preserve">    bytes=56 Sequence=1 hop limit=63  time = 20 ms</w:t>
      </w:r>
    </w:p>
    <w:p w14:paraId="1F9157EA" w14:textId="77777777" w:rsidR="00BA0562" w:rsidRDefault="00BA0562" w:rsidP="006132A9">
      <w:pPr>
        <w:pStyle w:val="TerminalDisplay"/>
      </w:pPr>
      <w:r>
        <w:t xml:space="preserve">    Reply from 2000:23::1 </w:t>
      </w:r>
    </w:p>
    <w:p w14:paraId="25E666FA" w14:textId="77777777" w:rsidR="00BA0562" w:rsidRDefault="00BA0562" w:rsidP="006132A9">
      <w:pPr>
        <w:pStyle w:val="TerminalDisplay"/>
      </w:pPr>
      <w:r>
        <w:t xml:space="preserve">    bytes=56 Sequence=2 hop limit=63  time = 20 ms</w:t>
      </w:r>
    </w:p>
    <w:p w14:paraId="13095CCA" w14:textId="77777777" w:rsidR="00BA0562" w:rsidRDefault="00BA0562" w:rsidP="006132A9">
      <w:pPr>
        <w:pStyle w:val="TerminalDisplay"/>
      </w:pPr>
      <w:r>
        <w:t xml:space="preserve">    Reply from 2000:23::1 </w:t>
      </w:r>
    </w:p>
    <w:p w14:paraId="69396E4C" w14:textId="77777777" w:rsidR="00BA0562" w:rsidRDefault="00BA0562" w:rsidP="006132A9">
      <w:pPr>
        <w:pStyle w:val="TerminalDisplay"/>
      </w:pPr>
      <w:r>
        <w:t xml:space="preserve">    bytes=56 Sequence=3 hop limit=63  time = 30 ms</w:t>
      </w:r>
    </w:p>
    <w:p w14:paraId="5B494D4C" w14:textId="77777777" w:rsidR="00BA0562" w:rsidRDefault="00BA0562" w:rsidP="006132A9">
      <w:pPr>
        <w:pStyle w:val="TerminalDisplay"/>
      </w:pPr>
      <w:r>
        <w:t xml:space="preserve">    Reply from 2000:23::1 </w:t>
      </w:r>
    </w:p>
    <w:p w14:paraId="262747D5" w14:textId="77777777" w:rsidR="00BA0562" w:rsidRDefault="00BA0562" w:rsidP="006132A9">
      <w:pPr>
        <w:pStyle w:val="TerminalDisplay"/>
      </w:pPr>
      <w:r>
        <w:t xml:space="preserve">    bytes=56 Sequence=4 hop limit=63  time = 20 ms</w:t>
      </w:r>
    </w:p>
    <w:p w14:paraId="4BFB8D72" w14:textId="77777777" w:rsidR="00BA0562" w:rsidRDefault="00BA0562" w:rsidP="006132A9">
      <w:pPr>
        <w:pStyle w:val="TerminalDisplay"/>
      </w:pPr>
      <w:r>
        <w:t xml:space="preserve">    Reply from 2000:23::1 </w:t>
      </w:r>
    </w:p>
    <w:p w14:paraId="0C6E2ACE" w14:textId="77777777" w:rsidR="00BA0562" w:rsidRDefault="00BA0562" w:rsidP="006132A9">
      <w:pPr>
        <w:pStyle w:val="TerminalDisplay"/>
      </w:pPr>
      <w:r>
        <w:t xml:space="preserve">    bytes=56 Sequence=5 hop limit=63  time = 30 ms</w:t>
      </w:r>
    </w:p>
    <w:p w14:paraId="796CD2E3" w14:textId="77777777" w:rsidR="00BA0562" w:rsidRDefault="00BA0562" w:rsidP="006132A9">
      <w:pPr>
        <w:pStyle w:val="TerminalDisplay"/>
      </w:pPr>
    </w:p>
    <w:p w14:paraId="5EE33531" w14:textId="77777777" w:rsidR="00BA0562" w:rsidRDefault="00BA0562" w:rsidP="006132A9">
      <w:pPr>
        <w:pStyle w:val="TerminalDisplay"/>
      </w:pPr>
      <w:r>
        <w:t xml:space="preserve">  --- 2000:23::1 ping statistics ---</w:t>
      </w:r>
    </w:p>
    <w:p w14:paraId="4D7C73D7" w14:textId="77777777" w:rsidR="00BA0562" w:rsidRDefault="00BA0562" w:rsidP="006132A9">
      <w:pPr>
        <w:pStyle w:val="TerminalDisplay"/>
      </w:pPr>
      <w:r>
        <w:t xml:space="preserve">    5 packet(s) transmitted</w:t>
      </w:r>
    </w:p>
    <w:p w14:paraId="3A74CD2E" w14:textId="77777777" w:rsidR="00BA0562" w:rsidRDefault="00BA0562" w:rsidP="006132A9">
      <w:pPr>
        <w:pStyle w:val="TerminalDisplay"/>
      </w:pPr>
      <w:r>
        <w:t xml:space="preserve">    5 packet(s) received</w:t>
      </w:r>
    </w:p>
    <w:p w14:paraId="2DF041E4" w14:textId="77777777" w:rsidR="00BA0562" w:rsidRDefault="00BA0562" w:rsidP="006132A9">
      <w:pPr>
        <w:pStyle w:val="TerminalDisplay"/>
      </w:pPr>
      <w:r>
        <w:t xml:space="preserve">    0.00% packet loss</w:t>
      </w:r>
    </w:p>
    <w:p w14:paraId="751C9C0B" w14:textId="77777777" w:rsidR="00BA0562" w:rsidRDefault="00BA0562" w:rsidP="006132A9">
      <w:pPr>
        <w:pStyle w:val="TerminalDisplay"/>
      </w:pPr>
      <w:r>
        <w:t>round-trip min/avg/max = 20/24/30 ms</w:t>
      </w:r>
    </w:p>
    <w:p w14:paraId="659B587E" w14:textId="77777777" w:rsidR="00BA0562" w:rsidRDefault="00BA0562" w:rsidP="0063284F">
      <w:r>
        <w:t>R1 has a static route to the network 2000:23::/64. R3 obtains the default route through DHCPv6. Therefore, GigabitEthernet0/0/3 on R1 and GigabitEthernet0/0/3 on R3 can communicate with each other.</w:t>
      </w:r>
    </w:p>
    <w:p w14:paraId="139EB56A" w14:textId="77777777" w:rsidR="00BA0562" w:rsidRDefault="00BA0562" w:rsidP="0063284F">
      <w:r>
        <w:lastRenderedPageBreak/>
        <w:t># Display the IPv6 neighbor information.</w:t>
      </w:r>
    </w:p>
    <w:p w14:paraId="4AA25C9A" w14:textId="77777777" w:rsidR="00BA0562" w:rsidRDefault="00BA0562" w:rsidP="006132A9">
      <w:pPr>
        <w:pStyle w:val="TerminalDisplay"/>
      </w:pPr>
      <w:r>
        <w:t xml:space="preserve">[R1]display ipv6 neighbors </w:t>
      </w:r>
    </w:p>
    <w:p w14:paraId="51C76985" w14:textId="77777777" w:rsidR="00BA0562" w:rsidRDefault="00BA0562" w:rsidP="006132A9">
      <w:pPr>
        <w:pStyle w:val="TerminalDisplay"/>
      </w:pPr>
      <w:r>
        <w:t>-----------------------------------------------------------------------------</w:t>
      </w:r>
    </w:p>
    <w:p w14:paraId="6A27EA88" w14:textId="1AC00923" w:rsidR="00BA0562" w:rsidRDefault="00BA0562" w:rsidP="006132A9">
      <w:pPr>
        <w:pStyle w:val="TerminalDisplay"/>
      </w:pPr>
      <w:r>
        <w:t xml:space="preserve">IPv6 Address   </w:t>
      </w:r>
      <w:r w:rsidR="0049007A">
        <w:tab/>
      </w:r>
      <w:r>
        <w:t xml:space="preserve">: 2000:12::2                                        </w:t>
      </w:r>
    </w:p>
    <w:p w14:paraId="185D4DBB" w14:textId="009E9C56" w:rsidR="00BA0562" w:rsidRDefault="00BA0562" w:rsidP="006132A9">
      <w:pPr>
        <w:pStyle w:val="TerminalDisplay"/>
      </w:pPr>
      <w:r>
        <w:t xml:space="preserve">Link-layer     </w:t>
      </w:r>
      <w:r w:rsidR="0049007A">
        <w:tab/>
      </w:r>
      <w:r>
        <w:t xml:space="preserve">: 00e0-fc12-6486                      </w:t>
      </w:r>
      <w:r w:rsidR="0049007A">
        <w:tab/>
      </w:r>
      <w:r>
        <w:t xml:space="preserve">State </w:t>
      </w:r>
      <w:r w:rsidR="007F6FCE">
        <w:t xml:space="preserve">   </w:t>
      </w:r>
      <w:r>
        <w:t xml:space="preserve"> </w:t>
      </w:r>
      <w:r w:rsidR="0049007A">
        <w:tab/>
      </w:r>
      <w:r>
        <w:t xml:space="preserve">: STALE        </w:t>
      </w:r>
    </w:p>
    <w:p w14:paraId="4E7BCF1B" w14:textId="5538D70B" w:rsidR="00BA0562" w:rsidRDefault="00BA0562" w:rsidP="006132A9">
      <w:pPr>
        <w:pStyle w:val="TerminalDisplay"/>
      </w:pPr>
      <w:r>
        <w:t xml:space="preserve">Interface      </w:t>
      </w:r>
      <w:r w:rsidR="0049007A">
        <w:tab/>
      </w:r>
      <w:r>
        <w:t xml:space="preserve">: GE0/0/3                             </w:t>
      </w:r>
      <w:r w:rsidR="0049007A">
        <w:tab/>
      </w:r>
      <w:r>
        <w:t xml:space="preserve">Age   </w:t>
      </w:r>
      <w:r w:rsidR="007F6FCE">
        <w:t xml:space="preserve">  </w:t>
      </w:r>
      <w:r>
        <w:t xml:space="preserve"> </w:t>
      </w:r>
      <w:r w:rsidR="0049007A">
        <w:tab/>
      </w:r>
      <w:r>
        <w:t xml:space="preserve">: 8                   </w:t>
      </w:r>
    </w:p>
    <w:p w14:paraId="7EC52648" w14:textId="44859F30" w:rsidR="00BA0562" w:rsidRDefault="00BA0562" w:rsidP="006132A9">
      <w:pPr>
        <w:pStyle w:val="TerminalDisplay"/>
      </w:pPr>
      <w:r>
        <w:t xml:space="preserve">VLAN       </w:t>
      </w:r>
      <w:r w:rsidR="0049007A">
        <w:tab/>
      </w:r>
      <w:r>
        <w:t xml:space="preserve">: -                               </w:t>
      </w:r>
      <w:r w:rsidR="007F6FCE">
        <w:t xml:space="preserve">  </w:t>
      </w:r>
      <w:r w:rsidR="0049007A">
        <w:t xml:space="preserve">  </w:t>
      </w:r>
      <w:r w:rsidR="0049007A">
        <w:tab/>
      </w:r>
      <w:r>
        <w:t>CEVLAN</w:t>
      </w:r>
      <w:r w:rsidR="007F6FCE">
        <w:t xml:space="preserve"> </w:t>
      </w:r>
      <w:r>
        <w:t xml:space="preserve"> </w:t>
      </w:r>
      <w:r w:rsidR="0049007A">
        <w:tab/>
      </w:r>
      <w:r>
        <w:t xml:space="preserve">: -                   </w:t>
      </w:r>
    </w:p>
    <w:p w14:paraId="6C5A9270" w14:textId="4C326626" w:rsidR="00BA0562" w:rsidRDefault="00BA0562" w:rsidP="006132A9">
      <w:pPr>
        <w:pStyle w:val="TerminalDisplay"/>
      </w:pPr>
      <w:r>
        <w:t xml:space="preserve">VPN name      </w:t>
      </w:r>
      <w:r w:rsidR="007F6FCE">
        <w:t xml:space="preserve">:                            </w:t>
      </w:r>
      <w:r>
        <w:t xml:space="preserve">  </w:t>
      </w:r>
      <w:r w:rsidR="007F6FCE">
        <w:t xml:space="preserve"> </w:t>
      </w:r>
      <w:r>
        <w:t xml:space="preserve">    </w:t>
      </w:r>
      <w:r w:rsidR="0049007A">
        <w:tab/>
      </w:r>
      <w:r>
        <w:t>Is Router</w:t>
      </w:r>
      <w:r w:rsidR="007F6FCE">
        <w:t xml:space="preserve"> </w:t>
      </w:r>
      <w:r>
        <w:t xml:space="preserve"> </w:t>
      </w:r>
      <w:r w:rsidR="0049007A">
        <w:tab/>
      </w:r>
      <w:r>
        <w:t xml:space="preserve">: TRUE             </w:t>
      </w:r>
    </w:p>
    <w:p w14:paraId="69B0BD4F" w14:textId="542B4799" w:rsidR="00BA0562" w:rsidRDefault="00BA0562" w:rsidP="006132A9">
      <w:pPr>
        <w:pStyle w:val="TerminalDisplay"/>
      </w:pPr>
      <w:r>
        <w:t xml:space="preserve">Secure FLAG   </w:t>
      </w:r>
      <w:r w:rsidR="0049007A">
        <w:tab/>
      </w:r>
      <w:r>
        <w:t xml:space="preserve">: UN-SECURE                          </w:t>
      </w:r>
    </w:p>
    <w:p w14:paraId="3C5B6BD2" w14:textId="77777777" w:rsidR="00BA0562" w:rsidRDefault="00BA0562" w:rsidP="006132A9">
      <w:pPr>
        <w:pStyle w:val="TerminalDisplay"/>
      </w:pPr>
    </w:p>
    <w:p w14:paraId="1A443540" w14:textId="1B66A827" w:rsidR="00BA0562" w:rsidRDefault="00BA0562" w:rsidP="006132A9">
      <w:pPr>
        <w:pStyle w:val="TerminalDisplay"/>
      </w:pPr>
      <w:r>
        <w:t xml:space="preserve">IPv6 Address   </w:t>
      </w:r>
      <w:r w:rsidR="0049007A">
        <w:tab/>
      </w:r>
      <w:r>
        <w:t xml:space="preserve">: FE80::2E0:FCFF:FE12:6486                          </w:t>
      </w:r>
    </w:p>
    <w:p w14:paraId="45BBA98C" w14:textId="0479B571" w:rsidR="00BA0562" w:rsidRDefault="00BA0562" w:rsidP="006132A9">
      <w:pPr>
        <w:pStyle w:val="TerminalDisplay"/>
      </w:pPr>
      <w:r>
        <w:t xml:space="preserve">Link-layer     </w:t>
      </w:r>
      <w:r w:rsidR="0049007A">
        <w:tab/>
      </w:r>
      <w:r>
        <w:t xml:space="preserve">: 00e0-fc12-6486                 </w:t>
      </w:r>
      <w:r w:rsidR="007F6FCE">
        <w:t xml:space="preserve"> </w:t>
      </w:r>
      <w:r w:rsidR="0049007A">
        <w:t xml:space="preserve">   </w:t>
      </w:r>
      <w:r w:rsidR="0049007A">
        <w:tab/>
      </w:r>
      <w:r>
        <w:t xml:space="preserve">State  </w:t>
      </w:r>
      <w:r w:rsidR="007F6FCE">
        <w:t xml:space="preserve"> </w:t>
      </w:r>
      <w:r>
        <w:t xml:space="preserve"> </w:t>
      </w:r>
      <w:r w:rsidR="0049007A">
        <w:tab/>
      </w:r>
      <w:r>
        <w:t xml:space="preserve">: STALE        </w:t>
      </w:r>
    </w:p>
    <w:p w14:paraId="4B643CC5" w14:textId="2A4A0D95" w:rsidR="00BA0562" w:rsidRDefault="00BA0562" w:rsidP="006132A9">
      <w:pPr>
        <w:pStyle w:val="TerminalDisplay"/>
      </w:pPr>
      <w:r>
        <w:t xml:space="preserve">Interface      </w:t>
      </w:r>
      <w:r w:rsidR="0049007A">
        <w:tab/>
      </w:r>
      <w:r>
        <w:t xml:space="preserve">: GE0/0/3                        </w:t>
      </w:r>
      <w:r w:rsidR="007F6FCE">
        <w:t xml:space="preserve"> </w:t>
      </w:r>
      <w:r w:rsidR="0049007A">
        <w:t xml:space="preserve">   </w:t>
      </w:r>
      <w:r w:rsidR="0049007A">
        <w:tab/>
      </w:r>
      <w:r>
        <w:t xml:space="preserve">Age </w:t>
      </w:r>
      <w:r w:rsidR="007F6FCE">
        <w:t xml:space="preserve"> </w:t>
      </w:r>
      <w:r>
        <w:t xml:space="preserve">   </w:t>
      </w:r>
      <w:r w:rsidR="0049007A">
        <w:tab/>
      </w:r>
      <w:r>
        <w:t xml:space="preserve">: 8                   </w:t>
      </w:r>
    </w:p>
    <w:p w14:paraId="5F7C3465" w14:textId="75F7E9D0" w:rsidR="00BA0562" w:rsidRDefault="00BA0562" w:rsidP="006132A9">
      <w:pPr>
        <w:pStyle w:val="TerminalDisplay"/>
      </w:pPr>
      <w:r>
        <w:t xml:space="preserve">VLAN         </w:t>
      </w:r>
      <w:r w:rsidR="0049007A">
        <w:tab/>
      </w:r>
      <w:r w:rsidR="007F6FCE">
        <w:t xml:space="preserve">: -                           </w:t>
      </w:r>
      <w:r>
        <w:t xml:space="preserve">  </w:t>
      </w:r>
      <w:r w:rsidR="007F6FCE">
        <w:t xml:space="preserve"> </w:t>
      </w:r>
      <w:r>
        <w:t xml:space="preserve">    </w:t>
      </w:r>
      <w:r w:rsidR="0049007A">
        <w:tab/>
      </w:r>
      <w:r>
        <w:t>CEVLAN</w:t>
      </w:r>
      <w:r w:rsidR="007F6FCE">
        <w:t xml:space="preserve"> </w:t>
      </w:r>
      <w:r>
        <w:t xml:space="preserve"> </w:t>
      </w:r>
      <w:r w:rsidR="0049007A">
        <w:tab/>
      </w:r>
      <w:r>
        <w:t xml:space="preserve">: -                   </w:t>
      </w:r>
    </w:p>
    <w:p w14:paraId="3AF2F6EF" w14:textId="42D1C4DA" w:rsidR="00BA0562" w:rsidRDefault="00BA0562" w:rsidP="006132A9">
      <w:pPr>
        <w:pStyle w:val="TerminalDisplay"/>
      </w:pPr>
      <w:r>
        <w:t xml:space="preserve">VPN name     </w:t>
      </w:r>
      <w:r w:rsidR="007F6FCE">
        <w:t xml:space="preserve"> </w:t>
      </w:r>
      <w:r w:rsidR="0049007A">
        <w:tab/>
      </w:r>
      <w:r w:rsidR="007F6FCE">
        <w:t xml:space="preserve">:                           </w:t>
      </w:r>
      <w:r>
        <w:t xml:space="preserve">  </w:t>
      </w:r>
      <w:r w:rsidR="007F6FCE">
        <w:t xml:space="preserve"> </w:t>
      </w:r>
      <w:r>
        <w:t xml:space="preserve">    </w:t>
      </w:r>
      <w:r w:rsidR="0049007A">
        <w:tab/>
      </w:r>
      <w:r>
        <w:t xml:space="preserve">Is Router </w:t>
      </w:r>
      <w:r w:rsidR="007F6FCE">
        <w:t xml:space="preserve"> </w:t>
      </w:r>
      <w:r w:rsidR="0049007A">
        <w:tab/>
      </w:r>
      <w:r>
        <w:t xml:space="preserve">: TRUE             </w:t>
      </w:r>
    </w:p>
    <w:p w14:paraId="15F80C6A" w14:textId="3F6FA175" w:rsidR="00BA0562" w:rsidRDefault="00BA0562" w:rsidP="006132A9">
      <w:pPr>
        <w:pStyle w:val="TerminalDisplay"/>
      </w:pPr>
      <w:r>
        <w:t xml:space="preserve">Secure FLAG   </w:t>
      </w:r>
      <w:r w:rsidR="0049007A">
        <w:tab/>
      </w:r>
      <w:r>
        <w:t xml:space="preserve">: UN-SECURE                          </w:t>
      </w:r>
    </w:p>
    <w:p w14:paraId="6800ECF6" w14:textId="77777777" w:rsidR="00BA0562" w:rsidRDefault="00BA0562" w:rsidP="006132A9">
      <w:pPr>
        <w:pStyle w:val="TerminalDisplay"/>
      </w:pPr>
      <w:r>
        <w:t>-----------------------------------------------------------------------------</w:t>
      </w:r>
    </w:p>
    <w:p w14:paraId="068F8AE3" w14:textId="77777777" w:rsidR="00BA0562" w:rsidRDefault="00BA0562" w:rsidP="006132A9">
      <w:pPr>
        <w:pStyle w:val="TerminalDisplay"/>
      </w:pPr>
      <w:r>
        <w:t xml:space="preserve">Total: 2       Dynamic: 2       Static: 0      </w:t>
      </w:r>
    </w:p>
    <w:p w14:paraId="4BCFE10F" w14:textId="77777777" w:rsidR="00BA0562" w:rsidRDefault="00BA0562" w:rsidP="0063284F"/>
    <w:p w14:paraId="00F9D7F1" w14:textId="77777777" w:rsidR="0063284F" w:rsidRDefault="0063284F" w:rsidP="0063284F">
      <w:pPr>
        <w:pStyle w:val="End"/>
      </w:pPr>
      <w:r>
        <w:t>----End</w:t>
      </w:r>
    </w:p>
    <w:p w14:paraId="0BDDE3B7" w14:textId="77777777" w:rsidR="00BA0562" w:rsidRDefault="00BA0562" w:rsidP="0063284F">
      <w:pPr>
        <w:pStyle w:val="2"/>
      </w:pPr>
      <w:bookmarkStart w:id="202" w:name="_Toc38987072"/>
      <w:r>
        <w:t>Verification</w:t>
      </w:r>
      <w:bookmarkEnd w:id="202"/>
    </w:p>
    <w:p w14:paraId="5A758892" w14:textId="77777777" w:rsidR="00BA0562" w:rsidRPr="006E3A2C" w:rsidRDefault="00BA0562" w:rsidP="0063284F">
      <w:r>
        <w:t>The details are not provided here.</w:t>
      </w:r>
    </w:p>
    <w:p w14:paraId="6A052B01" w14:textId="77777777" w:rsidR="00BA0562" w:rsidRDefault="00BA0562" w:rsidP="0063284F">
      <w:pPr>
        <w:pStyle w:val="2"/>
      </w:pPr>
      <w:bookmarkStart w:id="203" w:name="_Toc38987073"/>
      <w:r>
        <w:t>Configuration Reference</w:t>
      </w:r>
      <w:bookmarkEnd w:id="203"/>
    </w:p>
    <w:p w14:paraId="634FC557" w14:textId="77777777" w:rsidR="00BA0562" w:rsidRDefault="00BA0562" w:rsidP="0063284F">
      <w:r>
        <w:t>Configuration on R1</w:t>
      </w:r>
    </w:p>
    <w:p w14:paraId="06527DBD" w14:textId="77777777" w:rsidR="00BA0562" w:rsidRDefault="00BA0562" w:rsidP="006132A9">
      <w:pPr>
        <w:pStyle w:val="TerminalDisplay"/>
      </w:pPr>
      <w:r>
        <w:t>#</w:t>
      </w:r>
    </w:p>
    <w:p w14:paraId="25AE7B0D" w14:textId="77777777" w:rsidR="00BA0562" w:rsidRDefault="00BA0562" w:rsidP="006132A9">
      <w:pPr>
        <w:pStyle w:val="TerminalDisplay"/>
      </w:pPr>
      <w:r>
        <w:t xml:space="preserve"> sysname R1</w:t>
      </w:r>
    </w:p>
    <w:p w14:paraId="31B36ED3" w14:textId="77777777" w:rsidR="00BA0562" w:rsidRDefault="00BA0562" w:rsidP="006132A9">
      <w:pPr>
        <w:pStyle w:val="TerminalDisplay"/>
      </w:pPr>
      <w:r>
        <w:t>#</w:t>
      </w:r>
    </w:p>
    <w:p w14:paraId="4BAF6AF8" w14:textId="77777777" w:rsidR="00BA0562" w:rsidRDefault="00BA0562" w:rsidP="006132A9">
      <w:pPr>
        <w:pStyle w:val="TerminalDisplay"/>
      </w:pPr>
      <w:r>
        <w:t>ipv6</w:t>
      </w:r>
    </w:p>
    <w:p w14:paraId="23A78F87" w14:textId="77777777" w:rsidR="00BA0562" w:rsidRDefault="00BA0562" w:rsidP="006132A9">
      <w:pPr>
        <w:pStyle w:val="TerminalDisplay"/>
      </w:pPr>
      <w:r>
        <w:t>#</w:t>
      </w:r>
    </w:p>
    <w:p w14:paraId="6E39E2F1" w14:textId="77777777" w:rsidR="00BA0562" w:rsidRDefault="00BA0562" w:rsidP="006132A9">
      <w:pPr>
        <w:pStyle w:val="TerminalDisplay"/>
      </w:pPr>
      <w:r>
        <w:t>interface GigabitEthernet0/0/3</w:t>
      </w:r>
    </w:p>
    <w:p w14:paraId="3DC41A88" w14:textId="77777777" w:rsidR="00BA0562" w:rsidRDefault="00BA0562" w:rsidP="006132A9">
      <w:pPr>
        <w:pStyle w:val="TerminalDisplay"/>
      </w:pPr>
      <w:r>
        <w:t xml:space="preserve"> ipv6 enable</w:t>
      </w:r>
    </w:p>
    <w:p w14:paraId="273AAB4D" w14:textId="77777777" w:rsidR="00BA0562" w:rsidRDefault="00BA0562" w:rsidP="006132A9">
      <w:pPr>
        <w:pStyle w:val="TerminalDisplay"/>
      </w:pPr>
      <w:r>
        <w:t xml:space="preserve"> ipv6 address auto link-local             </w:t>
      </w:r>
    </w:p>
    <w:p w14:paraId="10CA5EED" w14:textId="77777777" w:rsidR="00BA0562" w:rsidRDefault="00BA0562" w:rsidP="006132A9">
      <w:pPr>
        <w:pStyle w:val="TerminalDisplay"/>
      </w:pPr>
      <w:r>
        <w:t xml:space="preserve"> ipv6 address auto global</w:t>
      </w:r>
    </w:p>
    <w:p w14:paraId="3EA8552F" w14:textId="77777777" w:rsidR="00BA0562" w:rsidRDefault="00BA0562" w:rsidP="006132A9">
      <w:pPr>
        <w:pStyle w:val="TerminalDisplay"/>
      </w:pPr>
      <w:r>
        <w:t>#</w:t>
      </w:r>
    </w:p>
    <w:p w14:paraId="5AD8B08F" w14:textId="77777777" w:rsidR="00BA0562" w:rsidRDefault="00BA0562" w:rsidP="006132A9">
      <w:pPr>
        <w:pStyle w:val="TerminalDisplay"/>
      </w:pPr>
      <w:r>
        <w:t>ipv6 route-static 2000:23:: 64 2000:12::2</w:t>
      </w:r>
    </w:p>
    <w:p w14:paraId="45FA388A" w14:textId="77777777" w:rsidR="00BA0562" w:rsidRDefault="00BA0562" w:rsidP="006132A9">
      <w:pPr>
        <w:pStyle w:val="TerminalDisplay"/>
      </w:pPr>
      <w:r>
        <w:t>#</w:t>
      </w:r>
    </w:p>
    <w:p w14:paraId="2B57D0C3" w14:textId="77777777" w:rsidR="00BA0562" w:rsidRDefault="00BA0562" w:rsidP="006132A9">
      <w:pPr>
        <w:pStyle w:val="TerminalDisplay"/>
      </w:pPr>
      <w:r>
        <w:t>return</w:t>
      </w:r>
    </w:p>
    <w:p w14:paraId="62F09F61" w14:textId="77777777" w:rsidR="00BA0562" w:rsidRDefault="00BA0562" w:rsidP="0063284F">
      <w:r>
        <w:t>Configuration on R2</w:t>
      </w:r>
    </w:p>
    <w:p w14:paraId="441F4493" w14:textId="77777777" w:rsidR="00BA0562" w:rsidRDefault="00BA0562" w:rsidP="006132A9">
      <w:pPr>
        <w:pStyle w:val="TerminalDisplay"/>
      </w:pPr>
      <w:r>
        <w:t>#</w:t>
      </w:r>
    </w:p>
    <w:p w14:paraId="7E968A4C" w14:textId="77777777" w:rsidR="00BA0562" w:rsidRDefault="00BA0562" w:rsidP="006132A9">
      <w:pPr>
        <w:pStyle w:val="TerminalDisplay"/>
      </w:pPr>
      <w:r>
        <w:t xml:space="preserve"> sysname R2</w:t>
      </w:r>
    </w:p>
    <w:p w14:paraId="70449013" w14:textId="77777777" w:rsidR="00BA0562" w:rsidRDefault="00BA0562" w:rsidP="006132A9">
      <w:pPr>
        <w:pStyle w:val="TerminalDisplay"/>
      </w:pPr>
      <w:r>
        <w:t>#</w:t>
      </w:r>
    </w:p>
    <w:p w14:paraId="11581C85" w14:textId="77777777" w:rsidR="00BA0562" w:rsidRDefault="00BA0562" w:rsidP="006132A9">
      <w:pPr>
        <w:pStyle w:val="TerminalDisplay"/>
      </w:pPr>
      <w:r>
        <w:t>ipv6</w:t>
      </w:r>
    </w:p>
    <w:p w14:paraId="7C4AD847" w14:textId="77777777" w:rsidR="00BA0562" w:rsidRDefault="00BA0562" w:rsidP="006132A9">
      <w:pPr>
        <w:pStyle w:val="TerminalDisplay"/>
      </w:pPr>
      <w:r>
        <w:lastRenderedPageBreak/>
        <w:t>#</w:t>
      </w:r>
    </w:p>
    <w:p w14:paraId="5E582450" w14:textId="77777777" w:rsidR="00BA0562" w:rsidRDefault="00BA0562" w:rsidP="006132A9">
      <w:pPr>
        <w:pStyle w:val="TerminalDisplay"/>
      </w:pPr>
      <w:r>
        <w:t>dhcp enable</w:t>
      </w:r>
    </w:p>
    <w:p w14:paraId="7675E91A" w14:textId="77777777" w:rsidR="00BA0562" w:rsidRDefault="00BA0562" w:rsidP="006132A9">
      <w:pPr>
        <w:pStyle w:val="TerminalDisplay"/>
      </w:pPr>
      <w:r>
        <w:t xml:space="preserve">#                                 </w:t>
      </w:r>
    </w:p>
    <w:p w14:paraId="247C74B2" w14:textId="77777777" w:rsidR="00BA0562" w:rsidRDefault="00BA0562" w:rsidP="006132A9">
      <w:pPr>
        <w:pStyle w:val="TerminalDisplay"/>
      </w:pPr>
      <w:r>
        <w:t>dhcpv6 pool pool1</w:t>
      </w:r>
    </w:p>
    <w:p w14:paraId="55959A05" w14:textId="77777777" w:rsidR="00BA0562" w:rsidRDefault="00BA0562" w:rsidP="006132A9">
      <w:pPr>
        <w:pStyle w:val="TerminalDisplay"/>
      </w:pPr>
      <w:r>
        <w:t xml:space="preserve"> address prefix 2000:23::/64</w:t>
      </w:r>
    </w:p>
    <w:p w14:paraId="674284FC" w14:textId="77777777" w:rsidR="00BA0562" w:rsidRDefault="00BA0562" w:rsidP="006132A9">
      <w:pPr>
        <w:pStyle w:val="TerminalDisplay"/>
      </w:pPr>
      <w:r>
        <w:t xml:space="preserve"> dns-server 2000:23::2</w:t>
      </w:r>
    </w:p>
    <w:p w14:paraId="7DF4A936" w14:textId="77777777" w:rsidR="00BA0562" w:rsidRDefault="00BA0562" w:rsidP="006132A9">
      <w:pPr>
        <w:pStyle w:val="TerminalDisplay"/>
      </w:pPr>
      <w:r>
        <w:t>#</w:t>
      </w:r>
    </w:p>
    <w:p w14:paraId="2E0C6B83" w14:textId="77777777" w:rsidR="00BA0562" w:rsidRDefault="00BA0562" w:rsidP="006132A9">
      <w:pPr>
        <w:pStyle w:val="TerminalDisplay"/>
      </w:pPr>
      <w:r>
        <w:t>interface GigabitEthernet0/0/3</w:t>
      </w:r>
    </w:p>
    <w:p w14:paraId="2D8553D6" w14:textId="77777777" w:rsidR="00BA0562" w:rsidRDefault="00BA0562" w:rsidP="006132A9">
      <w:pPr>
        <w:pStyle w:val="TerminalDisplay"/>
      </w:pPr>
      <w:r>
        <w:t xml:space="preserve"> ipv6 enable</w:t>
      </w:r>
    </w:p>
    <w:p w14:paraId="6EEE0B03" w14:textId="77777777" w:rsidR="00BA0562" w:rsidRDefault="00BA0562" w:rsidP="006132A9">
      <w:pPr>
        <w:pStyle w:val="TerminalDisplay"/>
      </w:pPr>
      <w:r>
        <w:t xml:space="preserve"> ipv6 address 2000:12::2/64               </w:t>
      </w:r>
    </w:p>
    <w:p w14:paraId="3D295CDD" w14:textId="77777777" w:rsidR="00BA0562" w:rsidRDefault="00BA0562" w:rsidP="006132A9">
      <w:pPr>
        <w:pStyle w:val="TerminalDisplay"/>
      </w:pPr>
      <w:r>
        <w:t xml:space="preserve"> ipv6 address auto link-local</w:t>
      </w:r>
    </w:p>
    <w:p w14:paraId="76DC5DFA" w14:textId="77777777" w:rsidR="00BA0562" w:rsidRDefault="00BA0562" w:rsidP="006132A9">
      <w:pPr>
        <w:pStyle w:val="TerminalDisplay"/>
      </w:pPr>
      <w:r>
        <w:t xml:space="preserve"> undo ipv6 nd ra halt</w:t>
      </w:r>
    </w:p>
    <w:p w14:paraId="7F0E3BE6" w14:textId="77777777" w:rsidR="00BA0562" w:rsidRDefault="00BA0562" w:rsidP="006132A9">
      <w:pPr>
        <w:pStyle w:val="TerminalDisplay"/>
      </w:pPr>
      <w:r>
        <w:t>interface GigabitEthernet0/0/4</w:t>
      </w:r>
    </w:p>
    <w:p w14:paraId="601CDEF6" w14:textId="77777777" w:rsidR="00BA0562" w:rsidRDefault="00BA0562" w:rsidP="006132A9">
      <w:pPr>
        <w:pStyle w:val="TerminalDisplay"/>
      </w:pPr>
      <w:r>
        <w:t>#</w:t>
      </w:r>
    </w:p>
    <w:p w14:paraId="4EA27FAC" w14:textId="77777777" w:rsidR="00BA0562" w:rsidRDefault="00BA0562" w:rsidP="006132A9">
      <w:pPr>
        <w:pStyle w:val="TerminalDisplay"/>
      </w:pPr>
      <w:r>
        <w:t>ipv6 enable</w:t>
      </w:r>
    </w:p>
    <w:p w14:paraId="4B08D06F" w14:textId="77777777" w:rsidR="00BA0562" w:rsidRDefault="00BA0562" w:rsidP="006132A9">
      <w:pPr>
        <w:pStyle w:val="TerminalDisplay"/>
      </w:pPr>
      <w:r>
        <w:t xml:space="preserve"> ipv6 address 2000:23::2/64</w:t>
      </w:r>
    </w:p>
    <w:p w14:paraId="2C312232" w14:textId="77777777" w:rsidR="00BA0562" w:rsidRDefault="00BA0562" w:rsidP="006132A9">
      <w:pPr>
        <w:pStyle w:val="TerminalDisplay"/>
      </w:pPr>
      <w:r>
        <w:t xml:space="preserve"> ipv6 address auto link-local</w:t>
      </w:r>
    </w:p>
    <w:p w14:paraId="73F992E8" w14:textId="77777777" w:rsidR="00BA0562" w:rsidRDefault="00BA0562" w:rsidP="006132A9">
      <w:pPr>
        <w:pStyle w:val="TerminalDisplay"/>
      </w:pPr>
      <w:r>
        <w:t xml:space="preserve"> undo ipv6 nd ra halt</w:t>
      </w:r>
    </w:p>
    <w:p w14:paraId="4885B7B5" w14:textId="77777777" w:rsidR="00BA0562" w:rsidRDefault="00BA0562" w:rsidP="006132A9">
      <w:pPr>
        <w:pStyle w:val="TerminalDisplay"/>
      </w:pPr>
      <w:r>
        <w:t xml:space="preserve"> ipv6 nd autoconfig managed-address-flag</w:t>
      </w:r>
    </w:p>
    <w:p w14:paraId="4CE5641C" w14:textId="77777777" w:rsidR="00BA0562" w:rsidRDefault="00BA0562" w:rsidP="006132A9">
      <w:pPr>
        <w:pStyle w:val="TerminalDisplay"/>
      </w:pPr>
      <w:r>
        <w:t xml:space="preserve"> dhcpv6 server pool1</w:t>
      </w:r>
    </w:p>
    <w:p w14:paraId="173E5958" w14:textId="77777777" w:rsidR="00BA0562" w:rsidRDefault="00BA0562" w:rsidP="006132A9">
      <w:pPr>
        <w:pStyle w:val="TerminalDisplay"/>
      </w:pPr>
      <w:r>
        <w:t>#</w:t>
      </w:r>
    </w:p>
    <w:p w14:paraId="4DF65045" w14:textId="77777777" w:rsidR="00BA0562" w:rsidRDefault="00BA0562" w:rsidP="006132A9">
      <w:pPr>
        <w:pStyle w:val="TerminalDisplay"/>
      </w:pPr>
      <w:r>
        <w:t>return</w:t>
      </w:r>
    </w:p>
    <w:p w14:paraId="7D7255F5" w14:textId="77777777" w:rsidR="00BA0562" w:rsidRDefault="00BA0562" w:rsidP="0063284F">
      <w:r>
        <w:t>Configuration on R3</w:t>
      </w:r>
    </w:p>
    <w:p w14:paraId="2658919D" w14:textId="77777777" w:rsidR="00BA0562" w:rsidRDefault="00BA0562" w:rsidP="006132A9">
      <w:pPr>
        <w:pStyle w:val="TerminalDisplay"/>
      </w:pPr>
      <w:r>
        <w:t>#</w:t>
      </w:r>
    </w:p>
    <w:p w14:paraId="2ED70662" w14:textId="77777777" w:rsidR="00BA0562" w:rsidRDefault="00BA0562" w:rsidP="006132A9">
      <w:pPr>
        <w:pStyle w:val="TerminalDisplay"/>
      </w:pPr>
      <w:r>
        <w:t xml:space="preserve"> sysname R3</w:t>
      </w:r>
    </w:p>
    <w:p w14:paraId="0A1CA8FC" w14:textId="77777777" w:rsidR="00BA0562" w:rsidRDefault="00BA0562" w:rsidP="006132A9">
      <w:pPr>
        <w:pStyle w:val="TerminalDisplay"/>
      </w:pPr>
      <w:r>
        <w:t>#</w:t>
      </w:r>
    </w:p>
    <w:p w14:paraId="088B74B0" w14:textId="77777777" w:rsidR="00BA0562" w:rsidRDefault="00BA0562" w:rsidP="006132A9">
      <w:pPr>
        <w:pStyle w:val="TerminalDisplay"/>
      </w:pPr>
      <w:r>
        <w:t>ipv6</w:t>
      </w:r>
    </w:p>
    <w:p w14:paraId="69082CB2" w14:textId="77777777" w:rsidR="00BA0562" w:rsidRDefault="00BA0562" w:rsidP="006132A9">
      <w:pPr>
        <w:pStyle w:val="TerminalDisplay"/>
      </w:pPr>
      <w:r>
        <w:t>#</w:t>
      </w:r>
    </w:p>
    <w:p w14:paraId="79A7A1AC" w14:textId="77777777" w:rsidR="00BA0562" w:rsidRDefault="00BA0562" w:rsidP="006132A9">
      <w:pPr>
        <w:pStyle w:val="TerminalDisplay"/>
      </w:pPr>
      <w:r>
        <w:t>dhcp enable</w:t>
      </w:r>
    </w:p>
    <w:p w14:paraId="2EF22ABD" w14:textId="77777777" w:rsidR="00BA0562" w:rsidRDefault="00BA0562" w:rsidP="006132A9">
      <w:pPr>
        <w:pStyle w:val="TerminalDisplay"/>
      </w:pPr>
      <w:r>
        <w:t xml:space="preserve">#                        </w:t>
      </w:r>
    </w:p>
    <w:p w14:paraId="1B5E53D4" w14:textId="77777777" w:rsidR="00BA0562" w:rsidRDefault="00BA0562" w:rsidP="006132A9">
      <w:pPr>
        <w:pStyle w:val="TerminalDisplay"/>
      </w:pPr>
      <w:r>
        <w:t>interface GigabitEthernet0/0/3</w:t>
      </w:r>
    </w:p>
    <w:p w14:paraId="0CC2A437" w14:textId="77777777" w:rsidR="00BA0562" w:rsidRDefault="00BA0562" w:rsidP="006132A9">
      <w:pPr>
        <w:pStyle w:val="TerminalDisplay"/>
      </w:pPr>
      <w:r>
        <w:t xml:space="preserve"> ipv6 enable</w:t>
      </w:r>
    </w:p>
    <w:p w14:paraId="22228E4D" w14:textId="77777777" w:rsidR="00BA0562" w:rsidRDefault="00BA0562" w:rsidP="006132A9">
      <w:pPr>
        <w:pStyle w:val="TerminalDisplay"/>
      </w:pPr>
      <w:r>
        <w:t xml:space="preserve"> ipv6 address auto link-local</w:t>
      </w:r>
    </w:p>
    <w:p w14:paraId="22B9DBEB" w14:textId="77777777" w:rsidR="00BA0562" w:rsidRDefault="00BA0562" w:rsidP="006132A9">
      <w:pPr>
        <w:pStyle w:val="TerminalDisplay"/>
      </w:pPr>
      <w:r>
        <w:t xml:space="preserve"> ipv6 address auto global default</w:t>
      </w:r>
    </w:p>
    <w:p w14:paraId="4F3685D6" w14:textId="77777777" w:rsidR="00BA0562" w:rsidRDefault="00BA0562" w:rsidP="006132A9">
      <w:pPr>
        <w:pStyle w:val="TerminalDisplay"/>
      </w:pPr>
      <w:r>
        <w:t xml:space="preserve"> ipv6 address auto dhcp</w:t>
      </w:r>
    </w:p>
    <w:p w14:paraId="79B936CF" w14:textId="77777777" w:rsidR="00BA0562" w:rsidRDefault="00BA0562" w:rsidP="006132A9">
      <w:pPr>
        <w:pStyle w:val="TerminalDisplay"/>
      </w:pPr>
      <w:r>
        <w:t>#</w:t>
      </w:r>
    </w:p>
    <w:p w14:paraId="51789BC2" w14:textId="77777777" w:rsidR="00BA0562" w:rsidRDefault="00BA0562" w:rsidP="006132A9">
      <w:pPr>
        <w:pStyle w:val="TerminalDisplay"/>
      </w:pPr>
      <w:r>
        <w:t>return</w:t>
      </w:r>
    </w:p>
    <w:p w14:paraId="1AFC455C" w14:textId="77777777" w:rsidR="00BA0562" w:rsidRDefault="00BA0562" w:rsidP="0063284F">
      <w:pPr>
        <w:pStyle w:val="2"/>
      </w:pPr>
      <w:bookmarkStart w:id="204" w:name="_Toc35261184"/>
      <w:bookmarkStart w:id="205" w:name="_Toc38987074"/>
      <w:r>
        <w:t>Quiz</w:t>
      </w:r>
      <w:bookmarkEnd w:id="204"/>
      <w:bookmarkEnd w:id="205"/>
    </w:p>
    <w:p w14:paraId="5AFD92C4" w14:textId="77777777" w:rsidR="00BA0562" w:rsidRDefault="00BA0562" w:rsidP="002075CB">
      <w:pPr>
        <w:pStyle w:val="ItemStep"/>
        <w:outlineLvl w:val="9"/>
      </w:pPr>
      <w:r>
        <w:t>Why the source interface must be specified in Step 3 (testing the connectivity between link-local addresses) but not in Step 7 (testing the connectivity between GUA addresses)?</w:t>
      </w:r>
    </w:p>
    <w:p w14:paraId="4CF459D2" w14:textId="77777777" w:rsidR="00BA0562" w:rsidRDefault="00BA0562" w:rsidP="002075CB">
      <w:pPr>
        <w:pStyle w:val="ItemStep"/>
        <w:outlineLvl w:val="9"/>
      </w:pPr>
      <w:r>
        <w:t>Describe the difference between stateful address configuration and stateless address configuration and explain why.</w:t>
      </w:r>
    </w:p>
    <w:p w14:paraId="5526A75A" w14:textId="77777777" w:rsidR="009B15B3" w:rsidRDefault="009B15B3" w:rsidP="0000387B">
      <w:pPr>
        <w:sectPr w:rsidR="009B15B3" w:rsidSect="002075CB">
          <w:pgSz w:w="11906" w:h="16838" w:code="9"/>
          <w:pgMar w:top="1701" w:right="1134" w:bottom="1701" w:left="1134" w:header="567" w:footer="567" w:gutter="0"/>
          <w:cols w:space="425"/>
          <w:docGrid w:linePitch="312"/>
        </w:sectPr>
      </w:pPr>
    </w:p>
    <w:p w14:paraId="46EF0E46" w14:textId="77777777" w:rsidR="00BA0562" w:rsidRPr="002A299A" w:rsidRDefault="00BA0562" w:rsidP="00FB59F1">
      <w:pPr>
        <w:pStyle w:val="1"/>
      </w:pPr>
      <w:bookmarkStart w:id="206" w:name="_Toc38987075"/>
      <w:r w:rsidRPr="002A299A">
        <w:lastRenderedPageBreak/>
        <w:t>Network Programming and Automation Basics</w:t>
      </w:r>
      <w:bookmarkEnd w:id="206"/>
    </w:p>
    <w:p w14:paraId="5C036074" w14:textId="77777777" w:rsidR="00BA0562" w:rsidRDefault="00BA0562" w:rsidP="00FD1A9F">
      <w:pPr>
        <w:pStyle w:val="2"/>
        <w:numPr>
          <w:ilvl w:val="1"/>
          <w:numId w:val="20"/>
        </w:numPr>
      </w:pPr>
      <w:bookmarkStart w:id="207" w:name="_Toc35261193"/>
      <w:bookmarkStart w:id="208" w:name="_Toc38987076"/>
      <w:r>
        <w:t>Introduction</w:t>
      </w:r>
      <w:bookmarkEnd w:id="207"/>
      <w:bookmarkEnd w:id="208"/>
    </w:p>
    <w:p w14:paraId="089837DB" w14:textId="77777777" w:rsidR="00BA0562" w:rsidRDefault="00BA0562" w:rsidP="002A299A">
      <w:pPr>
        <w:pStyle w:val="3"/>
      </w:pPr>
      <w:bookmarkStart w:id="209" w:name="_Toc38987077"/>
      <w:r>
        <w:t>About This Lab</w:t>
      </w:r>
      <w:bookmarkEnd w:id="209"/>
    </w:p>
    <w:p w14:paraId="52A38DBF" w14:textId="77777777" w:rsidR="00BA0562" w:rsidRPr="00BA0562" w:rsidRDefault="00BA0562" w:rsidP="002A299A">
      <w:pPr>
        <w:rPr>
          <w:color w:val="000000"/>
        </w:rPr>
      </w:pPr>
      <w:r>
        <w:t>After completing this lab activity, you will be able to learn how to use the Python telnetlib.</w:t>
      </w:r>
    </w:p>
    <w:p w14:paraId="6781B346" w14:textId="77777777" w:rsidR="00BA0562" w:rsidRDefault="00BA0562" w:rsidP="002A299A">
      <w:pPr>
        <w:pStyle w:val="3"/>
      </w:pPr>
      <w:bookmarkStart w:id="210" w:name="_Toc7361470"/>
      <w:bookmarkStart w:id="211" w:name="_Toc38987078"/>
      <w:r>
        <w:t>Objectives</w:t>
      </w:r>
      <w:bookmarkEnd w:id="210"/>
      <w:bookmarkEnd w:id="211"/>
    </w:p>
    <w:p w14:paraId="75C76AEE" w14:textId="77777777" w:rsidR="00BA0562" w:rsidRDefault="00BA0562" w:rsidP="002A299A">
      <w:pPr>
        <w:pStyle w:val="ItemList"/>
      </w:pPr>
      <w:r>
        <w:t>Learn the basic Python syntax</w:t>
      </w:r>
    </w:p>
    <w:p w14:paraId="7E5E18E1" w14:textId="77777777" w:rsidR="00BA0562" w:rsidRDefault="00BA0562" w:rsidP="002A299A">
      <w:pPr>
        <w:pStyle w:val="ItemList"/>
      </w:pPr>
      <w:r>
        <w:t>Learn how to use telnetlib</w:t>
      </w:r>
    </w:p>
    <w:p w14:paraId="7AED69A5" w14:textId="77777777" w:rsidR="00BA0562" w:rsidRPr="0000387B" w:rsidRDefault="00BA0562" w:rsidP="002A299A">
      <w:pPr>
        <w:pStyle w:val="3"/>
      </w:pPr>
      <w:bookmarkStart w:id="212" w:name="_Toc38987079"/>
      <w:r>
        <w:t>Networking Topology</w:t>
      </w:r>
      <w:bookmarkEnd w:id="212"/>
    </w:p>
    <w:p w14:paraId="00FACD2A" w14:textId="77777777" w:rsidR="00BA0562" w:rsidRPr="001A6388" w:rsidRDefault="00BA0562" w:rsidP="002A299A">
      <w:r>
        <w:t>A company has a switch whose management IP address is 192.168.56.101/24. You need to write an automation script to view the current configuration file of the device.</w:t>
      </w:r>
    </w:p>
    <w:p w14:paraId="309D7F3A" w14:textId="77777777" w:rsidR="00BA0562" w:rsidRPr="00193622" w:rsidRDefault="00BA0562" w:rsidP="002075CB">
      <w:pPr>
        <w:pStyle w:val="FigureDescription"/>
        <w:outlineLvl w:val="9"/>
      </w:pPr>
      <w:r>
        <w:t>Lab topology for network programming and automation</w:t>
      </w:r>
    </w:p>
    <w:p w14:paraId="2526AC0A" w14:textId="77777777" w:rsidR="00BA0562" w:rsidRDefault="00A5717F" w:rsidP="0022530D">
      <w:pPr>
        <w:jc w:val="center"/>
        <w:rPr>
          <w:noProof/>
          <w:lang w:bidi="ne-NP"/>
        </w:rPr>
      </w:pPr>
      <w:r w:rsidRPr="00A023CC">
        <w:rPr>
          <w:noProof/>
        </w:rPr>
        <w:drawing>
          <wp:inline distT="0" distB="0" distL="0" distR="0" wp14:anchorId="0F2F2AD2" wp14:editId="1F8A82D2">
            <wp:extent cx="3576955" cy="943610"/>
            <wp:effectExtent l="0" t="0" r="4445" b="0"/>
            <wp:docPr id="32"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576955" cy="943610"/>
                    </a:xfrm>
                    <a:prstGeom prst="rect">
                      <a:avLst/>
                    </a:prstGeom>
                    <a:noFill/>
                    <a:ln>
                      <a:noFill/>
                    </a:ln>
                  </pic:spPr>
                </pic:pic>
              </a:graphicData>
            </a:graphic>
          </wp:inline>
        </w:drawing>
      </w:r>
    </w:p>
    <w:p w14:paraId="57A2C40D" w14:textId="77777777" w:rsidR="002A299A" w:rsidRDefault="002A299A" w:rsidP="002A299A"/>
    <w:p w14:paraId="1A4802B3" w14:textId="77777777" w:rsidR="00BA0562" w:rsidRPr="0000387B" w:rsidRDefault="00BA0562" w:rsidP="002A299A">
      <w:pPr>
        <w:pStyle w:val="2"/>
      </w:pPr>
      <w:bookmarkStart w:id="213" w:name="_Toc38987080"/>
      <w:r>
        <w:lastRenderedPageBreak/>
        <w:t>Lab Configuration</w:t>
      </w:r>
      <w:bookmarkEnd w:id="213"/>
    </w:p>
    <w:p w14:paraId="579C5243" w14:textId="77777777" w:rsidR="00BA0562" w:rsidRDefault="00BA0562" w:rsidP="002A299A">
      <w:pPr>
        <w:pStyle w:val="3"/>
      </w:pPr>
      <w:bookmarkStart w:id="214" w:name="_Toc38987081"/>
      <w:r>
        <w:t>Configuration Roadmap</w:t>
      </w:r>
      <w:bookmarkEnd w:id="214"/>
    </w:p>
    <w:p w14:paraId="230CA7E3" w14:textId="77777777" w:rsidR="00BA0562" w:rsidRDefault="00BA0562" w:rsidP="002075CB">
      <w:pPr>
        <w:pStyle w:val="ItemStep"/>
        <w:outlineLvl w:val="9"/>
      </w:pPr>
      <w:r>
        <w:t>Configure Telnet: Configure the Telnet password, enable Telnet, and allow Telnet access.</w:t>
      </w:r>
    </w:p>
    <w:p w14:paraId="3791773F" w14:textId="77777777" w:rsidR="00BA0562" w:rsidRDefault="00BA0562" w:rsidP="002075CB">
      <w:pPr>
        <w:pStyle w:val="ItemStep"/>
        <w:outlineLvl w:val="9"/>
      </w:pPr>
      <w:r>
        <w:t>Compile a Python script: Invoke telnetlib to log in to the device and check the configuration.</w:t>
      </w:r>
    </w:p>
    <w:p w14:paraId="6298862C" w14:textId="77777777" w:rsidR="00BA0562" w:rsidRDefault="00BA0562" w:rsidP="002A299A">
      <w:pPr>
        <w:pStyle w:val="3"/>
      </w:pPr>
      <w:bookmarkStart w:id="215" w:name="_Toc38987082"/>
      <w:r>
        <w:t>Configuration Procedure</w:t>
      </w:r>
      <w:bookmarkEnd w:id="215"/>
    </w:p>
    <w:p w14:paraId="10604178" w14:textId="77777777" w:rsidR="00BA0562" w:rsidRDefault="00BA0562" w:rsidP="002075CB">
      <w:pPr>
        <w:pStyle w:val="Step"/>
        <w:outlineLvl w:val="9"/>
      </w:pPr>
      <w:bookmarkStart w:id="216" w:name="_Toc7361479"/>
      <w:r>
        <w:t>Configure Telnet on the switch.</w:t>
      </w:r>
      <w:bookmarkEnd w:id="216"/>
    </w:p>
    <w:p w14:paraId="57BC5941" w14:textId="77777777" w:rsidR="00BA0562" w:rsidRDefault="00BA0562" w:rsidP="002A299A">
      <w:r>
        <w:t># Create a Telnet login password.</w:t>
      </w:r>
    </w:p>
    <w:p w14:paraId="6FB90972" w14:textId="77777777" w:rsidR="00BA0562" w:rsidRDefault="00BA0562" w:rsidP="006132A9">
      <w:pPr>
        <w:pStyle w:val="TerminalDisplay"/>
      </w:pPr>
      <w:r>
        <w:t>[Huawei]user-interface vty 0 4</w:t>
      </w:r>
    </w:p>
    <w:p w14:paraId="28AC5DC4" w14:textId="77777777" w:rsidR="00BA0562" w:rsidRDefault="00BA0562" w:rsidP="006132A9">
      <w:pPr>
        <w:pStyle w:val="TerminalDisplay"/>
      </w:pPr>
      <w:r>
        <w:t>[Huawei-ui-vty0-4]authentication-mode password</w:t>
      </w:r>
    </w:p>
    <w:p w14:paraId="7795EBB6" w14:textId="77777777" w:rsidR="00BA0562" w:rsidRDefault="00BA0562" w:rsidP="006132A9">
      <w:pPr>
        <w:pStyle w:val="TerminalDisplay"/>
      </w:pPr>
      <w:r>
        <w:t>[Huawei-ui-vty0-4]set authentication password simple Huawei@123</w:t>
      </w:r>
    </w:p>
    <w:p w14:paraId="4D809835" w14:textId="77777777" w:rsidR="00BA0562" w:rsidRDefault="00BA0562" w:rsidP="006132A9">
      <w:pPr>
        <w:pStyle w:val="TerminalDisplay"/>
      </w:pPr>
      <w:r>
        <w:t>[Huawei-ui-vty0-4]protocol inbound telnet</w:t>
      </w:r>
    </w:p>
    <w:p w14:paraId="595C0317" w14:textId="77777777" w:rsidR="00BA0562" w:rsidRDefault="00BA0562" w:rsidP="006132A9">
      <w:pPr>
        <w:pStyle w:val="TerminalDisplay"/>
      </w:pPr>
      <w:r>
        <w:t>[Huawei-ui-vty0-4]user privilege level 15</w:t>
      </w:r>
    </w:p>
    <w:p w14:paraId="39EF8164" w14:textId="77777777" w:rsidR="00BA0562" w:rsidRDefault="00BA0562" w:rsidP="002A299A">
      <w:r>
        <w:t xml:space="preserve">Before using a Python script to log in to a device through Telnet, you need to create a Telnet password and enable the Telnet function on the device. Set the Telnet login password to </w:t>
      </w:r>
      <w:r w:rsidRPr="0000387B">
        <w:rPr>
          <w:b/>
          <w:bCs/>
        </w:rPr>
        <w:t>Huawei@123</w:t>
      </w:r>
      <w:r>
        <w:t>.</w:t>
      </w:r>
    </w:p>
    <w:p w14:paraId="3443B2B8" w14:textId="77777777" w:rsidR="00BA0562" w:rsidRDefault="00BA0562" w:rsidP="002A299A">
      <w:r>
        <w:t># Enable the Telnet service to allow Telnet access.</w:t>
      </w:r>
    </w:p>
    <w:p w14:paraId="242C0B12" w14:textId="77777777" w:rsidR="00BA0562" w:rsidRDefault="00BA0562" w:rsidP="006132A9">
      <w:pPr>
        <w:pStyle w:val="TerminalDisplay"/>
      </w:pPr>
      <w:r>
        <w:t xml:space="preserve">[Huawei]telnet server enable </w:t>
      </w:r>
    </w:p>
    <w:p w14:paraId="48B17D4B" w14:textId="77777777" w:rsidR="00BA0562" w:rsidRDefault="00BA0562" w:rsidP="006132A9">
      <w:pPr>
        <w:pStyle w:val="TerminalDisplay"/>
      </w:pPr>
      <w:r>
        <w:t>Info: The Telnet server has been enabled.</w:t>
      </w:r>
    </w:p>
    <w:p w14:paraId="5C207239" w14:textId="77777777" w:rsidR="00BA0562" w:rsidRDefault="00BA0562" w:rsidP="002A299A">
      <w:r>
        <w:t># Telnet to the switch from the PC using the command interface.</w:t>
      </w:r>
    </w:p>
    <w:p w14:paraId="63CAD596" w14:textId="77777777" w:rsidR="00BA0562" w:rsidRDefault="00BA0562" w:rsidP="006132A9">
      <w:pPr>
        <w:pStyle w:val="TerminalDisplay"/>
      </w:pPr>
      <w:r>
        <w:t>C:\Users\XXX&gt;telnet 192.168.56.101</w:t>
      </w:r>
    </w:p>
    <w:p w14:paraId="7770D65F" w14:textId="77777777" w:rsidR="00BA0562" w:rsidRDefault="00BA0562" w:rsidP="006132A9">
      <w:pPr>
        <w:pStyle w:val="TerminalDisplay"/>
      </w:pPr>
      <w:r>
        <w:t xml:space="preserve">Login authentication  </w:t>
      </w:r>
    </w:p>
    <w:p w14:paraId="3EDCF685" w14:textId="77777777" w:rsidR="00BA0562" w:rsidRDefault="00BA0562" w:rsidP="006132A9">
      <w:pPr>
        <w:pStyle w:val="TerminalDisplay"/>
      </w:pPr>
      <w:r>
        <w:t xml:space="preserve">                                                                                                   Password:                                                                       </w:t>
      </w:r>
    </w:p>
    <w:p w14:paraId="3DEA1778" w14:textId="77777777" w:rsidR="00BA0562" w:rsidRDefault="00BA0562" w:rsidP="006132A9">
      <w:pPr>
        <w:pStyle w:val="TerminalDisplay"/>
      </w:pPr>
      <w:r>
        <w:t xml:space="preserve">Info: The max number of VTY users is 5, and the number of current VTY users on line is 1.                    The current login time is 2020-01-15 21:12:57.                            </w:t>
      </w:r>
    </w:p>
    <w:p w14:paraId="5893378D" w14:textId="77777777" w:rsidR="00BA0562" w:rsidRDefault="00BA0562" w:rsidP="006132A9">
      <w:pPr>
        <w:pStyle w:val="TerminalDisplay"/>
      </w:pPr>
      <w:r>
        <w:t>&lt;Huawei&gt;</w:t>
      </w:r>
    </w:p>
    <w:p w14:paraId="22C6F7B6" w14:textId="77777777" w:rsidR="00BA0562" w:rsidRPr="002A299A" w:rsidRDefault="00BA0562" w:rsidP="00790482">
      <w:r w:rsidRPr="002A299A">
        <w:t>The Telnet configuration is successful.</w:t>
      </w:r>
    </w:p>
    <w:p w14:paraId="4619D2A4" w14:textId="77777777" w:rsidR="00BA0562" w:rsidRDefault="00BA0562" w:rsidP="002075CB">
      <w:pPr>
        <w:pStyle w:val="Step"/>
        <w:outlineLvl w:val="9"/>
      </w:pPr>
      <w:r>
        <w:t>Write the Python code.</w:t>
      </w:r>
    </w:p>
    <w:p w14:paraId="67B2A907" w14:textId="77777777" w:rsidR="00BA0562" w:rsidRDefault="00BA0562" w:rsidP="006132A9">
      <w:pPr>
        <w:pStyle w:val="TerminalDisplay"/>
      </w:pPr>
      <w:r>
        <w:t>import telnetlib</w:t>
      </w:r>
    </w:p>
    <w:p w14:paraId="4C0B6E60" w14:textId="77777777" w:rsidR="00BA0562" w:rsidRDefault="00BA0562" w:rsidP="006132A9">
      <w:pPr>
        <w:pStyle w:val="TerminalDisplay"/>
      </w:pPr>
      <w:r>
        <w:t>import time</w:t>
      </w:r>
    </w:p>
    <w:p w14:paraId="6D9623E0" w14:textId="77777777" w:rsidR="00BA0562" w:rsidRDefault="00BA0562" w:rsidP="006132A9">
      <w:pPr>
        <w:pStyle w:val="TerminalDisplay"/>
      </w:pPr>
    </w:p>
    <w:p w14:paraId="33EB41C3" w14:textId="77777777" w:rsidR="00BA0562" w:rsidRDefault="00BA0562" w:rsidP="006132A9">
      <w:pPr>
        <w:pStyle w:val="TerminalDisplay"/>
      </w:pPr>
      <w:r>
        <w:t>host = '192.168.56.101'</w:t>
      </w:r>
    </w:p>
    <w:p w14:paraId="63469334" w14:textId="77777777" w:rsidR="00BA0562" w:rsidRDefault="00BA0562" w:rsidP="006132A9">
      <w:pPr>
        <w:pStyle w:val="TerminalDisplay"/>
      </w:pPr>
      <w:r>
        <w:t>password = 'Huawei@123'</w:t>
      </w:r>
    </w:p>
    <w:p w14:paraId="258A2907" w14:textId="77777777" w:rsidR="00BA0562" w:rsidRDefault="00BA0562" w:rsidP="006132A9">
      <w:pPr>
        <w:pStyle w:val="TerminalDisplay"/>
      </w:pPr>
    </w:p>
    <w:p w14:paraId="4054C40A" w14:textId="77777777" w:rsidR="00BA0562" w:rsidRDefault="00BA0562" w:rsidP="006132A9">
      <w:pPr>
        <w:pStyle w:val="TerminalDisplay"/>
      </w:pPr>
      <w:r>
        <w:t>tn = telnetlib.Telnet(host)</w:t>
      </w:r>
    </w:p>
    <w:p w14:paraId="0EF18CF3" w14:textId="77777777" w:rsidR="00BA0562" w:rsidRDefault="00BA0562" w:rsidP="006132A9">
      <w:pPr>
        <w:pStyle w:val="TerminalDisplay"/>
      </w:pPr>
    </w:p>
    <w:p w14:paraId="63B90D88" w14:textId="77777777" w:rsidR="00BA0562" w:rsidRDefault="00BA0562" w:rsidP="006132A9">
      <w:pPr>
        <w:pStyle w:val="TerminalDisplay"/>
      </w:pPr>
      <w:r>
        <w:t>tn.read_until(b"Password:")</w:t>
      </w:r>
    </w:p>
    <w:p w14:paraId="4D4910A5" w14:textId="77777777" w:rsidR="00BA0562" w:rsidRPr="00513773" w:rsidRDefault="00BA0562" w:rsidP="006132A9">
      <w:pPr>
        <w:pStyle w:val="TerminalDisplay"/>
        <w:rPr>
          <w:lang w:val="pt-BR"/>
        </w:rPr>
      </w:pPr>
      <w:r w:rsidRPr="00513773">
        <w:rPr>
          <w:lang w:val="pt-BR"/>
        </w:rPr>
        <w:t>tn.write(password.encode('ascii') + b"\n")</w:t>
      </w:r>
    </w:p>
    <w:p w14:paraId="0710558C" w14:textId="77777777" w:rsidR="00BA0562" w:rsidRDefault="00BA0562" w:rsidP="006132A9">
      <w:pPr>
        <w:pStyle w:val="TerminalDisplay"/>
      </w:pPr>
      <w:r>
        <w:t>tn.write(b'display cu \n')</w:t>
      </w:r>
    </w:p>
    <w:p w14:paraId="18AE99E7" w14:textId="77777777" w:rsidR="00BA0562" w:rsidRDefault="00BA0562" w:rsidP="006132A9">
      <w:pPr>
        <w:pStyle w:val="TerminalDisplay"/>
      </w:pPr>
      <w:r>
        <w:lastRenderedPageBreak/>
        <w:t>time.sleep(1)</w:t>
      </w:r>
    </w:p>
    <w:p w14:paraId="7D52F5AD" w14:textId="77777777" w:rsidR="00BA0562" w:rsidRDefault="00BA0562" w:rsidP="006132A9">
      <w:pPr>
        <w:pStyle w:val="TerminalDisplay"/>
      </w:pPr>
    </w:p>
    <w:p w14:paraId="72A7E7FA" w14:textId="77777777" w:rsidR="00BA0562" w:rsidRDefault="00BA0562" w:rsidP="006132A9">
      <w:pPr>
        <w:pStyle w:val="TerminalDisplay"/>
      </w:pPr>
      <w:r>
        <w:t>print(tn.read_very_eager().decode('ascii'))</w:t>
      </w:r>
    </w:p>
    <w:p w14:paraId="2E7B6505" w14:textId="77777777" w:rsidR="00BA0562" w:rsidRDefault="00BA0562" w:rsidP="006132A9">
      <w:pPr>
        <w:pStyle w:val="TerminalDisplay"/>
      </w:pPr>
      <w:r>
        <w:t>tn.close()</w:t>
      </w:r>
    </w:p>
    <w:p w14:paraId="4EDF4CC1" w14:textId="77777777" w:rsidR="00BA0562" w:rsidRDefault="00BA0562" w:rsidP="002A299A">
      <w:r>
        <w:t xml:space="preserve">The Python script invokes the telnetlib module to log in to S1, runs the </w:t>
      </w:r>
      <w:r w:rsidRPr="0000387B">
        <w:rPr>
          <w:b/>
          <w:bCs/>
        </w:rPr>
        <w:t>display current-configuration</w:t>
      </w:r>
      <w:r>
        <w:t xml:space="preserve"> command, and displays the command output.</w:t>
      </w:r>
    </w:p>
    <w:p w14:paraId="67905D14" w14:textId="77777777" w:rsidR="00BA0562" w:rsidRDefault="00BA0562" w:rsidP="002075CB">
      <w:pPr>
        <w:pStyle w:val="Step"/>
        <w:outlineLvl w:val="9"/>
      </w:pPr>
      <w:r>
        <w:t>Execute the compiler:</w:t>
      </w:r>
    </w:p>
    <w:p w14:paraId="284FC7B8" w14:textId="77777777" w:rsidR="00BA0562" w:rsidRDefault="0022530D" w:rsidP="002A299A">
      <w:pPr>
        <w:rPr>
          <w:noProof/>
          <w:lang w:bidi="ne-NP"/>
        </w:rPr>
      </w:pPr>
      <w:r>
        <w:rPr>
          <w:noProof/>
        </w:rPr>
        <w:drawing>
          <wp:inline distT="0" distB="0" distL="0" distR="0" wp14:anchorId="1FC98589" wp14:editId="1114AB0B">
            <wp:extent cx="4243070" cy="4633595"/>
            <wp:effectExtent l="0" t="0" r="508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243070" cy="4633595"/>
                    </a:xfrm>
                    <a:prstGeom prst="rect">
                      <a:avLst/>
                    </a:prstGeom>
                    <a:noFill/>
                  </pic:spPr>
                </pic:pic>
              </a:graphicData>
            </a:graphic>
          </wp:inline>
        </w:drawing>
      </w:r>
    </w:p>
    <w:p w14:paraId="17ADB690" w14:textId="77777777" w:rsidR="002A299A" w:rsidRDefault="002A299A" w:rsidP="002A299A"/>
    <w:p w14:paraId="7E41682F" w14:textId="77777777" w:rsidR="00BA0562" w:rsidRDefault="00BA0562" w:rsidP="002A299A">
      <w:r>
        <w:t>The compiler used in this lab environment is Jupyter Notebook. You can also use other compilers.</w:t>
      </w:r>
    </w:p>
    <w:p w14:paraId="2E46C3EB" w14:textId="77777777" w:rsidR="00BA0562" w:rsidRDefault="00BA0562" w:rsidP="002075CB">
      <w:pPr>
        <w:pStyle w:val="Step"/>
        <w:outlineLvl w:val="9"/>
      </w:pPr>
      <w:r>
        <w:t>The output is as follows:</w:t>
      </w:r>
    </w:p>
    <w:p w14:paraId="6BD6D720" w14:textId="77777777" w:rsidR="00BA0562" w:rsidRDefault="00BA0562" w:rsidP="006132A9">
      <w:pPr>
        <w:pStyle w:val="TerminalDisplay"/>
      </w:pPr>
      <w:r>
        <w:t>Info: The max number of VTY users is 5, and the number</w:t>
      </w:r>
    </w:p>
    <w:p w14:paraId="2C07CEC7" w14:textId="77777777" w:rsidR="00BA0562" w:rsidRDefault="00BA0562" w:rsidP="006132A9">
      <w:pPr>
        <w:pStyle w:val="TerminalDisplay"/>
      </w:pPr>
      <w:r>
        <w:t xml:space="preserve">      of current VTY users on line is 2.</w:t>
      </w:r>
    </w:p>
    <w:p w14:paraId="42946E5A" w14:textId="77777777" w:rsidR="00BA0562" w:rsidRDefault="00BA0562" w:rsidP="006132A9">
      <w:pPr>
        <w:pStyle w:val="TerminalDisplay"/>
      </w:pPr>
      <w:r>
        <w:t xml:space="preserve">      The current login time is 2020-01-15 20:19:11.</w:t>
      </w:r>
    </w:p>
    <w:p w14:paraId="535A462A" w14:textId="77777777" w:rsidR="00BA0562" w:rsidRDefault="00BA0562" w:rsidP="006132A9">
      <w:pPr>
        <w:pStyle w:val="TerminalDisplay"/>
      </w:pPr>
      <w:r>
        <w:t xml:space="preserve">&lt;Huawei&gt;display cu </w:t>
      </w:r>
    </w:p>
    <w:p w14:paraId="4942A06F" w14:textId="77777777" w:rsidR="00BA0562" w:rsidRDefault="00BA0562" w:rsidP="006132A9">
      <w:pPr>
        <w:pStyle w:val="TerminalDisplay"/>
      </w:pPr>
      <w:r>
        <w:t>#</w:t>
      </w:r>
    </w:p>
    <w:p w14:paraId="1C11A0BD" w14:textId="77777777" w:rsidR="00BA0562" w:rsidRDefault="00BA0562" w:rsidP="006132A9">
      <w:pPr>
        <w:pStyle w:val="TerminalDisplay"/>
      </w:pPr>
      <w:r>
        <w:t>sysname Huawei</w:t>
      </w:r>
    </w:p>
    <w:p w14:paraId="6B50210A" w14:textId="77777777" w:rsidR="00BA0562" w:rsidRDefault="00BA0562" w:rsidP="006132A9">
      <w:pPr>
        <w:pStyle w:val="TerminalDisplay"/>
      </w:pPr>
      <w:r>
        <w:t>#</w:t>
      </w:r>
    </w:p>
    <w:p w14:paraId="7C10672D" w14:textId="77777777" w:rsidR="00BA0562" w:rsidRDefault="00BA0562" w:rsidP="006132A9">
      <w:pPr>
        <w:pStyle w:val="TerminalDisplay"/>
      </w:pPr>
      <w:r>
        <w:t>cluster enable</w:t>
      </w:r>
    </w:p>
    <w:p w14:paraId="1C5334F1" w14:textId="77777777" w:rsidR="00BA0562" w:rsidRDefault="00BA0562" w:rsidP="006132A9">
      <w:pPr>
        <w:pStyle w:val="TerminalDisplay"/>
      </w:pPr>
      <w:r>
        <w:lastRenderedPageBreak/>
        <w:t>ntdp enable</w:t>
      </w:r>
    </w:p>
    <w:p w14:paraId="3F22C450" w14:textId="77777777" w:rsidR="00BA0562" w:rsidRDefault="00BA0562" w:rsidP="006132A9">
      <w:pPr>
        <w:pStyle w:val="TerminalDisplay"/>
      </w:pPr>
      <w:r>
        <w:t>ndp enable</w:t>
      </w:r>
    </w:p>
    <w:p w14:paraId="33D204D5" w14:textId="77777777" w:rsidR="00BA0562" w:rsidRDefault="00BA0562" w:rsidP="006132A9">
      <w:pPr>
        <w:pStyle w:val="TerminalDisplay"/>
      </w:pPr>
      <w:r>
        <w:t>#</w:t>
      </w:r>
    </w:p>
    <w:p w14:paraId="1B103C11" w14:textId="77777777" w:rsidR="00BA0562" w:rsidRDefault="00BA0562" w:rsidP="006132A9">
      <w:pPr>
        <w:pStyle w:val="TerminalDisplay"/>
      </w:pPr>
      <w:r>
        <w:t>drop illegal-mac alarm</w:t>
      </w:r>
    </w:p>
    <w:p w14:paraId="58DD261A" w14:textId="77777777" w:rsidR="00BA0562" w:rsidRDefault="00BA0562" w:rsidP="006132A9">
      <w:pPr>
        <w:pStyle w:val="TerminalDisplay"/>
      </w:pPr>
      <w:r>
        <w:t>#</w:t>
      </w:r>
    </w:p>
    <w:p w14:paraId="370B89B0" w14:textId="77777777" w:rsidR="00BA0562" w:rsidRDefault="00BA0562" w:rsidP="006132A9">
      <w:pPr>
        <w:pStyle w:val="TerminalDisplay"/>
      </w:pPr>
      <w:r>
        <w:t>diffserv domain default</w:t>
      </w:r>
    </w:p>
    <w:p w14:paraId="50AE0166" w14:textId="77777777" w:rsidR="00BA0562" w:rsidRDefault="00BA0562" w:rsidP="006132A9">
      <w:pPr>
        <w:pStyle w:val="TerminalDisplay"/>
      </w:pPr>
      <w:r>
        <w:t>#</w:t>
      </w:r>
    </w:p>
    <w:p w14:paraId="3E788570" w14:textId="77777777" w:rsidR="00BA0562" w:rsidRDefault="00BA0562" w:rsidP="006132A9">
      <w:pPr>
        <w:pStyle w:val="TerminalDisplay"/>
      </w:pPr>
      <w:r>
        <w:t>drop-profile default</w:t>
      </w:r>
    </w:p>
    <w:p w14:paraId="30A3FC4B" w14:textId="77777777" w:rsidR="00BA0562" w:rsidRDefault="00BA0562" w:rsidP="006132A9">
      <w:pPr>
        <w:pStyle w:val="TerminalDisplay"/>
      </w:pPr>
      <w:r>
        <w:t>#</w:t>
      </w:r>
    </w:p>
    <w:p w14:paraId="1E12A496" w14:textId="77777777" w:rsidR="00BA0562" w:rsidRDefault="00BA0562" w:rsidP="006132A9">
      <w:pPr>
        <w:pStyle w:val="TerminalDisplay"/>
      </w:pPr>
      <w:r>
        <w:t>aaa</w:t>
      </w:r>
    </w:p>
    <w:p w14:paraId="4C40D214" w14:textId="77777777" w:rsidR="00BA0562" w:rsidRDefault="00BA0562" w:rsidP="006132A9">
      <w:pPr>
        <w:pStyle w:val="TerminalDisplay"/>
      </w:pPr>
      <w:r>
        <w:t xml:space="preserve"> authentication-scheme default</w:t>
      </w:r>
    </w:p>
    <w:p w14:paraId="6DC81CF5" w14:textId="77777777" w:rsidR="00BA0562" w:rsidRDefault="00BA0562" w:rsidP="006132A9">
      <w:pPr>
        <w:pStyle w:val="TerminalDisplay"/>
      </w:pPr>
      <w:r>
        <w:t xml:space="preserve"> authorization-scheme default</w:t>
      </w:r>
    </w:p>
    <w:p w14:paraId="310BDF16" w14:textId="77777777" w:rsidR="00BA0562" w:rsidRDefault="00BA0562" w:rsidP="006132A9">
      <w:pPr>
        <w:pStyle w:val="TerminalDisplay"/>
      </w:pPr>
      <w:r>
        <w:t xml:space="preserve"> accounting-scheme default</w:t>
      </w:r>
    </w:p>
    <w:p w14:paraId="2F7A210A" w14:textId="77777777" w:rsidR="00BA0562" w:rsidRDefault="00BA0562" w:rsidP="006132A9">
      <w:pPr>
        <w:pStyle w:val="TerminalDisplay"/>
      </w:pPr>
      <w:r>
        <w:t xml:space="preserve"> domain default</w:t>
      </w:r>
    </w:p>
    <w:p w14:paraId="7B52527F" w14:textId="77777777" w:rsidR="00BA0562" w:rsidRDefault="00BA0562" w:rsidP="006132A9">
      <w:pPr>
        <w:pStyle w:val="TerminalDisplay"/>
      </w:pPr>
      <w:r>
        <w:t xml:space="preserve"> domain default_admin</w:t>
      </w:r>
    </w:p>
    <w:p w14:paraId="2033D87C" w14:textId="77777777" w:rsidR="00BA0562" w:rsidRDefault="00BA0562" w:rsidP="006132A9">
      <w:pPr>
        <w:pStyle w:val="TerminalDisplay"/>
      </w:pPr>
      <w:r>
        <w:t xml:space="preserve"> local-user admin password simple admin</w:t>
      </w:r>
    </w:p>
    <w:p w14:paraId="0004DAC0" w14:textId="77777777" w:rsidR="00BA0562" w:rsidRDefault="00BA0562" w:rsidP="006132A9">
      <w:pPr>
        <w:pStyle w:val="TerminalDisplay"/>
      </w:pPr>
      <w:r>
        <w:t xml:space="preserve"> local-user admin service-type http</w:t>
      </w:r>
    </w:p>
    <w:p w14:paraId="5548B916" w14:textId="77777777" w:rsidR="00BA0562" w:rsidRDefault="00BA0562" w:rsidP="006132A9">
      <w:pPr>
        <w:pStyle w:val="TerminalDisplay"/>
      </w:pPr>
      <w:r>
        <w:t>#</w:t>
      </w:r>
    </w:p>
    <w:p w14:paraId="61F169D1" w14:textId="77777777" w:rsidR="00BA0562" w:rsidRDefault="00BA0562" w:rsidP="006132A9">
      <w:pPr>
        <w:pStyle w:val="TerminalDisplay"/>
      </w:pPr>
      <w:r>
        <w:t>interface Vlanif1</w:t>
      </w:r>
    </w:p>
    <w:p w14:paraId="0575630D" w14:textId="77777777" w:rsidR="00BA0562" w:rsidRDefault="00BA0562" w:rsidP="006132A9">
      <w:pPr>
        <w:pStyle w:val="TerminalDisplay"/>
      </w:pPr>
      <w:r>
        <w:t xml:space="preserve"> ip address 192.168.56.101 255.255.255.0</w:t>
      </w:r>
    </w:p>
    <w:p w14:paraId="0365A153" w14:textId="77777777" w:rsidR="00BA0562" w:rsidRDefault="00BA0562" w:rsidP="006132A9">
      <w:pPr>
        <w:pStyle w:val="TerminalDisplay"/>
      </w:pPr>
      <w:r>
        <w:t xml:space="preserve">  ---- More ----</w:t>
      </w:r>
    </w:p>
    <w:p w14:paraId="6CEA9815" w14:textId="77777777" w:rsidR="002A299A" w:rsidRPr="00EA42BC" w:rsidRDefault="002A299A" w:rsidP="002A299A">
      <w:pPr>
        <w:pStyle w:val="End"/>
      </w:pPr>
      <w:r>
        <w:t>----End</w:t>
      </w:r>
    </w:p>
    <w:p w14:paraId="7ED960E6" w14:textId="77777777" w:rsidR="00BA0562" w:rsidRDefault="00BA0562" w:rsidP="002A299A">
      <w:pPr>
        <w:pStyle w:val="3"/>
      </w:pPr>
      <w:bookmarkStart w:id="217" w:name="_Toc38987083"/>
      <w:r>
        <w:t>Code Interpretation</w:t>
      </w:r>
      <w:bookmarkEnd w:id="217"/>
    </w:p>
    <w:p w14:paraId="746760BF" w14:textId="77777777" w:rsidR="00BA0562" w:rsidRDefault="00BA0562" w:rsidP="002075CB">
      <w:pPr>
        <w:pStyle w:val="Step"/>
        <w:outlineLvl w:val="9"/>
      </w:pPr>
      <w:r>
        <w:t>Import the module.</w:t>
      </w:r>
    </w:p>
    <w:p w14:paraId="3CF76FB4" w14:textId="77777777" w:rsidR="00BA0562" w:rsidRDefault="00BA0562" w:rsidP="006132A9">
      <w:pPr>
        <w:pStyle w:val="TerminalDisplay"/>
      </w:pPr>
      <w:r>
        <w:t>import telnetlib</w:t>
      </w:r>
    </w:p>
    <w:p w14:paraId="7B853104" w14:textId="77777777" w:rsidR="00BA0562" w:rsidRPr="00C27900" w:rsidRDefault="00BA0562" w:rsidP="006132A9">
      <w:pPr>
        <w:pStyle w:val="TerminalDisplay"/>
      </w:pPr>
      <w:r>
        <w:t>import time</w:t>
      </w:r>
    </w:p>
    <w:p w14:paraId="3FB6647C" w14:textId="77777777" w:rsidR="00BA0562" w:rsidRDefault="00BA0562" w:rsidP="002A299A">
      <w:r>
        <w:t>Import the telnetlib and time modules. The two modules are provided by Python and do not need to be installed.</w:t>
      </w:r>
    </w:p>
    <w:p w14:paraId="5339B09A" w14:textId="77777777" w:rsidR="00BA0562" w:rsidRDefault="00BA0562" w:rsidP="002A299A">
      <w:r>
        <w:t>This section describes the common classes and methods of the Telnetlib as the client, for example, the read_until, read_very_eager(), and write() methods in the Telnet class. For more Telnet methods, see the official telnetlib document at https://docs.python.org/3/library/telnetlib.html#telnet-example.</w:t>
      </w:r>
    </w:p>
    <w:p w14:paraId="6738EFB1" w14:textId="77777777" w:rsidR="00BA0562" w:rsidRDefault="00BA0562" w:rsidP="002A299A">
      <w:r>
        <w:t>By default, Python executes all code in sequence without intervals. When you use Telnet to send configuration commands to a switch, the switch may not respond in time or the command output may be incomplete. In this case, you can use the sleep method in the time module to manually pause the program.</w:t>
      </w:r>
    </w:p>
    <w:p w14:paraId="0E503AC9" w14:textId="77777777" w:rsidR="00BA0562" w:rsidRDefault="00BA0562" w:rsidP="002075CB">
      <w:pPr>
        <w:pStyle w:val="Step"/>
        <w:outlineLvl w:val="9"/>
      </w:pPr>
      <w:r>
        <w:t>Log in to the device.</w:t>
      </w:r>
    </w:p>
    <w:p w14:paraId="36EBF08F" w14:textId="77777777" w:rsidR="00BA0562" w:rsidRDefault="00BA0562" w:rsidP="002A299A">
      <w:r>
        <w:t>Invoke multiple methods of the Telnet class in telnetlib to log in to S1.</w:t>
      </w:r>
    </w:p>
    <w:p w14:paraId="147878FD" w14:textId="77777777" w:rsidR="00BA0562" w:rsidRDefault="00BA0562" w:rsidP="006132A9">
      <w:pPr>
        <w:pStyle w:val="TerminalDisplay"/>
      </w:pPr>
      <w:r>
        <w:t>host = '192.168.56.101'</w:t>
      </w:r>
      <w:bookmarkStart w:id="218" w:name="_Hlk30013158"/>
      <w:bookmarkEnd w:id="218"/>
    </w:p>
    <w:p w14:paraId="6CC64FFC" w14:textId="77777777" w:rsidR="00BA0562" w:rsidRDefault="00BA0562" w:rsidP="006132A9">
      <w:pPr>
        <w:pStyle w:val="TerminalDisplay"/>
      </w:pPr>
      <w:r>
        <w:t>password = 'Huawei@123'</w:t>
      </w:r>
    </w:p>
    <w:p w14:paraId="0EF75ABB" w14:textId="77777777" w:rsidR="00BA0562" w:rsidRDefault="00BA0562" w:rsidP="006132A9">
      <w:pPr>
        <w:pStyle w:val="TerminalDisplay"/>
      </w:pPr>
      <w:r>
        <w:t>tn = telnetlib.Telnet(host)</w:t>
      </w:r>
    </w:p>
    <w:p w14:paraId="426065DD" w14:textId="77777777" w:rsidR="00BA0562" w:rsidRDefault="00BA0562" w:rsidP="002A299A">
      <w:r>
        <w:t xml:space="preserve">Create two variables. host and password are the login address and password of the device respectively, which are the same as those configured on the device. In </w:t>
      </w:r>
      <w:r>
        <w:lastRenderedPageBreak/>
        <w:t>this example, only the Telnet password is configured for login. Therefore, no user name is required.</w:t>
      </w:r>
    </w:p>
    <w:p w14:paraId="0730B664" w14:textId="77777777" w:rsidR="00BA0562" w:rsidRDefault="00BA0562" w:rsidP="002A299A">
      <w:r>
        <w:t>telnetlib.Telnet() indicates that the Telnet() method in the telnetlib class is invoked. This method contains login parameters, including the IP address and port number. If no port information is entered, port 23 is used by default.</w:t>
      </w:r>
    </w:p>
    <w:p w14:paraId="72D1CB67" w14:textId="77777777" w:rsidR="00BA0562" w:rsidRPr="0077719F" w:rsidRDefault="00BA0562" w:rsidP="002A299A">
      <w:r>
        <w:t>In this example, tn = telnetlib.Telnet(host) indicates that you log in to the device whose host is 192.168.56.101 and assign the value of telnetlib.Telnet(host) to tn.</w:t>
      </w:r>
    </w:p>
    <w:p w14:paraId="75752DA5" w14:textId="77777777" w:rsidR="00BA0562" w:rsidRDefault="00BA0562" w:rsidP="006132A9">
      <w:pPr>
        <w:pStyle w:val="TerminalDisplay"/>
      </w:pPr>
      <w:r>
        <w:t>tn.read_until(b"Password:")</w:t>
      </w:r>
    </w:p>
    <w:p w14:paraId="2B64FD44" w14:textId="77777777" w:rsidR="00BA0562" w:rsidRDefault="00BA0562" w:rsidP="002A299A">
      <w:r>
        <w:t>When you log in to the device at 192.168.56.101 through Telnet, the following information is displayed:</w:t>
      </w:r>
    </w:p>
    <w:p w14:paraId="5C54E9F3" w14:textId="77777777" w:rsidR="00BA0562" w:rsidRDefault="00A5717F" w:rsidP="002A299A">
      <w:r w:rsidRPr="00A023CC">
        <w:rPr>
          <w:noProof/>
        </w:rPr>
        <w:drawing>
          <wp:inline distT="0" distB="0" distL="0" distR="0" wp14:anchorId="60F28967" wp14:editId="538E2E66">
            <wp:extent cx="2911475" cy="1543685"/>
            <wp:effectExtent l="0" t="0" r="3175" b="0"/>
            <wp:docPr id="3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911475" cy="1543685"/>
                    </a:xfrm>
                    <a:prstGeom prst="rect">
                      <a:avLst/>
                    </a:prstGeom>
                    <a:noFill/>
                    <a:ln>
                      <a:noFill/>
                    </a:ln>
                  </pic:spPr>
                </pic:pic>
              </a:graphicData>
            </a:graphic>
          </wp:inline>
        </w:drawing>
      </w:r>
    </w:p>
    <w:p w14:paraId="409FFDB9" w14:textId="77777777" w:rsidR="00BA0562" w:rsidRDefault="00BA0562" w:rsidP="002A299A">
      <w:r>
        <w:t>Note that the program does not know what information needs to be read. Therefore, read_until() is used to indicate that the information in the brackets needs to be read.</w:t>
      </w:r>
    </w:p>
    <w:p w14:paraId="54D57201" w14:textId="77777777" w:rsidR="00BA0562" w:rsidRPr="007D3844" w:rsidRDefault="00BA0562" w:rsidP="002A299A">
      <w:r>
        <w:t>In this example, tn.read_until(b"Password:") indicates that data is read until "Password: "is displayed. The letter "b" before "Password:" indicates that the default Unicode code in Python3 is changed to bytes. This is the requirement of the function on the input data. For details, see the official document of telnetlib. If this parameter is not carried, the program reports an error.</w:t>
      </w:r>
    </w:p>
    <w:p w14:paraId="1B837B5D" w14:textId="77777777" w:rsidR="00BA0562" w:rsidRPr="00513773" w:rsidRDefault="00BA0562" w:rsidP="006132A9">
      <w:pPr>
        <w:pStyle w:val="TerminalDisplay"/>
        <w:rPr>
          <w:lang w:val="pt-BR"/>
        </w:rPr>
      </w:pPr>
      <w:r w:rsidRPr="00513773">
        <w:rPr>
          <w:lang w:val="pt-BR"/>
        </w:rPr>
        <w:t>tn.write(password.encode('ascii') + b"\n")</w:t>
      </w:r>
    </w:p>
    <w:p w14:paraId="1E2060F3" w14:textId="77777777" w:rsidR="00BA0562" w:rsidRDefault="00BA0562" w:rsidP="002A299A">
      <w:r>
        <w:t>After Password: is displayed in the code, the program enters the password. This parameter has been defined and is used as the Telnet login password. Use write() to write the password.</w:t>
      </w:r>
    </w:p>
    <w:p w14:paraId="5B340CAA" w14:textId="77777777" w:rsidR="00BA0562" w:rsidRDefault="00BA0562" w:rsidP="002A299A">
      <w:r>
        <w:t>In this example, tn.write (password.encode('ascii') + b"\n") consists of two parts: password.encode('ascii') and b"\n". password.encode('ascii') indicates that the encoding type of the character string Huawei@123 represented by password is ASCII. "+" indicates that the character strings before and after the symbol will be concatenated. \n is a newline character, which is equivalent to pressing Enter. Therefore, the code in this line is equivalent to entering the password Huawei@123 and pressing Enter.</w:t>
      </w:r>
    </w:p>
    <w:p w14:paraId="76D6AD0C" w14:textId="77777777" w:rsidR="00BA0562" w:rsidRDefault="00BA0562" w:rsidP="002075CB">
      <w:pPr>
        <w:pStyle w:val="Step"/>
        <w:outlineLvl w:val="9"/>
      </w:pPr>
      <w:r>
        <w:t>Issue configuration commands.</w:t>
      </w:r>
    </w:p>
    <w:p w14:paraId="24B996A7" w14:textId="77777777" w:rsidR="00BA0562" w:rsidRDefault="00BA0562" w:rsidP="002A299A">
      <w:r>
        <w:t>After logging in to the device through Telnet, use the Python script to issue commands on the device.</w:t>
      </w:r>
    </w:p>
    <w:p w14:paraId="7ED550B7" w14:textId="77777777" w:rsidR="00BA0562" w:rsidRPr="00F62ED6" w:rsidRDefault="00BA0562" w:rsidP="006132A9">
      <w:pPr>
        <w:pStyle w:val="TerminalDisplay"/>
      </w:pPr>
      <w:r>
        <w:lastRenderedPageBreak/>
        <w:t>tn.write(b'display cu \n')</w:t>
      </w:r>
    </w:p>
    <w:p w14:paraId="58868AB1" w14:textId="77777777" w:rsidR="00BA0562" w:rsidRDefault="00BA0562" w:rsidP="002A299A">
      <w:r>
        <w:t xml:space="preserve">write() is used to enter commands to the device. The </w:t>
      </w:r>
      <w:r w:rsidRPr="0000387B">
        <w:rPr>
          <w:b/>
          <w:bCs/>
        </w:rPr>
        <w:t>display cu</w:t>
      </w:r>
      <w:r>
        <w:t xml:space="preserve"> command is the </w:t>
      </w:r>
      <w:r w:rsidR="00DC3A73">
        <w:t>abbreviated</w:t>
      </w:r>
      <w:r>
        <w:t xml:space="preserve"> form of the </w:t>
      </w:r>
      <w:r w:rsidRPr="0000387B">
        <w:rPr>
          <w:b/>
          <w:bCs/>
        </w:rPr>
        <w:t>display current-configuration</w:t>
      </w:r>
      <w:r>
        <w:t xml:space="preserve"> command, which displays the current configuration of the device.</w:t>
      </w:r>
    </w:p>
    <w:p w14:paraId="3C839F36" w14:textId="77777777" w:rsidR="00BA0562" w:rsidRDefault="00BA0562" w:rsidP="006132A9">
      <w:pPr>
        <w:pStyle w:val="TerminalDisplay"/>
      </w:pPr>
      <w:r>
        <w:t>time.sleep(1)</w:t>
      </w:r>
    </w:p>
    <w:p w14:paraId="207FBE93" w14:textId="77777777" w:rsidR="00BA0562" w:rsidRDefault="00BA0562" w:rsidP="002A299A">
      <w:r>
        <w:t>time.sleep(1) is used to pause the program for one second to wait for the output of the switch before executing subsequent code. If the waiting time is not specified, the program directly executes the next line of code. As a result, no data can be read.</w:t>
      </w:r>
    </w:p>
    <w:p w14:paraId="5FBECCB7" w14:textId="77777777" w:rsidR="00BA0562" w:rsidRDefault="00BA0562" w:rsidP="006132A9">
      <w:pPr>
        <w:pStyle w:val="TerminalDisplay"/>
      </w:pPr>
      <w:r>
        <w:t>print(tn.read_very_eager().decode('ascii'))</w:t>
      </w:r>
      <w:bookmarkStart w:id="219" w:name="_Hlk30014596"/>
      <w:bookmarkEnd w:id="219"/>
    </w:p>
    <w:p w14:paraId="35C074FA" w14:textId="77777777" w:rsidR="00BA0562" w:rsidRDefault="00BA0562" w:rsidP="002A299A">
      <w:r>
        <w:t>print() indicates that the contents in the brackets are displayed on the console.</w:t>
      </w:r>
    </w:p>
    <w:p w14:paraId="33547543" w14:textId="77777777" w:rsidR="00BA0562" w:rsidRDefault="00BA0562" w:rsidP="002A299A">
      <w:r>
        <w:t>tn.read_very_eager() indicates reading as much data as possible.</w:t>
      </w:r>
    </w:p>
    <w:p w14:paraId="4A234808" w14:textId="77777777" w:rsidR="00BA0562" w:rsidRDefault="00BA0562" w:rsidP="002A299A">
      <w:r>
        <w:t>. decode('ascii')) indicates that the read data is decoded to ASCII.</w:t>
      </w:r>
    </w:p>
    <w:p w14:paraId="468F39B1" w14:textId="77777777" w:rsidR="00BA0562" w:rsidRDefault="00BA0562" w:rsidP="002A299A">
      <w:r>
        <w:t xml:space="preserve">In this example, the code is used to display the output by S1 within one second on the console after the </w:t>
      </w:r>
      <w:r w:rsidRPr="0000387B">
        <w:rPr>
          <w:b/>
          <w:bCs/>
        </w:rPr>
        <w:t>display cu</w:t>
      </w:r>
      <w:r>
        <w:t xml:space="preserve"> command is executed.</w:t>
      </w:r>
    </w:p>
    <w:p w14:paraId="7FA50C85" w14:textId="77777777" w:rsidR="00BA0562" w:rsidRDefault="00BA0562" w:rsidP="002075CB">
      <w:pPr>
        <w:pStyle w:val="Step"/>
        <w:outlineLvl w:val="9"/>
      </w:pPr>
      <w:r>
        <w:t>Close the session.</w:t>
      </w:r>
    </w:p>
    <w:p w14:paraId="79DE469F" w14:textId="77777777" w:rsidR="00BA0562" w:rsidRDefault="00BA0562" w:rsidP="006132A9">
      <w:pPr>
        <w:pStyle w:val="TerminalDisplay"/>
      </w:pPr>
      <w:r>
        <w:t>tn.close()</w:t>
      </w:r>
    </w:p>
    <w:p w14:paraId="5F4828C9" w14:textId="77777777" w:rsidR="00BA0562" w:rsidRDefault="00BA0562" w:rsidP="002A299A">
      <w:r>
        <w:t>The session is closed by invoking close(). The number of VTY connections on the device is limited. Therefore, you need to close the Telnet session after running the script.</w:t>
      </w:r>
    </w:p>
    <w:p w14:paraId="6E519DEE" w14:textId="77777777" w:rsidR="002A299A" w:rsidRPr="00990EC0" w:rsidRDefault="002A299A" w:rsidP="002A299A">
      <w:pPr>
        <w:pStyle w:val="End"/>
      </w:pPr>
      <w:r>
        <w:t>----End</w:t>
      </w:r>
    </w:p>
    <w:p w14:paraId="4C24976A" w14:textId="77777777" w:rsidR="00BA0562" w:rsidRDefault="00BA0562" w:rsidP="002A299A">
      <w:pPr>
        <w:pStyle w:val="2"/>
        <w:rPr>
          <w:lang w:eastAsia="zh-CN"/>
        </w:rPr>
      </w:pPr>
      <w:bookmarkStart w:id="220" w:name="_Toc7361480"/>
      <w:bookmarkStart w:id="221" w:name="_Toc38987084"/>
      <w:r>
        <w:t>Verification</w:t>
      </w:r>
      <w:bookmarkEnd w:id="221"/>
    </w:p>
    <w:p w14:paraId="32D1A356" w14:textId="77777777" w:rsidR="00BA0562" w:rsidRPr="00057B68" w:rsidRDefault="00BA0562" w:rsidP="002A299A">
      <w:r>
        <w:t>The details are not provided here.</w:t>
      </w:r>
    </w:p>
    <w:p w14:paraId="2F73EE50" w14:textId="77777777" w:rsidR="00BA0562" w:rsidRDefault="00BA0562" w:rsidP="002A299A">
      <w:pPr>
        <w:pStyle w:val="2"/>
      </w:pPr>
      <w:bookmarkStart w:id="222" w:name="_Toc38987085"/>
      <w:r>
        <w:t>Configuration Reference</w:t>
      </w:r>
      <w:bookmarkEnd w:id="222"/>
    </w:p>
    <w:p w14:paraId="0D8A4543" w14:textId="77777777" w:rsidR="00BA0562" w:rsidRPr="00057B68" w:rsidRDefault="00BA0562" w:rsidP="002A299A">
      <w:r>
        <w:t>The details are not provided here.</w:t>
      </w:r>
    </w:p>
    <w:p w14:paraId="0C8FD8C9" w14:textId="77777777" w:rsidR="00BA0562" w:rsidRPr="0000387B" w:rsidRDefault="00BA0562" w:rsidP="002A299A">
      <w:pPr>
        <w:pStyle w:val="2"/>
      </w:pPr>
      <w:bookmarkStart w:id="223" w:name="_Toc35261197"/>
      <w:bookmarkStart w:id="224" w:name="_Toc38987086"/>
      <w:r>
        <w:t>Quiz</w:t>
      </w:r>
      <w:bookmarkEnd w:id="220"/>
      <w:bookmarkEnd w:id="223"/>
      <w:bookmarkEnd w:id="224"/>
    </w:p>
    <w:p w14:paraId="057C4867" w14:textId="77777777" w:rsidR="00BA0562" w:rsidRPr="00472F50" w:rsidRDefault="00BA0562" w:rsidP="002075CB">
      <w:pPr>
        <w:pStyle w:val="ItemStep"/>
        <w:outlineLvl w:val="9"/>
      </w:pPr>
      <w:r>
        <w:t>How do you use telnetlib to configure a device, for example, configuring the IP address of the device management interface?</w:t>
      </w:r>
    </w:p>
    <w:p w14:paraId="0BF23F6F" w14:textId="77777777" w:rsidR="00F42FB8" w:rsidRDefault="00BA0562" w:rsidP="002075CB">
      <w:pPr>
        <w:pStyle w:val="ItemStep"/>
        <w:outlineLvl w:val="9"/>
      </w:pPr>
      <w:r>
        <w:t>How do you save the configuration file to a local directory?</w:t>
      </w:r>
    </w:p>
    <w:p w14:paraId="677838A6" w14:textId="77777777" w:rsidR="00F42FB8" w:rsidRDefault="00F42FB8">
      <w:pPr>
        <w:topLinePunct w:val="0"/>
        <w:adjustRightInd/>
        <w:snapToGrid/>
        <w:spacing w:before="0" w:after="0" w:line="240" w:lineRule="auto"/>
        <w:ind w:left="0"/>
        <w:rPr>
          <w:rFonts w:cs="Arial"/>
          <w:szCs w:val="21"/>
        </w:rPr>
      </w:pPr>
      <w:r>
        <w:br w:type="page"/>
      </w:r>
    </w:p>
    <w:p w14:paraId="0A222268" w14:textId="77777777" w:rsidR="00F42FB8" w:rsidRPr="00790482" w:rsidRDefault="00F42FB8" w:rsidP="00FB59F1">
      <w:pPr>
        <w:pStyle w:val="1"/>
        <w:rPr>
          <w:rStyle w:val="affffb"/>
          <w:rFonts w:ascii="Huawei Sans" w:eastAsia="方正兰亭黑简体" w:hAnsi="Huawei Sans" w:cs="Book Antiqua"/>
          <w:b/>
          <w:bCs/>
          <w:smallCaps w:val="0"/>
          <w:color w:val="auto"/>
          <w:spacing w:val="0"/>
        </w:rPr>
      </w:pPr>
      <w:bookmarkStart w:id="225" w:name="_Toc35261185"/>
      <w:bookmarkStart w:id="226" w:name="_Toc35261198"/>
      <w:bookmarkStart w:id="227" w:name="_Toc38987087"/>
      <w:r w:rsidRPr="00790482">
        <w:lastRenderedPageBreak/>
        <w:t>Configuring a Campus Network</w:t>
      </w:r>
      <w:bookmarkEnd w:id="225"/>
      <w:bookmarkEnd w:id="227"/>
    </w:p>
    <w:p w14:paraId="5A8EAB0C" w14:textId="77777777" w:rsidR="00F42FB8" w:rsidRPr="0027090C" w:rsidRDefault="00F42FB8" w:rsidP="00F42FB8">
      <w:pPr>
        <w:pStyle w:val="2"/>
        <w:rPr>
          <w:lang w:eastAsia="zh-CN"/>
        </w:rPr>
      </w:pPr>
      <w:bookmarkStart w:id="228" w:name="_Toc35261186"/>
      <w:bookmarkStart w:id="229" w:name="_Toc38987088"/>
      <w:r>
        <w:t>Reference Information</w:t>
      </w:r>
      <w:bookmarkEnd w:id="228"/>
      <w:bookmarkEnd w:id="229"/>
    </w:p>
    <w:p w14:paraId="2E44DF33" w14:textId="77777777" w:rsidR="00F42FB8" w:rsidRPr="0027090C" w:rsidRDefault="00F42FB8" w:rsidP="00F42FB8">
      <w:r>
        <w:t>The commands and references listed in this document are for reference only. The correct commands and references are subject to your product model and version.</w:t>
      </w:r>
    </w:p>
    <w:p w14:paraId="23337A53" w14:textId="77777777" w:rsidR="00F42FB8" w:rsidRPr="0027090C" w:rsidRDefault="00F42FB8" w:rsidP="00F42FB8">
      <w:r>
        <w:t>References:</w:t>
      </w:r>
    </w:p>
    <w:p w14:paraId="08E890FB" w14:textId="77777777" w:rsidR="00F42FB8" w:rsidRPr="0027090C" w:rsidRDefault="00F42FB8" w:rsidP="00F42FB8">
      <w:pPr>
        <w:pStyle w:val="ItemStep"/>
        <w:outlineLvl w:val="9"/>
      </w:pPr>
      <w:r>
        <w:t>AR600 and AR6000 Product Documentation</w:t>
      </w:r>
    </w:p>
    <w:p w14:paraId="5D0EA3F4" w14:textId="77777777" w:rsidR="00F42FB8" w:rsidRPr="0027090C" w:rsidRDefault="00F42FB8" w:rsidP="00F42FB8">
      <w:pPr>
        <w:pStyle w:val="ItemStep"/>
        <w:outlineLvl w:val="9"/>
      </w:pPr>
      <w:r>
        <w:t>S2720, S5700, and S6700 Series Ethernet Switches Product Documentation</w:t>
      </w:r>
    </w:p>
    <w:p w14:paraId="15B4BF61" w14:textId="77777777" w:rsidR="00F42FB8" w:rsidRPr="0027090C" w:rsidRDefault="00F42FB8" w:rsidP="00F42FB8">
      <w:pPr>
        <w:pStyle w:val="ItemStep"/>
        <w:outlineLvl w:val="9"/>
      </w:pPr>
      <w:r>
        <w:t>Wireless Access Controller (AC and Fit AP) Product Documentation</w:t>
      </w:r>
    </w:p>
    <w:p w14:paraId="521EA9C1" w14:textId="77777777" w:rsidR="00F42FB8" w:rsidRPr="0027090C" w:rsidRDefault="00F42FB8" w:rsidP="00F42FB8">
      <w:pPr>
        <w:pStyle w:val="ItemStep"/>
        <w:outlineLvl w:val="9"/>
      </w:pPr>
      <w:r>
        <w:t>Typical Campus Network Architectures and Practices</w:t>
      </w:r>
    </w:p>
    <w:p w14:paraId="7D632FD2" w14:textId="77777777" w:rsidR="00F42FB8" w:rsidRPr="0027090C" w:rsidRDefault="00F42FB8" w:rsidP="00F42FB8">
      <w:r>
        <w:t>Reference links:</w:t>
      </w:r>
    </w:p>
    <w:p w14:paraId="612E7BE8" w14:textId="77777777" w:rsidR="00F42FB8" w:rsidRPr="0027090C" w:rsidRDefault="00F42FB8" w:rsidP="00F42FB8">
      <w:pPr>
        <w:pStyle w:val="ItemStep"/>
        <w:numPr>
          <w:ilvl w:val="6"/>
          <w:numId w:val="35"/>
        </w:numPr>
        <w:outlineLvl w:val="9"/>
      </w:pPr>
      <w:r>
        <w:t>http://support.huawei.com/</w:t>
      </w:r>
    </w:p>
    <w:p w14:paraId="4F544D6B" w14:textId="77777777" w:rsidR="00F42FB8" w:rsidRPr="0027090C" w:rsidRDefault="00F42FB8" w:rsidP="00F42FB8">
      <w:pPr>
        <w:pStyle w:val="ItemStep"/>
        <w:outlineLvl w:val="9"/>
      </w:pPr>
      <w:r>
        <w:t>http://e.huawei.com/</w:t>
      </w:r>
    </w:p>
    <w:p w14:paraId="702AEF6A" w14:textId="77777777" w:rsidR="00F42FB8" w:rsidRPr="0027090C" w:rsidRDefault="00F42FB8" w:rsidP="00F42FB8">
      <w:pPr>
        <w:pStyle w:val="2"/>
        <w:rPr>
          <w:lang w:eastAsia="zh-CN"/>
        </w:rPr>
      </w:pPr>
      <w:bookmarkStart w:id="230" w:name="_Toc35261187"/>
      <w:bookmarkStart w:id="231" w:name="_Toc38987089"/>
      <w:r>
        <w:t>Introduction</w:t>
      </w:r>
      <w:bookmarkEnd w:id="230"/>
      <w:bookmarkEnd w:id="231"/>
    </w:p>
    <w:p w14:paraId="3A2FA4C7" w14:textId="77777777" w:rsidR="00F42FB8" w:rsidRPr="0027090C" w:rsidRDefault="00F42FB8" w:rsidP="00F42FB8">
      <w:pPr>
        <w:pStyle w:val="3"/>
      </w:pPr>
      <w:bookmarkStart w:id="232" w:name="_Toc38987090"/>
      <w:r>
        <w:t>About This Lab</w:t>
      </w:r>
      <w:bookmarkEnd w:id="232"/>
    </w:p>
    <w:p w14:paraId="50D13617" w14:textId="77777777" w:rsidR="00F42FB8" w:rsidRPr="0027090C" w:rsidRDefault="00F42FB8" w:rsidP="00F42FB8">
      <w:r>
        <w:t>Communication networks are ubiquitous in the information society, and campus networks are always a core part. Campuses are everywhere, including factories, government buildings and facilities, shopping malls, office buildings, school campuses, and parks. According to statistics, 90% of urban residents work and live in campuses, 80% of gross domestic product (GDP) is created in campuses, and each person stays in campuses for 18 hours every day. Campus networks, as the infrastructure for campuses to connect to the digital world, are an indispensable part of campus construction and play an increasingly important role in daily working, R&amp;D, production, and operation management.</w:t>
      </w:r>
    </w:p>
    <w:p w14:paraId="0514FB5B" w14:textId="77777777" w:rsidR="00F42FB8" w:rsidRPr="0027090C" w:rsidRDefault="00F42FB8" w:rsidP="00F42FB8">
      <w:r>
        <w:t>In this lab activity, you will create a campus network to understand common technologies and their applications on campus networks.</w:t>
      </w:r>
    </w:p>
    <w:p w14:paraId="10FB9439" w14:textId="77777777" w:rsidR="00F42FB8" w:rsidRDefault="00F42FB8" w:rsidP="00F42FB8">
      <w:pPr>
        <w:pStyle w:val="3"/>
      </w:pPr>
      <w:bookmarkStart w:id="233" w:name="_Toc38987091"/>
      <w:r>
        <w:t>Objectives</w:t>
      </w:r>
      <w:bookmarkEnd w:id="233"/>
    </w:p>
    <w:p w14:paraId="1E721119" w14:textId="77777777" w:rsidR="00F42FB8" w:rsidRPr="00D42C00" w:rsidRDefault="00F42FB8" w:rsidP="00F42FB8">
      <w:r>
        <w:t>Upon completion of this task, you will be able to:</w:t>
      </w:r>
    </w:p>
    <w:p w14:paraId="19069D03" w14:textId="77777777" w:rsidR="00F42FB8" w:rsidRPr="0027090C" w:rsidRDefault="00F42FB8" w:rsidP="00F42FB8">
      <w:pPr>
        <w:pStyle w:val="ItemList"/>
      </w:pPr>
      <w:r>
        <w:t>Understand common campus network concepts and architecture</w:t>
      </w:r>
    </w:p>
    <w:p w14:paraId="2DC24705" w14:textId="77777777" w:rsidR="00F42FB8" w:rsidRPr="0027090C" w:rsidRDefault="00F42FB8" w:rsidP="00F42FB8">
      <w:pPr>
        <w:pStyle w:val="ItemList"/>
      </w:pPr>
      <w:r>
        <w:lastRenderedPageBreak/>
        <w:t>Understand common network technologies</w:t>
      </w:r>
    </w:p>
    <w:p w14:paraId="112B56DF" w14:textId="77777777" w:rsidR="00F42FB8" w:rsidRPr="0027090C" w:rsidRDefault="00F42FB8" w:rsidP="00F42FB8">
      <w:pPr>
        <w:pStyle w:val="ItemList"/>
      </w:pPr>
      <w:r>
        <w:t>Understand the lifecycle of campus networks</w:t>
      </w:r>
    </w:p>
    <w:p w14:paraId="46B06A80" w14:textId="77777777" w:rsidR="00F42FB8" w:rsidRPr="0027090C" w:rsidRDefault="00F42FB8" w:rsidP="00F42FB8">
      <w:pPr>
        <w:pStyle w:val="ItemList"/>
      </w:pPr>
      <w:r>
        <w:t>Be familiar with campus network planning and design, deployment and implementation, network O&amp;M, and network optimization</w:t>
      </w:r>
    </w:p>
    <w:p w14:paraId="78F280E5" w14:textId="77777777" w:rsidR="00F42FB8" w:rsidRPr="0027090C" w:rsidRDefault="00F42FB8" w:rsidP="00F42FB8">
      <w:pPr>
        <w:pStyle w:val="ItemList"/>
      </w:pPr>
      <w:r>
        <w:t>Be familiar with the process for implementing a campus network project</w:t>
      </w:r>
    </w:p>
    <w:p w14:paraId="0A47CD93" w14:textId="77777777" w:rsidR="00F42FB8" w:rsidRPr="0027090C" w:rsidRDefault="00F42FB8" w:rsidP="00F42FB8">
      <w:pPr>
        <w:pStyle w:val="3"/>
      </w:pPr>
      <w:bookmarkStart w:id="234" w:name="_Toc38987092"/>
      <w:r>
        <w:t>Networking Topology</w:t>
      </w:r>
      <w:bookmarkEnd w:id="234"/>
    </w:p>
    <w:p w14:paraId="7FA647F5" w14:textId="77777777" w:rsidR="00F42FB8" w:rsidRDefault="00F42FB8" w:rsidP="00F42FB8">
      <w:r>
        <w:t>A network needs to be constructed in an office building. The office building has six floors. Currently, three floors have been put in use: the reception hall on the first floor, administrative department and general manager's office on the second floor, R&amp;D department and marketing department on the third floor. The core equipment room is deployed on the first floor, and a small room is deployed on each of the other floors to house network devices.</w:t>
      </w:r>
    </w:p>
    <w:p w14:paraId="29236DC1" w14:textId="77777777" w:rsidR="00F42FB8" w:rsidRPr="0027090C" w:rsidRDefault="00F42FB8" w:rsidP="00F42FB8">
      <w:r>
        <w:t>Set up a project team to complete the network construction.</w:t>
      </w:r>
    </w:p>
    <w:p w14:paraId="4F364062" w14:textId="77777777" w:rsidR="00F42FB8" w:rsidRPr="0027090C" w:rsidRDefault="00F42FB8" w:rsidP="00F42FB8">
      <w:pPr>
        <w:pStyle w:val="2"/>
      </w:pPr>
      <w:bookmarkStart w:id="235" w:name="_Toc35261188"/>
      <w:bookmarkStart w:id="236" w:name="_Toc38987093"/>
      <w:r>
        <w:t>Lab Tasks</w:t>
      </w:r>
      <w:bookmarkEnd w:id="235"/>
      <w:bookmarkEnd w:id="236"/>
    </w:p>
    <w:p w14:paraId="6F50BD13" w14:textId="77777777" w:rsidR="00F42FB8" w:rsidRPr="0027090C" w:rsidRDefault="00F42FB8" w:rsidP="00F42FB8">
      <w:pPr>
        <w:pStyle w:val="3"/>
        <w:rPr>
          <w:lang w:eastAsia="en-US"/>
        </w:rPr>
      </w:pPr>
      <w:bookmarkStart w:id="237" w:name="_Toc38987094"/>
      <w:r>
        <w:t>Requirement Collection and Analysis</w:t>
      </w:r>
      <w:bookmarkEnd w:id="237"/>
    </w:p>
    <w:p w14:paraId="07727B11" w14:textId="77777777" w:rsidR="00F42FB8" w:rsidRPr="0027090C" w:rsidRDefault="00F42FB8" w:rsidP="00F42FB8">
      <w:r>
        <w:t>What information should be obtained from the company? Please list at least five items.</w:t>
      </w:r>
    </w:p>
    <w:p w14:paraId="4DE7E3B6" w14:textId="77777777" w:rsidR="00F42FB8" w:rsidRPr="0027090C" w:rsidRDefault="00F42FB8" w:rsidP="00F42FB8">
      <w:r>
        <w:t>Example: The number of terminals to be connected to the enterprise network.</w:t>
      </w:r>
    </w:p>
    <w:p w14:paraId="5417A138" w14:textId="77777777" w:rsidR="00F42FB8" w:rsidRPr="009C0B09" w:rsidRDefault="00F42FB8" w:rsidP="00F42FB8">
      <w:pPr>
        <w:rPr>
          <w:u w:val="single"/>
        </w:rPr>
      </w:pPr>
      <w:r>
        <w:t>1.</w:t>
      </w:r>
      <w:r>
        <w:rPr>
          <w:u w:val="single"/>
          <w:vertAlign w:val="subscript"/>
        </w:rPr>
        <w:t xml:space="preserve">                                                                                                 </w:t>
      </w:r>
      <w:r>
        <w:rPr>
          <w:vertAlign w:val="subscript"/>
        </w:rPr>
        <w:t xml:space="preserve">                                                                                                 </w:t>
      </w:r>
    </w:p>
    <w:p w14:paraId="2990D4F6" w14:textId="77777777" w:rsidR="00F42FB8" w:rsidRPr="009C0B09" w:rsidRDefault="00F42FB8" w:rsidP="00F42FB8">
      <w:pPr>
        <w:rPr>
          <w:u w:val="single"/>
        </w:rPr>
      </w:pPr>
      <w:r>
        <w:t>2.</w:t>
      </w:r>
      <w:r>
        <w:rPr>
          <w:u w:val="single"/>
          <w:vertAlign w:val="subscript"/>
        </w:rPr>
        <w:t xml:space="preserve">                                                                                                 </w:t>
      </w:r>
      <w:r>
        <w:rPr>
          <w:vertAlign w:val="subscript"/>
        </w:rPr>
        <w:t xml:space="preserve">                                                                            </w:t>
      </w:r>
    </w:p>
    <w:p w14:paraId="34469F42" w14:textId="77777777" w:rsidR="00F42FB8" w:rsidRPr="009C0B09" w:rsidRDefault="00F42FB8" w:rsidP="00F42FB8">
      <w:pPr>
        <w:rPr>
          <w:u w:val="single"/>
        </w:rPr>
      </w:pPr>
      <w:r>
        <w:t>3.</w:t>
      </w:r>
      <w:r>
        <w:rPr>
          <w:u w:val="single"/>
          <w:vertAlign w:val="subscript"/>
        </w:rPr>
        <w:t xml:space="preserve">                                                                                                 </w:t>
      </w:r>
      <w:r>
        <w:rPr>
          <w:vertAlign w:val="subscript"/>
        </w:rPr>
        <w:t xml:space="preserve">                                                                       </w:t>
      </w:r>
    </w:p>
    <w:p w14:paraId="1458822B" w14:textId="77777777" w:rsidR="00F42FB8" w:rsidRPr="009C0B09" w:rsidRDefault="00F42FB8" w:rsidP="00F42FB8">
      <w:pPr>
        <w:rPr>
          <w:u w:val="single"/>
        </w:rPr>
      </w:pPr>
      <w:r>
        <w:t>4.</w:t>
      </w:r>
      <w:r>
        <w:rPr>
          <w:u w:val="single"/>
          <w:vertAlign w:val="subscript"/>
        </w:rPr>
        <w:t xml:space="preserve">                                                                                                 </w:t>
      </w:r>
      <w:r>
        <w:rPr>
          <w:vertAlign w:val="subscript"/>
        </w:rPr>
        <w:t xml:space="preserve">                                                                          </w:t>
      </w:r>
    </w:p>
    <w:p w14:paraId="22866146" w14:textId="77777777" w:rsidR="00F42FB8" w:rsidRPr="009C0B09" w:rsidRDefault="00F42FB8" w:rsidP="00F42FB8">
      <w:pPr>
        <w:rPr>
          <w:u w:val="single"/>
        </w:rPr>
      </w:pPr>
      <w:r>
        <w:t>5.</w:t>
      </w:r>
      <w:r>
        <w:rPr>
          <w:u w:val="single"/>
          <w:vertAlign w:val="subscript"/>
        </w:rPr>
        <w:t xml:space="preserve">                                                                                                 </w:t>
      </w:r>
      <w:r>
        <w:rPr>
          <w:vertAlign w:val="subscript"/>
        </w:rPr>
        <w:t xml:space="preserve">                                                                                                 </w:t>
      </w:r>
    </w:p>
    <w:p w14:paraId="184E7002" w14:textId="77777777" w:rsidR="00F42FB8" w:rsidRDefault="00F42FB8" w:rsidP="00F42FB8">
      <w:pPr>
        <w:topLinePunct w:val="0"/>
        <w:adjustRightInd/>
        <w:snapToGrid/>
        <w:spacing w:before="0" w:after="0" w:line="240" w:lineRule="auto"/>
        <w:ind w:left="0"/>
      </w:pPr>
      <w:r>
        <w:br w:type="page"/>
      </w:r>
    </w:p>
    <w:p w14:paraId="142BAB56" w14:textId="77777777" w:rsidR="00F42FB8" w:rsidRPr="0027090C" w:rsidRDefault="00F42FB8" w:rsidP="00F42FB8">
      <w:r>
        <w:lastRenderedPageBreak/>
        <w:t>Analyze the collected requirements.</w:t>
      </w:r>
    </w:p>
    <w:p w14:paraId="6A58B4F7" w14:textId="77777777" w:rsidR="00F42FB8" w:rsidRDefault="00F42FB8" w:rsidP="00F42FB8">
      <w:pPr>
        <w:pStyle w:val="ItemStep"/>
        <w:outlineLvl w:val="9"/>
      </w:pPr>
      <w:r>
        <w:t>Project Budget</w:t>
      </w:r>
    </w:p>
    <w:p w14:paraId="682366CF" w14:textId="77777777" w:rsidR="00F42FB8" w:rsidRPr="0027090C" w:rsidRDefault="00F42FB8" w:rsidP="00F42FB8">
      <w:pPr>
        <w:pStyle w:val="ItemListText"/>
      </w:pPr>
      <w:r>
        <w:t>The budget is tight. The requirements need to be implemented at minimum costs.</w:t>
      </w:r>
    </w:p>
    <w:p w14:paraId="312BEF70" w14:textId="77777777" w:rsidR="00F42FB8" w:rsidRPr="009C0B09" w:rsidRDefault="00F42FB8" w:rsidP="00F42FB8">
      <w:pPr>
        <w:pStyle w:val="ItemListText"/>
        <w:rPr>
          <w:u w:val="single"/>
        </w:rPr>
      </w:pPr>
      <w:r w:rsidRPr="009C0B09">
        <w:rPr>
          <w:u w:val="single"/>
          <w:vertAlign w:val="subscript"/>
        </w:rPr>
        <w:t xml:space="preserve">                                                                                                 </w:t>
      </w:r>
      <w:r w:rsidRPr="0027090C">
        <w:rPr>
          <w:vertAlign w:val="subscript"/>
        </w:rPr>
        <w:t xml:space="preserve">                                                                                                 </w:t>
      </w:r>
    </w:p>
    <w:p w14:paraId="7D8D662A" w14:textId="77777777" w:rsidR="00F42FB8" w:rsidRPr="0000387B" w:rsidRDefault="00F42FB8" w:rsidP="00F42FB8">
      <w:pPr>
        <w:pStyle w:val="ItemStep"/>
        <w:outlineLvl w:val="9"/>
        <w:rPr>
          <w:b/>
          <w:bCs/>
        </w:rPr>
      </w:pPr>
      <w:r>
        <w:t>Types of Terminals to Be Connected</w:t>
      </w:r>
    </w:p>
    <w:p w14:paraId="3495483A" w14:textId="77777777" w:rsidR="00F42FB8" w:rsidRDefault="00F42FB8" w:rsidP="00F42FB8">
      <w:pPr>
        <w:pStyle w:val="ItemListText"/>
      </w:pPr>
      <w:r>
        <w:t>Both wired and wireless terminals will be deployed.</w:t>
      </w:r>
    </w:p>
    <w:p w14:paraId="5E00B35B" w14:textId="77777777" w:rsidR="00F42FB8" w:rsidRPr="009C0B09" w:rsidRDefault="00F42FB8" w:rsidP="00F42FB8">
      <w:pPr>
        <w:pStyle w:val="ItemListText"/>
        <w:rPr>
          <w:u w:val="single"/>
        </w:rPr>
      </w:pPr>
      <w:r w:rsidRPr="009C0B09">
        <w:rPr>
          <w:u w:val="single"/>
          <w:vertAlign w:val="subscript"/>
        </w:rPr>
        <w:t xml:space="preserve">                                                                                                 </w:t>
      </w:r>
      <w:r w:rsidRPr="0027090C">
        <w:rPr>
          <w:vertAlign w:val="subscript"/>
        </w:rPr>
        <w:t xml:space="preserve">                                                                                            </w:t>
      </w:r>
    </w:p>
    <w:p w14:paraId="5BEDA58A" w14:textId="77777777" w:rsidR="00F42FB8" w:rsidRDefault="00F42FB8" w:rsidP="00F42FB8">
      <w:pPr>
        <w:pStyle w:val="ItemStep"/>
        <w:outlineLvl w:val="9"/>
      </w:pPr>
      <w:r>
        <w:t>Number of Terminals</w:t>
      </w:r>
    </w:p>
    <w:p w14:paraId="46F48629" w14:textId="77777777" w:rsidR="00F42FB8" w:rsidRPr="0027090C" w:rsidRDefault="00F42FB8" w:rsidP="00F42FB8">
      <w:pPr>
        <w:pStyle w:val="ItemListText"/>
      </w:pPr>
      <w:r>
        <w:t>First floor: 10 wired terminals and 100 wireless terminals Second and third floors: 200 wired terminals and 50 wireless terminals</w:t>
      </w:r>
    </w:p>
    <w:p w14:paraId="2DCBA35E" w14:textId="77777777" w:rsidR="00F42FB8" w:rsidRPr="009C0B09" w:rsidRDefault="00F42FB8" w:rsidP="00F42FB8">
      <w:pPr>
        <w:pStyle w:val="ItemListText"/>
        <w:rPr>
          <w:u w:val="single"/>
        </w:rPr>
      </w:pPr>
      <w:r w:rsidRPr="009C0B09">
        <w:rPr>
          <w:u w:val="single"/>
          <w:vertAlign w:val="subscript"/>
        </w:rPr>
        <w:t xml:space="preserve">                                                                                                 </w:t>
      </w:r>
      <w:r w:rsidRPr="0027090C">
        <w:rPr>
          <w:vertAlign w:val="subscript"/>
        </w:rPr>
        <w:t xml:space="preserve">                                                                                                 </w:t>
      </w:r>
    </w:p>
    <w:p w14:paraId="78472A22" w14:textId="77777777" w:rsidR="00F42FB8" w:rsidRDefault="00F42FB8" w:rsidP="00F42FB8">
      <w:pPr>
        <w:pStyle w:val="ItemStep"/>
        <w:outlineLvl w:val="9"/>
      </w:pPr>
      <w:r>
        <w:t>Network Management Mode</w:t>
      </w:r>
    </w:p>
    <w:p w14:paraId="5D284426" w14:textId="77777777" w:rsidR="00F42FB8" w:rsidRPr="0027090C" w:rsidRDefault="00F42FB8" w:rsidP="00F42FB8">
      <w:pPr>
        <w:pStyle w:val="ItemListText"/>
      </w:pPr>
      <w:r>
        <w:t>SNMP is used for unified network management.</w:t>
      </w:r>
    </w:p>
    <w:p w14:paraId="6CCB51EC" w14:textId="77777777" w:rsidR="00F42FB8" w:rsidRPr="009C0B09" w:rsidRDefault="00F42FB8" w:rsidP="00F42FB8">
      <w:pPr>
        <w:pStyle w:val="ItemListText"/>
        <w:rPr>
          <w:u w:val="single"/>
        </w:rPr>
      </w:pPr>
      <w:r w:rsidRPr="009C0B09">
        <w:rPr>
          <w:u w:val="single"/>
          <w:vertAlign w:val="subscript"/>
        </w:rPr>
        <w:t xml:space="preserve">                                                                                                 </w:t>
      </w:r>
    </w:p>
    <w:p w14:paraId="4F12CF0F" w14:textId="77777777" w:rsidR="00F42FB8" w:rsidRDefault="00F42FB8" w:rsidP="00F42FB8">
      <w:pPr>
        <w:pStyle w:val="ItemStep"/>
        <w:outlineLvl w:val="9"/>
      </w:pPr>
      <w:r>
        <w:t>Volume and Trend of Network Traffic</w:t>
      </w:r>
    </w:p>
    <w:p w14:paraId="1F9E43E6" w14:textId="77777777" w:rsidR="00F42FB8" w:rsidRPr="009A071F" w:rsidRDefault="00F42FB8" w:rsidP="00F42FB8">
      <w:pPr>
        <w:pStyle w:val="ItemListText"/>
      </w:pPr>
      <w:r>
        <w:t>Most of the traffic is internal traffic. 100 Mbit/s wired access is required. There are no other special requirements.</w:t>
      </w:r>
    </w:p>
    <w:p w14:paraId="159F930B" w14:textId="77777777" w:rsidR="00F42FB8" w:rsidRPr="009C0B09" w:rsidRDefault="00F42FB8" w:rsidP="00F42FB8">
      <w:pPr>
        <w:pStyle w:val="ItemListText"/>
        <w:rPr>
          <w:u w:val="single"/>
        </w:rPr>
      </w:pPr>
      <w:r w:rsidRPr="009C0B09">
        <w:rPr>
          <w:u w:val="single"/>
          <w:vertAlign w:val="subscript"/>
        </w:rPr>
        <w:t xml:space="preserve">                                                                                                 </w:t>
      </w:r>
      <w:r w:rsidRPr="0027090C">
        <w:rPr>
          <w:vertAlign w:val="subscript"/>
        </w:rPr>
        <w:t xml:space="preserve">                                                                                                 </w:t>
      </w:r>
    </w:p>
    <w:p w14:paraId="25D8C139" w14:textId="77777777" w:rsidR="00F42FB8" w:rsidRPr="0000387B" w:rsidRDefault="00F42FB8" w:rsidP="00F42FB8">
      <w:pPr>
        <w:pStyle w:val="ItemStep"/>
        <w:outlineLvl w:val="9"/>
        <w:rPr>
          <w:b/>
          <w:bCs/>
        </w:rPr>
      </w:pPr>
      <w:r>
        <w:t>Availability Requirements</w:t>
      </w:r>
    </w:p>
    <w:p w14:paraId="07797257" w14:textId="77777777" w:rsidR="00F42FB8" w:rsidRPr="0027090C" w:rsidRDefault="00F42FB8" w:rsidP="00F42FB8">
      <w:pPr>
        <w:pStyle w:val="ItemListText"/>
      </w:pPr>
      <w:r>
        <w:t>The Layer 3 network needs some redundancy and failover capabilities.</w:t>
      </w:r>
    </w:p>
    <w:p w14:paraId="592423C8" w14:textId="77777777" w:rsidR="00F42FB8" w:rsidRPr="009C0B09" w:rsidRDefault="00F42FB8" w:rsidP="00F42FB8">
      <w:pPr>
        <w:pStyle w:val="ItemListText"/>
        <w:rPr>
          <w:u w:val="single"/>
        </w:rPr>
      </w:pPr>
      <w:r w:rsidRPr="009C0B09">
        <w:rPr>
          <w:u w:val="single"/>
          <w:vertAlign w:val="subscript"/>
        </w:rPr>
        <w:t xml:space="preserve">                                                                                                 </w:t>
      </w:r>
      <w:r w:rsidRPr="0027090C">
        <w:rPr>
          <w:vertAlign w:val="subscript"/>
        </w:rPr>
        <w:t xml:space="preserve">                                                                                                 </w:t>
      </w:r>
    </w:p>
    <w:p w14:paraId="5A7DA7FD" w14:textId="77777777" w:rsidR="00F42FB8" w:rsidRPr="0000387B" w:rsidRDefault="00F42FB8" w:rsidP="00F42FB8">
      <w:pPr>
        <w:pStyle w:val="ItemStep"/>
        <w:outlineLvl w:val="9"/>
        <w:rPr>
          <w:b/>
          <w:bCs/>
        </w:rPr>
      </w:pPr>
      <w:r>
        <w:t>Security Requirements</w:t>
      </w:r>
    </w:p>
    <w:p w14:paraId="21A28A2D" w14:textId="77777777" w:rsidR="00F42FB8" w:rsidRDefault="00F42FB8" w:rsidP="00F42FB8">
      <w:pPr>
        <w:pStyle w:val="ItemListText"/>
      </w:pPr>
      <w:r>
        <w:t>Network traffic needs to be controlled.</w:t>
      </w:r>
    </w:p>
    <w:p w14:paraId="739B9E16" w14:textId="77777777" w:rsidR="00F42FB8" w:rsidRPr="009C0B09" w:rsidRDefault="00F42FB8" w:rsidP="00F42FB8">
      <w:pPr>
        <w:pStyle w:val="ItemListText"/>
        <w:rPr>
          <w:u w:val="single"/>
        </w:rPr>
      </w:pPr>
      <w:r w:rsidRPr="009C0B09">
        <w:rPr>
          <w:u w:val="single"/>
          <w:vertAlign w:val="subscript"/>
        </w:rPr>
        <w:t xml:space="preserve">                                                                                                 </w:t>
      </w:r>
      <w:r w:rsidRPr="0027090C">
        <w:rPr>
          <w:vertAlign w:val="subscript"/>
        </w:rPr>
        <w:t xml:space="preserve">                                                                                                 </w:t>
      </w:r>
    </w:p>
    <w:p w14:paraId="340CA59C" w14:textId="77777777" w:rsidR="00F42FB8" w:rsidRDefault="00F42FB8" w:rsidP="00F42FB8">
      <w:pPr>
        <w:pStyle w:val="ItemStep"/>
        <w:outlineLvl w:val="9"/>
      </w:pPr>
      <w:r>
        <w:t>Internet Access Mode</w:t>
      </w:r>
    </w:p>
    <w:p w14:paraId="643A0FA3" w14:textId="77777777" w:rsidR="00F42FB8" w:rsidRPr="0027090C" w:rsidRDefault="00F42FB8" w:rsidP="00F42FB8">
      <w:pPr>
        <w:pStyle w:val="ItemListText"/>
      </w:pPr>
      <w:r>
        <w:t>Egress devices on the campus network use static IP addresses to connect to the Internet.</w:t>
      </w:r>
    </w:p>
    <w:p w14:paraId="2276C25F" w14:textId="77777777" w:rsidR="00F42FB8" w:rsidRPr="009C0B09" w:rsidRDefault="00F42FB8" w:rsidP="00F42FB8">
      <w:pPr>
        <w:pStyle w:val="ItemListText"/>
        <w:rPr>
          <w:u w:val="single"/>
        </w:rPr>
      </w:pPr>
      <w:r w:rsidRPr="009C0B09">
        <w:rPr>
          <w:u w:val="single"/>
          <w:vertAlign w:val="subscript"/>
        </w:rPr>
        <w:t xml:space="preserve">                                                                                                 </w:t>
      </w:r>
      <w:r w:rsidRPr="0027090C">
        <w:rPr>
          <w:vertAlign w:val="subscript"/>
        </w:rPr>
        <w:t xml:space="preserve">                                                                                                </w:t>
      </w:r>
    </w:p>
    <w:p w14:paraId="410B8E67" w14:textId="77777777" w:rsidR="00F42FB8" w:rsidRDefault="00F42FB8" w:rsidP="00F42FB8">
      <w:pPr>
        <w:pStyle w:val="ItemStep"/>
        <w:outlineLvl w:val="9"/>
      </w:pPr>
      <w:r>
        <w:t>Network Expansion Requirements</w:t>
      </w:r>
    </w:p>
    <w:p w14:paraId="7362E1BA" w14:textId="77777777" w:rsidR="00F42FB8" w:rsidRPr="0027090C" w:rsidRDefault="00F42FB8" w:rsidP="00F42FB8">
      <w:pPr>
        <w:pStyle w:val="ItemListText"/>
      </w:pPr>
      <w:r>
        <w:t xml:space="preserve">When other floors are put into use, there should be no need to replace existing devices. </w:t>
      </w:r>
    </w:p>
    <w:p w14:paraId="337A9462" w14:textId="77777777" w:rsidR="00F42FB8" w:rsidRDefault="00F42FB8" w:rsidP="00F42FB8">
      <w:pPr>
        <w:pStyle w:val="ItemListText"/>
        <w:rPr>
          <w:vertAlign w:val="subscript"/>
        </w:rPr>
      </w:pPr>
      <w:r w:rsidRPr="009C0B09">
        <w:rPr>
          <w:u w:val="single"/>
          <w:vertAlign w:val="subscript"/>
        </w:rPr>
        <w:t xml:space="preserve">                                                                                                 </w:t>
      </w:r>
      <w:r w:rsidRPr="0027090C">
        <w:rPr>
          <w:vertAlign w:val="subscript"/>
        </w:rPr>
        <w:t xml:space="preserve">             </w:t>
      </w:r>
    </w:p>
    <w:p w14:paraId="009B382A" w14:textId="77777777" w:rsidR="00F42FB8" w:rsidRPr="0027090C" w:rsidRDefault="00F42FB8" w:rsidP="00F42FB8">
      <w:pPr>
        <w:pStyle w:val="3"/>
      </w:pPr>
      <w:bookmarkStart w:id="238" w:name="_Toc38987095"/>
      <w:r>
        <w:t>Planning and Design</w:t>
      </w:r>
      <w:bookmarkEnd w:id="238"/>
    </w:p>
    <w:p w14:paraId="5DC65E73" w14:textId="77777777" w:rsidR="00F42FB8" w:rsidRPr="0027090C" w:rsidRDefault="00F42FB8" w:rsidP="00F42FB8">
      <w:pPr>
        <w:pStyle w:val="BlockLabel"/>
        <w:numPr>
          <w:ilvl w:val="0"/>
          <w:numId w:val="37"/>
        </w:numPr>
      </w:pPr>
      <w:r>
        <w:t>Device Selection and Physical Topology Design (Optional)</w:t>
      </w:r>
    </w:p>
    <w:p w14:paraId="1E224EA7" w14:textId="77777777" w:rsidR="00F42FB8" w:rsidRPr="001C428C" w:rsidRDefault="00F42FB8" w:rsidP="00F42FB8">
      <w:pPr>
        <w:rPr>
          <w:b/>
          <w:bCs/>
        </w:rPr>
      </w:pPr>
      <w:r w:rsidRPr="001C428C">
        <w:rPr>
          <w:b/>
          <w:bCs/>
        </w:rPr>
        <w:t>Background:</w:t>
      </w:r>
    </w:p>
    <w:p w14:paraId="253018B0" w14:textId="77777777" w:rsidR="00F42FB8" w:rsidRDefault="00F42FB8" w:rsidP="00F42FB8">
      <w:r>
        <w:lastRenderedPageBreak/>
        <w:t>The following table lists the total number of terminals on the network.</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2074"/>
        <w:gridCol w:w="2239"/>
        <w:gridCol w:w="1260"/>
        <w:gridCol w:w="882"/>
        <w:gridCol w:w="1483"/>
      </w:tblGrid>
      <w:tr w:rsidR="00F42FB8" w:rsidRPr="0027090C" w14:paraId="09193D78" w14:textId="77777777" w:rsidTr="0022530D">
        <w:trPr>
          <w:cantSplit/>
        </w:trPr>
        <w:tc>
          <w:tcPr>
            <w:tcW w:w="2074" w:type="dxa"/>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412FDE5F" w14:textId="77777777" w:rsidR="00F42FB8" w:rsidRPr="00BA0562" w:rsidRDefault="00F42FB8" w:rsidP="0022530D">
            <w:pPr>
              <w:pStyle w:val="TableHeading"/>
            </w:pPr>
            <w:r w:rsidRPr="00BA0562">
              <w:t>Floor</w:t>
            </w:r>
          </w:p>
        </w:tc>
        <w:tc>
          <w:tcPr>
            <w:tcW w:w="2239" w:type="dxa"/>
            <w:tcBorders>
              <w:top w:val="single" w:sz="6" w:space="0" w:color="auto"/>
              <w:left w:val="single" w:sz="6" w:space="0" w:color="auto"/>
              <w:bottom w:val="single" w:sz="6" w:space="0" w:color="auto"/>
              <w:right w:val="single" w:sz="6" w:space="0" w:color="auto"/>
              <w:tl2br w:val="nil"/>
              <w:tr2bl w:val="nil"/>
            </w:tcBorders>
            <w:shd w:val="clear" w:color="auto" w:fill="D9D9D9"/>
          </w:tcPr>
          <w:p w14:paraId="6472B275" w14:textId="77777777" w:rsidR="00F42FB8" w:rsidRPr="00BA0562" w:rsidRDefault="00F42FB8" w:rsidP="0022530D">
            <w:pPr>
              <w:pStyle w:val="TableHeading"/>
            </w:pPr>
            <w:r w:rsidRPr="00BA0562">
              <w:t>First Floor</w:t>
            </w:r>
          </w:p>
        </w:tc>
        <w:tc>
          <w:tcPr>
            <w:tcW w:w="1260" w:type="dxa"/>
            <w:tcBorders>
              <w:top w:val="single" w:sz="6" w:space="0" w:color="auto"/>
              <w:left w:val="single" w:sz="6" w:space="0" w:color="auto"/>
              <w:bottom w:val="single" w:sz="6" w:space="0" w:color="auto"/>
              <w:right w:val="single" w:sz="6" w:space="0" w:color="auto"/>
              <w:tl2br w:val="nil"/>
              <w:tr2bl w:val="nil"/>
            </w:tcBorders>
            <w:shd w:val="clear" w:color="auto" w:fill="D9D9D9"/>
          </w:tcPr>
          <w:p w14:paraId="1F352B71" w14:textId="77777777" w:rsidR="00F42FB8" w:rsidRPr="00BA0562" w:rsidRDefault="00F42FB8" w:rsidP="0022530D">
            <w:pPr>
              <w:pStyle w:val="TableHeading"/>
            </w:pPr>
            <w:r w:rsidRPr="00BA0562">
              <w:t>Second Floor</w:t>
            </w:r>
          </w:p>
        </w:tc>
        <w:tc>
          <w:tcPr>
            <w:tcW w:w="882" w:type="dxa"/>
            <w:tcBorders>
              <w:top w:val="single" w:sz="6" w:space="0" w:color="auto"/>
              <w:left w:val="single" w:sz="6" w:space="0" w:color="auto"/>
              <w:bottom w:val="single" w:sz="6" w:space="0" w:color="auto"/>
              <w:right w:val="single" w:sz="6" w:space="0" w:color="auto"/>
              <w:tl2br w:val="nil"/>
              <w:tr2bl w:val="nil"/>
            </w:tcBorders>
            <w:shd w:val="clear" w:color="auto" w:fill="D9D9D9"/>
          </w:tcPr>
          <w:p w14:paraId="55D047F8" w14:textId="77777777" w:rsidR="00F42FB8" w:rsidRPr="00BA0562" w:rsidRDefault="00F42FB8" w:rsidP="0022530D">
            <w:pPr>
              <w:pStyle w:val="TableHeading"/>
            </w:pPr>
            <w:r w:rsidRPr="00BA0562">
              <w:t>Third Floor</w:t>
            </w:r>
          </w:p>
        </w:tc>
        <w:tc>
          <w:tcPr>
            <w:tcW w:w="1483" w:type="dxa"/>
            <w:tcBorders>
              <w:top w:val="single" w:sz="6" w:space="0" w:color="auto"/>
              <w:left w:val="single" w:sz="6" w:space="0" w:color="auto"/>
              <w:bottom w:val="single" w:sz="6" w:space="0" w:color="auto"/>
              <w:right w:val="single" w:sz="6" w:space="0" w:color="auto"/>
              <w:tl2br w:val="nil"/>
              <w:tr2bl w:val="nil"/>
            </w:tcBorders>
            <w:shd w:val="clear" w:color="auto" w:fill="D9D9D9"/>
          </w:tcPr>
          <w:p w14:paraId="3265DE98" w14:textId="77777777" w:rsidR="00F42FB8" w:rsidRPr="00BA0562" w:rsidRDefault="00F42FB8" w:rsidP="0022530D">
            <w:pPr>
              <w:pStyle w:val="TableHeading"/>
            </w:pPr>
            <w:r w:rsidRPr="00BA0562">
              <w:t>Other Floors (Reserved)</w:t>
            </w:r>
          </w:p>
        </w:tc>
      </w:tr>
      <w:tr w:rsidR="00F42FB8" w:rsidRPr="0027090C" w14:paraId="6D7214F0" w14:textId="77777777" w:rsidTr="0022530D">
        <w:trPr>
          <w:cantSplit/>
        </w:trPr>
        <w:tc>
          <w:tcPr>
            <w:tcW w:w="2074" w:type="dxa"/>
            <w:shd w:val="clear" w:color="auto" w:fill="auto"/>
          </w:tcPr>
          <w:p w14:paraId="2857ECAD" w14:textId="77777777" w:rsidR="00F42FB8" w:rsidRPr="00FD1A9F" w:rsidRDefault="00F42FB8" w:rsidP="0022530D">
            <w:pPr>
              <w:pStyle w:val="TableText"/>
              <w:rPr>
                <w:rFonts w:cs="Arial"/>
              </w:rPr>
            </w:pPr>
            <w:r w:rsidRPr="00FD1A9F">
              <w:rPr>
                <w:rFonts w:cs="Arial"/>
              </w:rPr>
              <w:t>Wired terminals</w:t>
            </w:r>
          </w:p>
        </w:tc>
        <w:tc>
          <w:tcPr>
            <w:tcW w:w="2239" w:type="dxa"/>
            <w:shd w:val="clear" w:color="auto" w:fill="auto"/>
          </w:tcPr>
          <w:p w14:paraId="501F78A5" w14:textId="77777777" w:rsidR="00F42FB8" w:rsidRPr="00FD1A9F" w:rsidRDefault="00F42FB8" w:rsidP="0022530D">
            <w:pPr>
              <w:pStyle w:val="TableText"/>
              <w:rPr>
                <w:rFonts w:cs="Arial"/>
              </w:rPr>
            </w:pPr>
            <w:r w:rsidRPr="00FD1A9F">
              <w:rPr>
                <w:rFonts w:cs="Arial"/>
              </w:rPr>
              <w:t>10</w:t>
            </w:r>
          </w:p>
        </w:tc>
        <w:tc>
          <w:tcPr>
            <w:tcW w:w="1260" w:type="dxa"/>
            <w:shd w:val="clear" w:color="auto" w:fill="auto"/>
          </w:tcPr>
          <w:p w14:paraId="62643CF0" w14:textId="77777777" w:rsidR="00F42FB8" w:rsidRPr="00FD1A9F" w:rsidRDefault="00F42FB8" w:rsidP="0022530D">
            <w:pPr>
              <w:pStyle w:val="TableText"/>
              <w:rPr>
                <w:rFonts w:cs="Arial"/>
              </w:rPr>
            </w:pPr>
            <w:r w:rsidRPr="00FD1A9F">
              <w:rPr>
                <w:rFonts w:cs="Arial"/>
              </w:rPr>
              <w:t>200</w:t>
            </w:r>
          </w:p>
        </w:tc>
        <w:tc>
          <w:tcPr>
            <w:tcW w:w="882" w:type="dxa"/>
            <w:shd w:val="clear" w:color="auto" w:fill="auto"/>
          </w:tcPr>
          <w:p w14:paraId="3A82ABB7" w14:textId="77777777" w:rsidR="00F42FB8" w:rsidRPr="00FD1A9F" w:rsidRDefault="00F42FB8" w:rsidP="0022530D">
            <w:pPr>
              <w:pStyle w:val="TableText"/>
              <w:rPr>
                <w:rFonts w:cs="Arial"/>
              </w:rPr>
            </w:pPr>
            <w:r w:rsidRPr="00FD1A9F">
              <w:rPr>
                <w:rFonts w:cs="Arial"/>
              </w:rPr>
              <w:t>200</w:t>
            </w:r>
          </w:p>
        </w:tc>
        <w:tc>
          <w:tcPr>
            <w:tcW w:w="1483" w:type="dxa"/>
            <w:shd w:val="clear" w:color="auto" w:fill="auto"/>
          </w:tcPr>
          <w:p w14:paraId="42024DDE" w14:textId="77777777" w:rsidR="00F42FB8" w:rsidRPr="00FD1A9F" w:rsidRDefault="00F42FB8" w:rsidP="0022530D">
            <w:pPr>
              <w:pStyle w:val="TableText"/>
              <w:rPr>
                <w:rFonts w:cs="Arial"/>
              </w:rPr>
            </w:pPr>
            <w:r w:rsidRPr="00FD1A9F">
              <w:rPr>
                <w:rFonts w:cs="Arial"/>
              </w:rPr>
              <w:t>500</w:t>
            </w:r>
          </w:p>
        </w:tc>
      </w:tr>
      <w:tr w:rsidR="00F42FB8" w:rsidRPr="0027090C" w14:paraId="063C5E34" w14:textId="77777777" w:rsidTr="0022530D">
        <w:trPr>
          <w:cantSplit/>
        </w:trPr>
        <w:tc>
          <w:tcPr>
            <w:tcW w:w="2074" w:type="dxa"/>
            <w:shd w:val="clear" w:color="auto" w:fill="auto"/>
          </w:tcPr>
          <w:p w14:paraId="4C9A2C7B" w14:textId="77777777" w:rsidR="00F42FB8" w:rsidRPr="00FD1A9F" w:rsidRDefault="00F42FB8" w:rsidP="0022530D">
            <w:pPr>
              <w:pStyle w:val="TableText"/>
              <w:rPr>
                <w:rFonts w:cs="Arial"/>
              </w:rPr>
            </w:pPr>
            <w:r w:rsidRPr="00FD1A9F">
              <w:rPr>
                <w:rFonts w:cs="Arial"/>
              </w:rPr>
              <w:t>Wireless terminals</w:t>
            </w:r>
          </w:p>
        </w:tc>
        <w:tc>
          <w:tcPr>
            <w:tcW w:w="2239" w:type="dxa"/>
            <w:shd w:val="clear" w:color="auto" w:fill="auto"/>
          </w:tcPr>
          <w:p w14:paraId="51A936BC" w14:textId="77777777" w:rsidR="00F42FB8" w:rsidRPr="00FD1A9F" w:rsidRDefault="00F42FB8" w:rsidP="0022530D">
            <w:pPr>
              <w:pStyle w:val="TableText"/>
              <w:rPr>
                <w:rFonts w:cs="Arial"/>
              </w:rPr>
            </w:pPr>
            <w:r w:rsidRPr="00FD1A9F">
              <w:rPr>
                <w:rFonts w:cs="Arial"/>
              </w:rPr>
              <w:t>100</w:t>
            </w:r>
          </w:p>
        </w:tc>
        <w:tc>
          <w:tcPr>
            <w:tcW w:w="1260" w:type="dxa"/>
            <w:shd w:val="clear" w:color="auto" w:fill="auto"/>
          </w:tcPr>
          <w:p w14:paraId="63A5B225" w14:textId="77777777" w:rsidR="00F42FB8" w:rsidRPr="00FD1A9F" w:rsidRDefault="00F42FB8" w:rsidP="0022530D">
            <w:pPr>
              <w:pStyle w:val="TableText"/>
              <w:rPr>
                <w:rFonts w:cs="Arial"/>
              </w:rPr>
            </w:pPr>
            <w:r w:rsidRPr="00FD1A9F">
              <w:rPr>
                <w:rFonts w:cs="Arial"/>
              </w:rPr>
              <w:t>50</w:t>
            </w:r>
          </w:p>
        </w:tc>
        <w:tc>
          <w:tcPr>
            <w:tcW w:w="882" w:type="dxa"/>
            <w:shd w:val="clear" w:color="auto" w:fill="auto"/>
          </w:tcPr>
          <w:p w14:paraId="66B02C33" w14:textId="77777777" w:rsidR="00F42FB8" w:rsidRPr="00FD1A9F" w:rsidRDefault="00F42FB8" w:rsidP="0022530D">
            <w:pPr>
              <w:pStyle w:val="TableText"/>
              <w:rPr>
                <w:rFonts w:cs="Arial"/>
              </w:rPr>
            </w:pPr>
            <w:r w:rsidRPr="00FD1A9F">
              <w:rPr>
                <w:rFonts w:cs="Arial"/>
              </w:rPr>
              <w:t>50</w:t>
            </w:r>
          </w:p>
        </w:tc>
        <w:tc>
          <w:tcPr>
            <w:tcW w:w="1483" w:type="dxa"/>
            <w:shd w:val="clear" w:color="auto" w:fill="auto"/>
          </w:tcPr>
          <w:p w14:paraId="0F9C9CE9" w14:textId="77777777" w:rsidR="00F42FB8" w:rsidRPr="00FD1A9F" w:rsidRDefault="00F42FB8" w:rsidP="0022530D">
            <w:pPr>
              <w:pStyle w:val="TableText"/>
              <w:rPr>
                <w:rFonts w:cs="Arial"/>
              </w:rPr>
            </w:pPr>
            <w:r w:rsidRPr="00FD1A9F">
              <w:rPr>
                <w:rFonts w:cs="Arial"/>
              </w:rPr>
              <w:t>200</w:t>
            </w:r>
          </w:p>
        </w:tc>
      </w:tr>
      <w:tr w:rsidR="00F42FB8" w:rsidRPr="0027090C" w14:paraId="2520C1E6" w14:textId="77777777" w:rsidTr="0022530D">
        <w:trPr>
          <w:cantSplit/>
        </w:trPr>
        <w:tc>
          <w:tcPr>
            <w:tcW w:w="2074" w:type="dxa"/>
            <w:shd w:val="clear" w:color="auto" w:fill="auto"/>
          </w:tcPr>
          <w:p w14:paraId="54F6B646" w14:textId="77777777" w:rsidR="00F42FB8" w:rsidRPr="00FD1A9F" w:rsidRDefault="00F42FB8" w:rsidP="0022530D">
            <w:pPr>
              <w:pStyle w:val="TableText"/>
              <w:rPr>
                <w:rFonts w:cs="Arial"/>
              </w:rPr>
            </w:pPr>
            <w:r w:rsidRPr="00FD1A9F">
              <w:rPr>
                <w:rFonts w:cs="Arial"/>
              </w:rPr>
              <w:t>Remarks</w:t>
            </w:r>
          </w:p>
        </w:tc>
        <w:tc>
          <w:tcPr>
            <w:tcW w:w="2239" w:type="dxa"/>
            <w:shd w:val="clear" w:color="auto" w:fill="auto"/>
          </w:tcPr>
          <w:p w14:paraId="17BB7CEA" w14:textId="77777777" w:rsidR="00F42FB8" w:rsidRPr="00FD1A9F" w:rsidRDefault="00F42FB8" w:rsidP="0022530D">
            <w:pPr>
              <w:pStyle w:val="TableText"/>
              <w:rPr>
                <w:rFonts w:cs="Arial"/>
              </w:rPr>
            </w:pPr>
            <w:r w:rsidRPr="00FD1A9F">
              <w:rPr>
                <w:rFonts w:cs="Arial"/>
              </w:rPr>
              <w:t>Guest wireless terminals + servers</w:t>
            </w:r>
          </w:p>
        </w:tc>
        <w:tc>
          <w:tcPr>
            <w:tcW w:w="3625" w:type="dxa"/>
            <w:gridSpan w:val="3"/>
            <w:shd w:val="clear" w:color="auto" w:fill="auto"/>
          </w:tcPr>
          <w:p w14:paraId="0EB3DC8D" w14:textId="77777777" w:rsidR="00F42FB8" w:rsidRPr="00FD1A9F" w:rsidRDefault="00F42FB8" w:rsidP="0022530D">
            <w:pPr>
              <w:pStyle w:val="TableText"/>
              <w:rPr>
                <w:rFonts w:cs="Arial"/>
              </w:rPr>
            </w:pPr>
            <w:r w:rsidRPr="00FD1A9F">
              <w:rPr>
                <w:rFonts w:cs="Arial"/>
              </w:rPr>
              <w:t>Computers + mobile phones</w:t>
            </w:r>
          </w:p>
        </w:tc>
      </w:tr>
    </w:tbl>
    <w:p w14:paraId="74BB62A1" w14:textId="77777777" w:rsidR="00F42FB8" w:rsidRPr="009A071F" w:rsidRDefault="00F42FB8" w:rsidP="00F42FB8"/>
    <w:p w14:paraId="53C39EAB" w14:textId="77777777" w:rsidR="00F42FB8" w:rsidRPr="009A071F" w:rsidRDefault="00F42FB8" w:rsidP="00F42FB8">
      <w:r>
        <w:t>The traffic from wireless terminals is the Internet access traffic. Each client has a rate of 2 Mbit/s.</w:t>
      </w:r>
    </w:p>
    <w:p w14:paraId="12AADA6B" w14:textId="77777777" w:rsidR="00F42FB8" w:rsidRPr="009A071F" w:rsidRDefault="00F42FB8" w:rsidP="00F42FB8">
      <w:r>
        <w:t>Ensure that computers have a rate of 100 Mbit/s and servers have a rate of 1000 Mbit/s.</w:t>
      </w:r>
    </w:p>
    <w:p w14:paraId="3F89FB9C" w14:textId="77777777" w:rsidR="00F42FB8" w:rsidRDefault="00F42FB8" w:rsidP="00F42FB8">
      <w:r>
        <w:t>To improve wireless access quality, at least three dual-band APs are required on each floor.</w:t>
      </w:r>
    </w:p>
    <w:p w14:paraId="2B86671D" w14:textId="77777777" w:rsidR="00F42FB8" w:rsidRPr="001C428C" w:rsidRDefault="00F42FB8" w:rsidP="00F42FB8">
      <w:pPr>
        <w:rPr>
          <w:b/>
          <w:bCs/>
        </w:rPr>
      </w:pPr>
      <w:r w:rsidRPr="001C428C">
        <w:rPr>
          <w:b/>
          <w:bCs/>
        </w:rPr>
        <w:t>Task:</w:t>
      </w:r>
    </w:p>
    <w:p w14:paraId="5E2E9C66" w14:textId="77777777" w:rsidR="00F42FB8" w:rsidRPr="0027090C" w:rsidRDefault="00F42FB8" w:rsidP="00F42FB8">
      <w:r>
        <w:t>Design the physical topology of the network in the sequence of access layer, aggregation layer, core layer, and egress area and select devices accordingly.</w:t>
      </w:r>
    </w:p>
    <w:p w14:paraId="3D32DF3B" w14:textId="77777777" w:rsidR="00F42FB8" w:rsidRPr="001C428C" w:rsidRDefault="00F42FB8" w:rsidP="00F42FB8">
      <w:pPr>
        <w:rPr>
          <w:b/>
          <w:bCs/>
        </w:rPr>
      </w:pPr>
      <w:r w:rsidRPr="001C428C">
        <w:rPr>
          <w:b/>
          <w:bCs/>
        </w:rPr>
        <w:t>Reference answer:</w:t>
      </w:r>
    </w:p>
    <w:p w14:paraId="63AA9CAB" w14:textId="77777777" w:rsidR="00F42FB8" w:rsidRDefault="00F42FB8" w:rsidP="00F42FB8">
      <w:pPr>
        <w:jc w:val="center"/>
        <w:rPr>
          <w:noProof/>
          <w:lang w:bidi="ne-NP"/>
        </w:rPr>
      </w:pPr>
      <w:r w:rsidRPr="00A023CC">
        <w:rPr>
          <w:noProof/>
        </w:rPr>
        <w:drawing>
          <wp:inline distT="0" distB="0" distL="0" distR="0" wp14:anchorId="1096F42C" wp14:editId="0A21EBCB">
            <wp:extent cx="4959985" cy="2231390"/>
            <wp:effectExtent l="0" t="0" r="0" b="0"/>
            <wp:docPr id="2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959985" cy="2231390"/>
                    </a:xfrm>
                    <a:prstGeom prst="rect">
                      <a:avLst/>
                    </a:prstGeom>
                    <a:noFill/>
                    <a:ln>
                      <a:noFill/>
                    </a:ln>
                  </pic:spPr>
                </pic:pic>
              </a:graphicData>
            </a:graphic>
          </wp:inline>
        </w:drawing>
      </w:r>
    </w:p>
    <w:p w14:paraId="23493BD7" w14:textId="77777777" w:rsidR="00F42FB8" w:rsidRDefault="00F42FB8" w:rsidP="00F42FB8"/>
    <w:p w14:paraId="4B897A47" w14:textId="77777777" w:rsidR="00F42FB8" w:rsidRDefault="00F42FB8" w:rsidP="00F42FB8">
      <w:r>
        <w:t>The device interface numbers are as follows:</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5922"/>
        <w:gridCol w:w="2016"/>
      </w:tblGrid>
      <w:tr w:rsidR="00F42FB8" w:rsidRPr="0027090C" w14:paraId="3687EE48" w14:textId="77777777" w:rsidTr="0022530D">
        <w:trPr>
          <w:cantSplit/>
        </w:trPr>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7424C118" w14:textId="77777777" w:rsidR="00F42FB8" w:rsidRPr="00BA0562" w:rsidRDefault="00F42FB8" w:rsidP="0022530D">
            <w:pPr>
              <w:pStyle w:val="TableHeading"/>
            </w:pPr>
            <w:r w:rsidRPr="00BA0562">
              <w:t>Device</w:t>
            </w:r>
          </w:p>
        </w:tc>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tcPr>
          <w:p w14:paraId="4110A49D" w14:textId="77777777" w:rsidR="00F42FB8" w:rsidRPr="00BA0562" w:rsidRDefault="00F42FB8" w:rsidP="0022530D">
            <w:pPr>
              <w:pStyle w:val="TableHeading"/>
            </w:pPr>
            <w:r w:rsidRPr="00BA0562">
              <w:t>Interfaces</w:t>
            </w:r>
          </w:p>
        </w:tc>
      </w:tr>
      <w:tr w:rsidR="00F42FB8" w:rsidRPr="0027090C" w14:paraId="1D8F511B" w14:textId="77777777" w:rsidTr="0022530D">
        <w:trPr>
          <w:cantSplit/>
        </w:trPr>
        <w:tc>
          <w:tcPr>
            <w:tcW w:w="0" w:type="auto"/>
            <w:shd w:val="clear" w:color="auto" w:fill="auto"/>
          </w:tcPr>
          <w:p w14:paraId="17CD126E" w14:textId="77777777" w:rsidR="00F42FB8" w:rsidRPr="00FD1A9F" w:rsidRDefault="00F42FB8" w:rsidP="0022530D">
            <w:pPr>
              <w:pStyle w:val="TableText"/>
              <w:rPr>
                <w:rFonts w:cs="Arial"/>
              </w:rPr>
            </w:pPr>
            <w:r w:rsidRPr="00FD1A9F">
              <w:rPr>
                <w:rFonts w:cs="Arial"/>
              </w:rPr>
              <w:t>F2-ACC1, F2-ACC2, F2-ACC3, F3-ACC1, F3-ACC2, and F3-ACC</w:t>
            </w:r>
          </w:p>
        </w:tc>
        <w:tc>
          <w:tcPr>
            <w:tcW w:w="0" w:type="auto"/>
            <w:shd w:val="clear" w:color="auto" w:fill="auto"/>
          </w:tcPr>
          <w:p w14:paraId="3148CA5F" w14:textId="77777777" w:rsidR="00F42FB8" w:rsidRPr="00FD1A9F" w:rsidRDefault="00F42FB8" w:rsidP="0022530D">
            <w:pPr>
              <w:pStyle w:val="TableText"/>
              <w:rPr>
                <w:rFonts w:cs="Arial"/>
              </w:rPr>
            </w:pPr>
            <w:r w:rsidRPr="00FD1A9F">
              <w:rPr>
                <w:rFonts w:cs="Arial"/>
              </w:rPr>
              <w:t>E0/0/1~E0/0/222</w:t>
            </w:r>
          </w:p>
          <w:p w14:paraId="50887222" w14:textId="77777777" w:rsidR="00F42FB8" w:rsidRPr="00FD1A9F" w:rsidRDefault="00F42FB8" w:rsidP="0022530D">
            <w:pPr>
              <w:pStyle w:val="TableText"/>
              <w:rPr>
                <w:rFonts w:cs="Arial"/>
              </w:rPr>
            </w:pPr>
            <w:r w:rsidRPr="00FD1A9F">
              <w:rPr>
                <w:rFonts w:cs="Arial"/>
              </w:rPr>
              <w:t>GE0/0/1~GE0/0/2</w:t>
            </w:r>
          </w:p>
        </w:tc>
      </w:tr>
      <w:tr w:rsidR="00F42FB8" w:rsidRPr="0027090C" w14:paraId="4A44F28C" w14:textId="77777777" w:rsidTr="0022530D">
        <w:trPr>
          <w:cantSplit/>
        </w:trPr>
        <w:tc>
          <w:tcPr>
            <w:tcW w:w="0" w:type="auto"/>
            <w:shd w:val="clear" w:color="auto" w:fill="auto"/>
          </w:tcPr>
          <w:p w14:paraId="1E27289E" w14:textId="77777777" w:rsidR="00F42FB8" w:rsidRPr="00FD1A9F" w:rsidRDefault="00F42FB8" w:rsidP="0022530D">
            <w:pPr>
              <w:pStyle w:val="TableText"/>
              <w:rPr>
                <w:rFonts w:cs="Arial"/>
              </w:rPr>
            </w:pPr>
            <w:r w:rsidRPr="00FD1A9F">
              <w:rPr>
                <w:rFonts w:cs="Arial"/>
              </w:rPr>
              <w:lastRenderedPageBreak/>
              <w:t>F1-ACC1, F2-AGG1, F3-AGG1, and CORE1</w:t>
            </w:r>
          </w:p>
        </w:tc>
        <w:tc>
          <w:tcPr>
            <w:tcW w:w="0" w:type="auto"/>
            <w:shd w:val="clear" w:color="auto" w:fill="auto"/>
          </w:tcPr>
          <w:p w14:paraId="5F4DE487" w14:textId="77777777" w:rsidR="00F42FB8" w:rsidRPr="00FD1A9F" w:rsidRDefault="00F42FB8" w:rsidP="0022530D">
            <w:pPr>
              <w:pStyle w:val="TableText"/>
              <w:rPr>
                <w:rFonts w:cs="Arial"/>
              </w:rPr>
            </w:pPr>
            <w:r w:rsidRPr="00FD1A9F">
              <w:rPr>
                <w:rFonts w:cs="Arial"/>
              </w:rPr>
              <w:t>GE0/0/1~GE0/0/24</w:t>
            </w:r>
          </w:p>
        </w:tc>
      </w:tr>
      <w:tr w:rsidR="00F42FB8" w:rsidRPr="0027090C" w14:paraId="5330C22C" w14:textId="77777777" w:rsidTr="0022530D">
        <w:trPr>
          <w:cantSplit/>
        </w:trPr>
        <w:tc>
          <w:tcPr>
            <w:tcW w:w="0" w:type="auto"/>
            <w:shd w:val="clear" w:color="auto" w:fill="auto"/>
          </w:tcPr>
          <w:p w14:paraId="5219C717" w14:textId="77777777" w:rsidR="00F42FB8" w:rsidRPr="00FD1A9F" w:rsidRDefault="00F42FB8" w:rsidP="0022530D">
            <w:pPr>
              <w:pStyle w:val="TableText"/>
              <w:rPr>
                <w:rFonts w:cs="Arial"/>
              </w:rPr>
            </w:pPr>
            <w:r w:rsidRPr="00FD1A9F">
              <w:rPr>
                <w:rFonts w:cs="Arial"/>
              </w:rPr>
              <w:t>AC</w:t>
            </w:r>
          </w:p>
        </w:tc>
        <w:tc>
          <w:tcPr>
            <w:tcW w:w="0" w:type="auto"/>
            <w:shd w:val="clear" w:color="auto" w:fill="auto"/>
          </w:tcPr>
          <w:p w14:paraId="41F79C37" w14:textId="77777777" w:rsidR="00F42FB8" w:rsidRPr="00FD1A9F" w:rsidRDefault="00F42FB8" w:rsidP="0022530D">
            <w:pPr>
              <w:pStyle w:val="TableText"/>
              <w:rPr>
                <w:rFonts w:cs="Arial"/>
              </w:rPr>
            </w:pPr>
            <w:r w:rsidRPr="00FD1A9F">
              <w:rPr>
                <w:rFonts w:cs="Arial"/>
              </w:rPr>
              <w:t>GE0/0/1~GE0/0/8</w:t>
            </w:r>
          </w:p>
        </w:tc>
      </w:tr>
      <w:tr w:rsidR="00F42FB8" w:rsidRPr="0027090C" w14:paraId="04A43A3F" w14:textId="77777777" w:rsidTr="0022530D">
        <w:trPr>
          <w:cantSplit/>
        </w:trPr>
        <w:tc>
          <w:tcPr>
            <w:tcW w:w="0" w:type="auto"/>
            <w:shd w:val="clear" w:color="auto" w:fill="auto"/>
          </w:tcPr>
          <w:p w14:paraId="1095E3CF" w14:textId="77777777" w:rsidR="00F42FB8" w:rsidRPr="00FD1A9F" w:rsidRDefault="00F42FB8" w:rsidP="0022530D">
            <w:pPr>
              <w:pStyle w:val="TableText"/>
              <w:rPr>
                <w:rFonts w:cs="Arial"/>
              </w:rPr>
            </w:pPr>
            <w:r w:rsidRPr="00FD1A9F">
              <w:rPr>
                <w:rFonts w:cs="Arial"/>
              </w:rPr>
              <w:t>F1-AP1, F2-AP1, and F3-AP1</w:t>
            </w:r>
          </w:p>
        </w:tc>
        <w:tc>
          <w:tcPr>
            <w:tcW w:w="0" w:type="auto"/>
            <w:shd w:val="clear" w:color="auto" w:fill="auto"/>
          </w:tcPr>
          <w:p w14:paraId="61513D29" w14:textId="77777777" w:rsidR="00F42FB8" w:rsidRPr="00FD1A9F" w:rsidRDefault="00F42FB8" w:rsidP="0022530D">
            <w:pPr>
              <w:pStyle w:val="TableText"/>
              <w:rPr>
                <w:rFonts w:cs="Arial"/>
              </w:rPr>
            </w:pPr>
            <w:r w:rsidRPr="00FD1A9F">
              <w:rPr>
                <w:rFonts w:cs="Arial"/>
              </w:rPr>
              <w:t>GE0/0/0~GE0/0/1</w:t>
            </w:r>
          </w:p>
        </w:tc>
      </w:tr>
      <w:tr w:rsidR="00F42FB8" w:rsidRPr="0027090C" w14:paraId="6B02445A" w14:textId="77777777" w:rsidTr="0022530D">
        <w:trPr>
          <w:cantSplit/>
        </w:trPr>
        <w:tc>
          <w:tcPr>
            <w:tcW w:w="0" w:type="auto"/>
            <w:shd w:val="clear" w:color="auto" w:fill="auto"/>
          </w:tcPr>
          <w:p w14:paraId="2B5B2907" w14:textId="77777777" w:rsidR="00F42FB8" w:rsidRPr="00FD1A9F" w:rsidRDefault="00F42FB8" w:rsidP="0022530D">
            <w:pPr>
              <w:pStyle w:val="TableText"/>
              <w:rPr>
                <w:rFonts w:cs="Arial"/>
              </w:rPr>
            </w:pPr>
            <w:r w:rsidRPr="00FD1A9F">
              <w:rPr>
                <w:rFonts w:cs="Arial"/>
              </w:rPr>
              <w:t>Router</w:t>
            </w:r>
          </w:p>
        </w:tc>
        <w:tc>
          <w:tcPr>
            <w:tcW w:w="0" w:type="auto"/>
            <w:shd w:val="clear" w:color="auto" w:fill="auto"/>
          </w:tcPr>
          <w:p w14:paraId="6341B67A" w14:textId="77777777" w:rsidR="00F42FB8" w:rsidRPr="00FD1A9F" w:rsidRDefault="00F42FB8" w:rsidP="0022530D">
            <w:pPr>
              <w:pStyle w:val="TableText"/>
              <w:rPr>
                <w:rFonts w:cs="Arial"/>
              </w:rPr>
            </w:pPr>
            <w:r w:rsidRPr="00FD1A9F">
              <w:rPr>
                <w:rFonts w:cs="Arial"/>
              </w:rPr>
              <w:t>GE0/0/0~GE0/0/2</w:t>
            </w:r>
          </w:p>
        </w:tc>
      </w:tr>
    </w:tbl>
    <w:p w14:paraId="51052F53" w14:textId="77777777" w:rsidR="00F42FB8" w:rsidRDefault="00F42FB8" w:rsidP="00F42FB8"/>
    <w:p w14:paraId="4EF55C17" w14:textId="77777777" w:rsidR="00F42FB8" w:rsidRPr="003A4726" w:rsidRDefault="00F42FB8" w:rsidP="00F42FB8">
      <w:pPr>
        <w:pStyle w:val="NotesHeading"/>
      </w:pPr>
      <w:r w:rsidRPr="00A023CC">
        <w:drawing>
          <wp:inline distT="0" distB="0" distL="0" distR="0" wp14:anchorId="525F79E0" wp14:editId="33D369E1">
            <wp:extent cx="753745" cy="270510"/>
            <wp:effectExtent l="0" t="0" r="0" b="0"/>
            <wp:docPr id="30"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53745" cy="270510"/>
                    </a:xfrm>
                    <a:prstGeom prst="rect">
                      <a:avLst/>
                    </a:prstGeom>
                    <a:noFill/>
                    <a:ln>
                      <a:noFill/>
                    </a:ln>
                  </pic:spPr>
                </pic:pic>
              </a:graphicData>
            </a:graphic>
          </wp:inline>
        </w:drawing>
      </w:r>
    </w:p>
    <w:p w14:paraId="35DACF80" w14:textId="77777777" w:rsidR="00F42FB8" w:rsidRDefault="00F42FB8" w:rsidP="00F42FB8">
      <w:pPr>
        <w:pStyle w:val="NotesText"/>
      </w:pPr>
      <w:r>
        <w:t xml:space="preserve">The </w:t>
      </w:r>
      <w:r w:rsidRPr="0000387B">
        <w:rPr>
          <w:i/>
          <w:iCs w:val="0"/>
        </w:rPr>
        <w:t>Practices in Campus Network Projects</w:t>
      </w:r>
      <w:r>
        <w:t xml:space="preserve"> in the HCIA-Datacom certification textbook details the network design and topology design process based on the preceding requirements. This part is omitted in this document. In actual networking, there are a large number of access switches and APs. To simplify the networking and facilitate subsequent tests, a simplified network topology is used in this document.</w:t>
      </w:r>
    </w:p>
    <w:p w14:paraId="26571F9E" w14:textId="77777777" w:rsidR="00F42FB8" w:rsidRPr="0027090C" w:rsidRDefault="00F42FB8" w:rsidP="00F42FB8">
      <w:pPr>
        <w:pStyle w:val="BlockLabel"/>
        <w:numPr>
          <w:ilvl w:val="0"/>
          <w:numId w:val="37"/>
        </w:numPr>
      </w:pPr>
      <w:r>
        <w:t>Layer 2 Network Design</w:t>
      </w:r>
    </w:p>
    <w:p w14:paraId="7764BA20" w14:textId="77777777" w:rsidR="00F42FB8" w:rsidRPr="001C428C" w:rsidRDefault="00F42FB8" w:rsidP="00F42FB8">
      <w:pPr>
        <w:rPr>
          <w:b/>
          <w:bCs/>
        </w:rPr>
      </w:pPr>
      <w:r w:rsidRPr="001C428C">
        <w:rPr>
          <w:b/>
          <w:bCs/>
        </w:rPr>
        <w:t>Background:</w:t>
      </w:r>
    </w:p>
    <w:p w14:paraId="6E4553A2" w14:textId="77777777" w:rsidR="00F42FB8" w:rsidRPr="0049788C" w:rsidRDefault="00F42FB8" w:rsidP="00F42FB8">
      <w:pPr>
        <w:pStyle w:val="ItemList"/>
      </w:pPr>
      <w:r>
        <w:t>VLAN creation on the wired network:</w:t>
      </w:r>
    </w:p>
    <w:p w14:paraId="74A67159" w14:textId="77777777" w:rsidR="00F42FB8" w:rsidRPr="0049788C" w:rsidRDefault="00F42FB8" w:rsidP="00F42FB8">
      <w:pPr>
        <w:pStyle w:val="SubItemList"/>
      </w:pPr>
      <w:r>
        <w:t>Access switch ports GE0/0/1 to GE0/0/10 in the core equipment room connect to servers and are assigned to the same VLAN.</w:t>
      </w:r>
    </w:p>
    <w:p w14:paraId="30575B25" w14:textId="77777777" w:rsidR="00F42FB8" w:rsidRPr="0049788C" w:rsidRDefault="00F42FB8" w:rsidP="00F42FB8">
      <w:pPr>
        <w:pStyle w:val="SubItemList"/>
      </w:pPr>
      <w:r>
        <w:t>On the second floor, F2-ACC2 is connected to the general manager's office, and other switches are connected to the administrative department. The two departments belong to different VLANs.</w:t>
      </w:r>
    </w:p>
    <w:p w14:paraId="22505F01" w14:textId="77777777" w:rsidR="00F42FB8" w:rsidRPr="0049788C" w:rsidRDefault="00F42FB8" w:rsidP="00F42FB8">
      <w:pPr>
        <w:pStyle w:val="SubItemList"/>
      </w:pPr>
      <w:r>
        <w:t>On the third floor, E0/0/1 to E0/0/10 of F3-ACC1 and F3-ACC3 belong to the marketing department, and E0/0/11 to E0/0/20 belong to the R&amp;D department.</w:t>
      </w:r>
    </w:p>
    <w:p w14:paraId="00596490" w14:textId="77777777" w:rsidR="00F42FB8" w:rsidRPr="0049788C" w:rsidRDefault="00F42FB8" w:rsidP="00F42FB8">
      <w:pPr>
        <w:pStyle w:val="SubItemList"/>
      </w:pPr>
      <w:r>
        <w:t>E0/0/1 to E0/0/19 of F3-ACC2 belong to the marketing department.</w:t>
      </w:r>
    </w:p>
    <w:p w14:paraId="00738876" w14:textId="77777777" w:rsidR="00F42FB8" w:rsidRPr="0049788C" w:rsidRDefault="00F42FB8" w:rsidP="00F42FB8">
      <w:pPr>
        <w:pStyle w:val="ItemList"/>
      </w:pPr>
      <w:r>
        <w:t>VLAN creation on the wireless network:</w:t>
      </w:r>
    </w:p>
    <w:p w14:paraId="6B46C76B" w14:textId="77777777" w:rsidR="00F42FB8" w:rsidRPr="0049788C" w:rsidRDefault="00F42FB8" w:rsidP="00F42FB8">
      <w:pPr>
        <w:pStyle w:val="SubItemList"/>
      </w:pPr>
      <w:r>
        <w:t>Wireless terminals on different floors must be assigned to different VLANs.</w:t>
      </w:r>
    </w:p>
    <w:p w14:paraId="155D5710" w14:textId="77777777" w:rsidR="00F42FB8" w:rsidRDefault="00F42FB8" w:rsidP="00F42FB8">
      <w:pPr>
        <w:pStyle w:val="SubItemList"/>
      </w:pPr>
      <w:r>
        <w:t>The wireless network management VLAN of each floor is different.</w:t>
      </w:r>
    </w:p>
    <w:p w14:paraId="38E1AAFF" w14:textId="77777777" w:rsidR="00F42FB8" w:rsidRPr="003A4726" w:rsidRDefault="00F42FB8" w:rsidP="00F42FB8">
      <w:pPr>
        <w:pStyle w:val="NotesHeading"/>
      </w:pPr>
      <w:r w:rsidRPr="00A023CC">
        <w:drawing>
          <wp:inline distT="0" distB="0" distL="0" distR="0" wp14:anchorId="5091BEF8" wp14:editId="02580EF5">
            <wp:extent cx="753745" cy="270510"/>
            <wp:effectExtent l="0" t="0" r="0" b="0"/>
            <wp:docPr id="3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753745" cy="270510"/>
                    </a:xfrm>
                    <a:prstGeom prst="rect">
                      <a:avLst/>
                    </a:prstGeom>
                    <a:noFill/>
                    <a:ln>
                      <a:noFill/>
                    </a:ln>
                  </pic:spPr>
                </pic:pic>
              </a:graphicData>
            </a:graphic>
          </wp:inline>
        </w:drawing>
      </w:r>
    </w:p>
    <w:p w14:paraId="4469DC97" w14:textId="77777777" w:rsidR="00F42FB8" w:rsidRPr="0049788C" w:rsidRDefault="00F42FB8" w:rsidP="00F42FB8">
      <w:pPr>
        <w:pStyle w:val="NotesText"/>
      </w:pPr>
      <w:r>
        <w:t>Device interconnection VLANs and device management VLANs need to be reserved.</w:t>
      </w:r>
    </w:p>
    <w:p w14:paraId="2C407289" w14:textId="77777777" w:rsidR="00F42FB8" w:rsidRPr="001C428C" w:rsidRDefault="00F42FB8" w:rsidP="00F42FB8">
      <w:pPr>
        <w:rPr>
          <w:b/>
          <w:bCs/>
        </w:rPr>
      </w:pPr>
      <w:r w:rsidRPr="001C428C">
        <w:rPr>
          <w:b/>
          <w:bCs/>
        </w:rPr>
        <w:t>Task:</w:t>
      </w:r>
    </w:p>
    <w:p w14:paraId="3F76B7E7" w14:textId="77777777" w:rsidR="00F42FB8" w:rsidRPr="0027090C" w:rsidRDefault="00F42FB8" w:rsidP="00F42FB8">
      <w:r>
        <w:t>Fill in the Layer 2 network planning table based on the existing information and requirements.</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413"/>
        <w:gridCol w:w="6525"/>
      </w:tblGrid>
      <w:tr w:rsidR="00F42FB8" w:rsidRPr="0027090C" w14:paraId="20BEB052" w14:textId="77777777" w:rsidTr="0022530D">
        <w:trPr>
          <w:cantSplit/>
          <w:tblHeader/>
        </w:trPr>
        <w:tc>
          <w:tcPr>
            <w:tcW w:w="1413" w:type="dxa"/>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4879F35B" w14:textId="77777777" w:rsidR="00F42FB8" w:rsidRPr="00BA0562" w:rsidRDefault="00F42FB8" w:rsidP="0022530D">
            <w:pPr>
              <w:pStyle w:val="TableHeading"/>
            </w:pPr>
            <w:r w:rsidRPr="00BA0562">
              <w:t>VLAN ID</w:t>
            </w:r>
          </w:p>
        </w:tc>
        <w:tc>
          <w:tcPr>
            <w:tcW w:w="6525" w:type="dxa"/>
            <w:tcBorders>
              <w:top w:val="single" w:sz="6" w:space="0" w:color="auto"/>
              <w:left w:val="single" w:sz="6" w:space="0" w:color="auto"/>
              <w:bottom w:val="single" w:sz="6" w:space="0" w:color="auto"/>
              <w:right w:val="single" w:sz="6" w:space="0" w:color="auto"/>
              <w:tl2br w:val="nil"/>
              <w:tr2bl w:val="nil"/>
            </w:tcBorders>
            <w:shd w:val="clear" w:color="auto" w:fill="D9D9D9"/>
          </w:tcPr>
          <w:p w14:paraId="0979CD1E" w14:textId="77777777" w:rsidR="00F42FB8" w:rsidRPr="00BA0562" w:rsidRDefault="00F42FB8" w:rsidP="0022530D">
            <w:pPr>
              <w:pStyle w:val="TableHeading"/>
            </w:pPr>
            <w:r w:rsidRPr="00BA0562">
              <w:t>Description</w:t>
            </w:r>
          </w:p>
        </w:tc>
      </w:tr>
      <w:tr w:rsidR="00F42FB8" w:rsidRPr="0027090C" w14:paraId="099641DD" w14:textId="77777777" w:rsidTr="0022530D">
        <w:trPr>
          <w:cantSplit/>
        </w:trPr>
        <w:tc>
          <w:tcPr>
            <w:tcW w:w="1413" w:type="dxa"/>
            <w:shd w:val="clear" w:color="auto" w:fill="auto"/>
          </w:tcPr>
          <w:p w14:paraId="4E7F0B03" w14:textId="77777777" w:rsidR="00F42FB8" w:rsidRPr="00FD1A9F" w:rsidRDefault="00F42FB8" w:rsidP="0022530D">
            <w:pPr>
              <w:pStyle w:val="TableText"/>
              <w:rPr>
                <w:rFonts w:cs="Arial"/>
              </w:rPr>
            </w:pPr>
            <w:r w:rsidRPr="00FD1A9F">
              <w:rPr>
                <w:rFonts w:cs="Arial"/>
              </w:rPr>
              <w:t>Example: 1</w:t>
            </w:r>
          </w:p>
        </w:tc>
        <w:tc>
          <w:tcPr>
            <w:tcW w:w="6525" w:type="dxa"/>
            <w:shd w:val="clear" w:color="auto" w:fill="auto"/>
          </w:tcPr>
          <w:p w14:paraId="7AD64808" w14:textId="77777777" w:rsidR="00F42FB8" w:rsidRPr="00FD1A9F" w:rsidRDefault="00F42FB8" w:rsidP="0022530D">
            <w:pPr>
              <w:pStyle w:val="TableText"/>
              <w:rPr>
                <w:rFonts w:cs="Arial"/>
              </w:rPr>
            </w:pPr>
            <w:r w:rsidRPr="00FD1A9F">
              <w:rPr>
                <w:rFonts w:cs="Arial"/>
              </w:rPr>
              <w:t>Layer 2 device management VLAN</w:t>
            </w:r>
          </w:p>
        </w:tc>
      </w:tr>
      <w:tr w:rsidR="00F42FB8" w:rsidRPr="0027090C" w14:paraId="6A762298" w14:textId="77777777" w:rsidTr="0022530D">
        <w:trPr>
          <w:cantSplit/>
        </w:trPr>
        <w:tc>
          <w:tcPr>
            <w:tcW w:w="1413" w:type="dxa"/>
            <w:shd w:val="clear" w:color="auto" w:fill="auto"/>
          </w:tcPr>
          <w:p w14:paraId="64695E93" w14:textId="77777777" w:rsidR="00F42FB8" w:rsidRPr="00FD1A9F" w:rsidRDefault="00F42FB8" w:rsidP="0022530D">
            <w:pPr>
              <w:pStyle w:val="TableText"/>
              <w:rPr>
                <w:rFonts w:cs="Arial"/>
              </w:rPr>
            </w:pPr>
          </w:p>
        </w:tc>
        <w:tc>
          <w:tcPr>
            <w:tcW w:w="6525" w:type="dxa"/>
            <w:shd w:val="clear" w:color="auto" w:fill="auto"/>
          </w:tcPr>
          <w:p w14:paraId="395E1C72" w14:textId="77777777" w:rsidR="00F42FB8" w:rsidRPr="00FD1A9F" w:rsidRDefault="00F42FB8" w:rsidP="0022530D">
            <w:pPr>
              <w:pStyle w:val="TableText"/>
              <w:rPr>
                <w:rFonts w:cs="Arial"/>
              </w:rPr>
            </w:pPr>
          </w:p>
        </w:tc>
      </w:tr>
      <w:tr w:rsidR="00F42FB8" w:rsidRPr="0027090C" w14:paraId="75903FBD" w14:textId="77777777" w:rsidTr="0022530D">
        <w:trPr>
          <w:cantSplit/>
        </w:trPr>
        <w:tc>
          <w:tcPr>
            <w:tcW w:w="1413" w:type="dxa"/>
            <w:shd w:val="clear" w:color="auto" w:fill="auto"/>
          </w:tcPr>
          <w:p w14:paraId="511A119C" w14:textId="77777777" w:rsidR="00F42FB8" w:rsidRPr="00FD1A9F" w:rsidRDefault="00F42FB8" w:rsidP="0022530D">
            <w:pPr>
              <w:pStyle w:val="TableText"/>
              <w:rPr>
                <w:rFonts w:cs="Arial"/>
              </w:rPr>
            </w:pPr>
          </w:p>
        </w:tc>
        <w:tc>
          <w:tcPr>
            <w:tcW w:w="6525" w:type="dxa"/>
            <w:shd w:val="clear" w:color="auto" w:fill="auto"/>
          </w:tcPr>
          <w:p w14:paraId="70227931" w14:textId="77777777" w:rsidR="00F42FB8" w:rsidRPr="00FD1A9F" w:rsidRDefault="00F42FB8" w:rsidP="0022530D">
            <w:pPr>
              <w:pStyle w:val="TableText"/>
              <w:rPr>
                <w:rFonts w:cs="Arial"/>
              </w:rPr>
            </w:pPr>
          </w:p>
        </w:tc>
      </w:tr>
      <w:tr w:rsidR="00F42FB8" w:rsidRPr="0027090C" w14:paraId="76C6C461" w14:textId="77777777" w:rsidTr="0022530D">
        <w:trPr>
          <w:cantSplit/>
        </w:trPr>
        <w:tc>
          <w:tcPr>
            <w:tcW w:w="1413" w:type="dxa"/>
            <w:shd w:val="clear" w:color="auto" w:fill="auto"/>
          </w:tcPr>
          <w:p w14:paraId="39EA2814" w14:textId="77777777" w:rsidR="00F42FB8" w:rsidRPr="00FD1A9F" w:rsidRDefault="00F42FB8" w:rsidP="0022530D">
            <w:pPr>
              <w:pStyle w:val="TableText"/>
              <w:rPr>
                <w:rFonts w:cs="Arial"/>
              </w:rPr>
            </w:pPr>
          </w:p>
        </w:tc>
        <w:tc>
          <w:tcPr>
            <w:tcW w:w="6525" w:type="dxa"/>
            <w:shd w:val="clear" w:color="auto" w:fill="auto"/>
          </w:tcPr>
          <w:p w14:paraId="671048D3" w14:textId="77777777" w:rsidR="00F42FB8" w:rsidRPr="00FD1A9F" w:rsidRDefault="00F42FB8" w:rsidP="0022530D">
            <w:pPr>
              <w:pStyle w:val="TableText"/>
              <w:rPr>
                <w:rFonts w:cs="Arial"/>
              </w:rPr>
            </w:pPr>
          </w:p>
        </w:tc>
      </w:tr>
      <w:tr w:rsidR="00F42FB8" w:rsidRPr="0027090C" w14:paraId="3117BF0F" w14:textId="77777777" w:rsidTr="0022530D">
        <w:trPr>
          <w:cantSplit/>
        </w:trPr>
        <w:tc>
          <w:tcPr>
            <w:tcW w:w="1413" w:type="dxa"/>
            <w:shd w:val="clear" w:color="auto" w:fill="auto"/>
          </w:tcPr>
          <w:p w14:paraId="4268B580" w14:textId="77777777" w:rsidR="00F42FB8" w:rsidRPr="00FD1A9F" w:rsidRDefault="00F42FB8" w:rsidP="0022530D">
            <w:pPr>
              <w:pStyle w:val="TableText"/>
              <w:rPr>
                <w:rFonts w:cs="Arial"/>
              </w:rPr>
            </w:pPr>
          </w:p>
        </w:tc>
        <w:tc>
          <w:tcPr>
            <w:tcW w:w="6525" w:type="dxa"/>
            <w:shd w:val="clear" w:color="auto" w:fill="auto"/>
          </w:tcPr>
          <w:p w14:paraId="4607B782" w14:textId="77777777" w:rsidR="00F42FB8" w:rsidRPr="00FD1A9F" w:rsidRDefault="00F42FB8" w:rsidP="0022530D">
            <w:pPr>
              <w:pStyle w:val="TableText"/>
              <w:rPr>
                <w:rFonts w:cs="Arial"/>
              </w:rPr>
            </w:pPr>
          </w:p>
        </w:tc>
      </w:tr>
      <w:tr w:rsidR="00F42FB8" w:rsidRPr="0027090C" w14:paraId="4389760E" w14:textId="77777777" w:rsidTr="0022530D">
        <w:trPr>
          <w:cantSplit/>
        </w:trPr>
        <w:tc>
          <w:tcPr>
            <w:tcW w:w="1413" w:type="dxa"/>
            <w:shd w:val="clear" w:color="auto" w:fill="auto"/>
          </w:tcPr>
          <w:p w14:paraId="77096B34" w14:textId="77777777" w:rsidR="00F42FB8" w:rsidRPr="00FD1A9F" w:rsidRDefault="00F42FB8" w:rsidP="0022530D">
            <w:pPr>
              <w:pStyle w:val="TableText"/>
              <w:rPr>
                <w:rFonts w:cs="Arial"/>
              </w:rPr>
            </w:pPr>
          </w:p>
        </w:tc>
        <w:tc>
          <w:tcPr>
            <w:tcW w:w="6525" w:type="dxa"/>
            <w:shd w:val="clear" w:color="auto" w:fill="auto"/>
          </w:tcPr>
          <w:p w14:paraId="3F62920B" w14:textId="77777777" w:rsidR="00F42FB8" w:rsidRPr="00FD1A9F" w:rsidRDefault="00F42FB8" w:rsidP="0022530D">
            <w:pPr>
              <w:pStyle w:val="TableText"/>
              <w:rPr>
                <w:rFonts w:cs="Arial"/>
              </w:rPr>
            </w:pPr>
          </w:p>
        </w:tc>
      </w:tr>
      <w:tr w:rsidR="00F42FB8" w:rsidRPr="0027090C" w14:paraId="583B6740" w14:textId="77777777" w:rsidTr="0022530D">
        <w:trPr>
          <w:cantSplit/>
        </w:trPr>
        <w:tc>
          <w:tcPr>
            <w:tcW w:w="1413" w:type="dxa"/>
            <w:shd w:val="clear" w:color="auto" w:fill="auto"/>
          </w:tcPr>
          <w:p w14:paraId="0B82CA8F" w14:textId="77777777" w:rsidR="00F42FB8" w:rsidRPr="00FD1A9F" w:rsidRDefault="00F42FB8" w:rsidP="0022530D">
            <w:pPr>
              <w:pStyle w:val="TableText"/>
              <w:rPr>
                <w:rFonts w:cs="Arial"/>
              </w:rPr>
            </w:pPr>
          </w:p>
        </w:tc>
        <w:tc>
          <w:tcPr>
            <w:tcW w:w="6525" w:type="dxa"/>
            <w:shd w:val="clear" w:color="auto" w:fill="auto"/>
          </w:tcPr>
          <w:p w14:paraId="33A190C3" w14:textId="77777777" w:rsidR="00F42FB8" w:rsidRPr="00FD1A9F" w:rsidRDefault="00F42FB8" w:rsidP="0022530D">
            <w:pPr>
              <w:pStyle w:val="TableText"/>
              <w:rPr>
                <w:rFonts w:cs="Arial"/>
              </w:rPr>
            </w:pPr>
          </w:p>
        </w:tc>
      </w:tr>
      <w:tr w:rsidR="00F42FB8" w:rsidRPr="0027090C" w14:paraId="3B073585" w14:textId="77777777" w:rsidTr="0022530D">
        <w:trPr>
          <w:cantSplit/>
        </w:trPr>
        <w:tc>
          <w:tcPr>
            <w:tcW w:w="1413" w:type="dxa"/>
            <w:shd w:val="clear" w:color="auto" w:fill="auto"/>
          </w:tcPr>
          <w:p w14:paraId="79F4D6FE" w14:textId="77777777" w:rsidR="00F42FB8" w:rsidRPr="00FD1A9F" w:rsidRDefault="00F42FB8" w:rsidP="0022530D">
            <w:pPr>
              <w:pStyle w:val="TableText"/>
              <w:rPr>
                <w:rFonts w:cs="Arial"/>
              </w:rPr>
            </w:pPr>
          </w:p>
        </w:tc>
        <w:tc>
          <w:tcPr>
            <w:tcW w:w="6525" w:type="dxa"/>
            <w:shd w:val="clear" w:color="auto" w:fill="auto"/>
          </w:tcPr>
          <w:p w14:paraId="40E8B8D2" w14:textId="77777777" w:rsidR="00F42FB8" w:rsidRPr="00FD1A9F" w:rsidRDefault="00F42FB8" w:rsidP="0022530D">
            <w:pPr>
              <w:pStyle w:val="TableText"/>
              <w:rPr>
                <w:rFonts w:cs="Arial"/>
              </w:rPr>
            </w:pPr>
          </w:p>
        </w:tc>
      </w:tr>
      <w:tr w:rsidR="00F42FB8" w:rsidRPr="0027090C" w14:paraId="50BD7511" w14:textId="77777777" w:rsidTr="0022530D">
        <w:trPr>
          <w:cantSplit/>
        </w:trPr>
        <w:tc>
          <w:tcPr>
            <w:tcW w:w="1413" w:type="dxa"/>
            <w:shd w:val="clear" w:color="auto" w:fill="auto"/>
          </w:tcPr>
          <w:p w14:paraId="1E9CF201" w14:textId="77777777" w:rsidR="00F42FB8" w:rsidRPr="00FD1A9F" w:rsidRDefault="00F42FB8" w:rsidP="0022530D">
            <w:pPr>
              <w:pStyle w:val="TableText"/>
              <w:rPr>
                <w:rFonts w:cs="Arial"/>
              </w:rPr>
            </w:pPr>
          </w:p>
        </w:tc>
        <w:tc>
          <w:tcPr>
            <w:tcW w:w="6525" w:type="dxa"/>
            <w:shd w:val="clear" w:color="auto" w:fill="auto"/>
          </w:tcPr>
          <w:p w14:paraId="05FCDD2B" w14:textId="77777777" w:rsidR="00F42FB8" w:rsidRPr="00FD1A9F" w:rsidRDefault="00F42FB8" w:rsidP="0022530D">
            <w:pPr>
              <w:pStyle w:val="TableText"/>
              <w:rPr>
                <w:rFonts w:cs="Arial"/>
              </w:rPr>
            </w:pPr>
          </w:p>
        </w:tc>
      </w:tr>
      <w:tr w:rsidR="00F42FB8" w:rsidRPr="0027090C" w14:paraId="05380CF3" w14:textId="77777777" w:rsidTr="0022530D">
        <w:trPr>
          <w:cantSplit/>
        </w:trPr>
        <w:tc>
          <w:tcPr>
            <w:tcW w:w="1413" w:type="dxa"/>
            <w:shd w:val="clear" w:color="auto" w:fill="auto"/>
          </w:tcPr>
          <w:p w14:paraId="0F40DABB" w14:textId="77777777" w:rsidR="00F42FB8" w:rsidRPr="00FD1A9F" w:rsidRDefault="00F42FB8" w:rsidP="0022530D">
            <w:pPr>
              <w:pStyle w:val="TableText"/>
              <w:rPr>
                <w:rFonts w:cs="Arial"/>
              </w:rPr>
            </w:pPr>
          </w:p>
        </w:tc>
        <w:tc>
          <w:tcPr>
            <w:tcW w:w="6525" w:type="dxa"/>
            <w:shd w:val="clear" w:color="auto" w:fill="auto"/>
          </w:tcPr>
          <w:p w14:paraId="4613EB56" w14:textId="77777777" w:rsidR="00F42FB8" w:rsidRPr="00FD1A9F" w:rsidRDefault="00F42FB8" w:rsidP="0022530D">
            <w:pPr>
              <w:pStyle w:val="TableText"/>
              <w:rPr>
                <w:rFonts w:cs="Arial"/>
              </w:rPr>
            </w:pPr>
          </w:p>
        </w:tc>
      </w:tr>
      <w:tr w:rsidR="00F42FB8" w:rsidRPr="0027090C" w14:paraId="4D4DE70D" w14:textId="77777777" w:rsidTr="0022530D">
        <w:trPr>
          <w:cantSplit/>
        </w:trPr>
        <w:tc>
          <w:tcPr>
            <w:tcW w:w="1413" w:type="dxa"/>
            <w:shd w:val="clear" w:color="auto" w:fill="auto"/>
          </w:tcPr>
          <w:p w14:paraId="52557D6C" w14:textId="77777777" w:rsidR="00F42FB8" w:rsidRPr="00FD1A9F" w:rsidRDefault="00F42FB8" w:rsidP="0022530D">
            <w:pPr>
              <w:pStyle w:val="TableText"/>
              <w:rPr>
                <w:rFonts w:cs="Arial"/>
              </w:rPr>
            </w:pPr>
          </w:p>
        </w:tc>
        <w:tc>
          <w:tcPr>
            <w:tcW w:w="6525" w:type="dxa"/>
            <w:shd w:val="clear" w:color="auto" w:fill="auto"/>
          </w:tcPr>
          <w:p w14:paraId="34B98C73" w14:textId="77777777" w:rsidR="00F42FB8" w:rsidRPr="00FD1A9F" w:rsidRDefault="00F42FB8" w:rsidP="0022530D">
            <w:pPr>
              <w:pStyle w:val="TableText"/>
              <w:rPr>
                <w:rFonts w:cs="Arial"/>
              </w:rPr>
            </w:pPr>
          </w:p>
        </w:tc>
      </w:tr>
      <w:tr w:rsidR="00F42FB8" w:rsidRPr="0027090C" w14:paraId="79A83718" w14:textId="77777777" w:rsidTr="0022530D">
        <w:trPr>
          <w:cantSplit/>
        </w:trPr>
        <w:tc>
          <w:tcPr>
            <w:tcW w:w="1413" w:type="dxa"/>
            <w:shd w:val="clear" w:color="auto" w:fill="auto"/>
          </w:tcPr>
          <w:p w14:paraId="40A5BE4E" w14:textId="77777777" w:rsidR="00F42FB8" w:rsidRPr="00FD1A9F" w:rsidRDefault="00F42FB8" w:rsidP="0022530D">
            <w:pPr>
              <w:pStyle w:val="TableText"/>
              <w:rPr>
                <w:rFonts w:cs="Arial"/>
              </w:rPr>
            </w:pPr>
          </w:p>
        </w:tc>
        <w:tc>
          <w:tcPr>
            <w:tcW w:w="6525" w:type="dxa"/>
            <w:shd w:val="clear" w:color="auto" w:fill="auto"/>
          </w:tcPr>
          <w:p w14:paraId="31829559" w14:textId="77777777" w:rsidR="00F42FB8" w:rsidRPr="00FD1A9F" w:rsidRDefault="00F42FB8" w:rsidP="0022530D">
            <w:pPr>
              <w:pStyle w:val="TableText"/>
              <w:rPr>
                <w:rFonts w:cs="Arial"/>
              </w:rPr>
            </w:pPr>
          </w:p>
        </w:tc>
      </w:tr>
      <w:tr w:rsidR="00F42FB8" w:rsidRPr="0027090C" w14:paraId="316DEAA4" w14:textId="77777777" w:rsidTr="0022530D">
        <w:trPr>
          <w:cantSplit/>
        </w:trPr>
        <w:tc>
          <w:tcPr>
            <w:tcW w:w="1413" w:type="dxa"/>
            <w:shd w:val="clear" w:color="auto" w:fill="auto"/>
          </w:tcPr>
          <w:p w14:paraId="455683A9" w14:textId="77777777" w:rsidR="00F42FB8" w:rsidRPr="00FD1A9F" w:rsidRDefault="00F42FB8" w:rsidP="0022530D">
            <w:pPr>
              <w:pStyle w:val="TableText"/>
              <w:rPr>
                <w:rFonts w:cs="Arial"/>
              </w:rPr>
            </w:pPr>
          </w:p>
        </w:tc>
        <w:tc>
          <w:tcPr>
            <w:tcW w:w="6525" w:type="dxa"/>
            <w:shd w:val="clear" w:color="auto" w:fill="auto"/>
          </w:tcPr>
          <w:p w14:paraId="2305D29F" w14:textId="77777777" w:rsidR="00F42FB8" w:rsidRPr="00FD1A9F" w:rsidRDefault="00F42FB8" w:rsidP="0022530D">
            <w:pPr>
              <w:pStyle w:val="TableText"/>
              <w:rPr>
                <w:rFonts w:cs="Arial"/>
              </w:rPr>
            </w:pPr>
          </w:p>
        </w:tc>
      </w:tr>
      <w:tr w:rsidR="00F42FB8" w:rsidRPr="0027090C" w14:paraId="481F2E87" w14:textId="77777777" w:rsidTr="0022530D">
        <w:trPr>
          <w:cantSplit/>
        </w:trPr>
        <w:tc>
          <w:tcPr>
            <w:tcW w:w="1413" w:type="dxa"/>
            <w:shd w:val="clear" w:color="auto" w:fill="auto"/>
          </w:tcPr>
          <w:p w14:paraId="60CF56FD" w14:textId="77777777" w:rsidR="00F42FB8" w:rsidRPr="00FD1A9F" w:rsidRDefault="00F42FB8" w:rsidP="0022530D">
            <w:pPr>
              <w:pStyle w:val="TableText"/>
              <w:rPr>
                <w:rFonts w:cs="Arial"/>
              </w:rPr>
            </w:pPr>
          </w:p>
        </w:tc>
        <w:tc>
          <w:tcPr>
            <w:tcW w:w="6525" w:type="dxa"/>
            <w:shd w:val="clear" w:color="auto" w:fill="auto"/>
          </w:tcPr>
          <w:p w14:paraId="0D4917B5" w14:textId="77777777" w:rsidR="00F42FB8" w:rsidRPr="00FD1A9F" w:rsidRDefault="00F42FB8" w:rsidP="0022530D">
            <w:pPr>
              <w:pStyle w:val="TableText"/>
              <w:rPr>
                <w:rFonts w:cs="Arial"/>
              </w:rPr>
            </w:pPr>
          </w:p>
        </w:tc>
      </w:tr>
      <w:tr w:rsidR="00F42FB8" w:rsidRPr="0027090C" w14:paraId="06B97BA4" w14:textId="77777777" w:rsidTr="0022530D">
        <w:trPr>
          <w:cantSplit/>
        </w:trPr>
        <w:tc>
          <w:tcPr>
            <w:tcW w:w="1413" w:type="dxa"/>
            <w:shd w:val="clear" w:color="auto" w:fill="auto"/>
          </w:tcPr>
          <w:p w14:paraId="6F48DE96" w14:textId="77777777" w:rsidR="00F42FB8" w:rsidRPr="00FD1A9F" w:rsidRDefault="00F42FB8" w:rsidP="0022530D">
            <w:pPr>
              <w:pStyle w:val="TableText"/>
              <w:rPr>
                <w:rFonts w:cs="Arial"/>
              </w:rPr>
            </w:pPr>
          </w:p>
        </w:tc>
        <w:tc>
          <w:tcPr>
            <w:tcW w:w="6525" w:type="dxa"/>
            <w:shd w:val="clear" w:color="auto" w:fill="auto"/>
          </w:tcPr>
          <w:p w14:paraId="59900FC2" w14:textId="77777777" w:rsidR="00F42FB8" w:rsidRPr="00FD1A9F" w:rsidRDefault="00F42FB8" w:rsidP="0022530D">
            <w:pPr>
              <w:pStyle w:val="TableText"/>
              <w:rPr>
                <w:rFonts w:cs="Arial"/>
              </w:rPr>
            </w:pPr>
          </w:p>
        </w:tc>
      </w:tr>
      <w:tr w:rsidR="00F42FB8" w:rsidRPr="0027090C" w14:paraId="04B4CCD5" w14:textId="77777777" w:rsidTr="0022530D">
        <w:trPr>
          <w:cantSplit/>
        </w:trPr>
        <w:tc>
          <w:tcPr>
            <w:tcW w:w="1413" w:type="dxa"/>
            <w:shd w:val="clear" w:color="auto" w:fill="auto"/>
          </w:tcPr>
          <w:p w14:paraId="14C90737" w14:textId="77777777" w:rsidR="00F42FB8" w:rsidRPr="00FD1A9F" w:rsidRDefault="00F42FB8" w:rsidP="0022530D">
            <w:pPr>
              <w:pStyle w:val="TableText"/>
              <w:rPr>
                <w:rFonts w:cs="Arial"/>
              </w:rPr>
            </w:pPr>
          </w:p>
        </w:tc>
        <w:tc>
          <w:tcPr>
            <w:tcW w:w="6525" w:type="dxa"/>
            <w:shd w:val="clear" w:color="auto" w:fill="auto"/>
          </w:tcPr>
          <w:p w14:paraId="7F268B23" w14:textId="77777777" w:rsidR="00F42FB8" w:rsidRPr="00FD1A9F" w:rsidRDefault="00F42FB8" w:rsidP="0022530D">
            <w:pPr>
              <w:pStyle w:val="TableText"/>
              <w:rPr>
                <w:rFonts w:cs="Arial"/>
              </w:rPr>
            </w:pPr>
          </w:p>
        </w:tc>
      </w:tr>
      <w:tr w:rsidR="00F42FB8" w:rsidRPr="0027090C" w14:paraId="1BA4B553" w14:textId="77777777" w:rsidTr="0022530D">
        <w:trPr>
          <w:cantSplit/>
        </w:trPr>
        <w:tc>
          <w:tcPr>
            <w:tcW w:w="1413" w:type="dxa"/>
            <w:shd w:val="clear" w:color="auto" w:fill="auto"/>
          </w:tcPr>
          <w:p w14:paraId="2722B875" w14:textId="77777777" w:rsidR="00F42FB8" w:rsidRPr="00FD1A9F" w:rsidRDefault="00F42FB8" w:rsidP="0022530D">
            <w:pPr>
              <w:pStyle w:val="TableText"/>
              <w:rPr>
                <w:rFonts w:cs="Arial"/>
              </w:rPr>
            </w:pPr>
          </w:p>
        </w:tc>
        <w:tc>
          <w:tcPr>
            <w:tcW w:w="6525" w:type="dxa"/>
            <w:shd w:val="clear" w:color="auto" w:fill="auto"/>
          </w:tcPr>
          <w:p w14:paraId="7A0B395E" w14:textId="77777777" w:rsidR="00F42FB8" w:rsidRPr="00FD1A9F" w:rsidRDefault="00F42FB8" w:rsidP="0022530D">
            <w:pPr>
              <w:pStyle w:val="TableText"/>
              <w:rPr>
                <w:rFonts w:cs="Arial"/>
              </w:rPr>
            </w:pPr>
          </w:p>
        </w:tc>
      </w:tr>
      <w:tr w:rsidR="00F42FB8" w:rsidRPr="0027090C" w14:paraId="1713D2A3" w14:textId="77777777" w:rsidTr="0022530D">
        <w:trPr>
          <w:cantSplit/>
        </w:trPr>
        <w:tc>
          <w:tcPr>
            <w:tcW w:w="1413" w:type="dxa"/>
            <w:shd w:val="clear" w:color="auto" w:fill="auto"/>
          </w:tcPr>
          <w:p w14:paraId="18CCF377" w14:textId="77777777" w:rsidR="00F42FB8" w:rsidRPr="00FD1A9F" w:rsidRDefault="00F42FB8" w:rsidP="0022530D">
            <w:pPr>
              <w:pStyle w:val="TableText"/>
              <w:rPr>
                <w:rFonts w:cs="Arial"/>
              </w:rPr>
            </w:pPr>
          </w:p>
        </w:tc>
        <w:tc>
          <w:tcPr>
            <w:tcW w:w="6525" w:type="dxa"/>
            <w:shd w:val="clear" w:color="auto" w:fill="auto"/>
          </w:tcPr>
          <w:p w14:paraId="09A4EC8F" w14:textId="77777777" w:rsidR="00F42FB8" w:rsidRPr="00FD1A9F" w:rsidRDefault="00F42FB8" w:rsidP="0022530D">
            <w:pPr>
              <w:pStyle w:val="TableText"/>
              <w:rPr>
                <w:rFonts w:cs="Arial"/>
              </w:rPr>
            </w:pPr>
          </w:p>
        </w:tc>
      </w:tr>
      <w:tr w:rsidR="00F42FB8" w:rsidRPr="0027090C" w14:paraId="1077999C" w14:textId="77777777" w:rsidTr="0022530D">
        <w:trPr>
          <w:cantSplit/>
        </w:trPr>
        <w:tc>
          <w:tcPr>
            <w:tcW w:w="1413" w:type="dxa"/>
            <w:shd w:val="clear" w:color="auto" w:fill="auto"/>
          </w:tcPr>
          <w:p w14:paraId="6E8482E4" w14:textId="77777777" w:rsidR="00F42FB8" w:rsidRPr="00FD1A9F" w:rsidRDefault="00F42FB8" w:rsidP="0022530D">
            <w:pPr>
              <w:pStyle w:val="TableText"/>
              <w:rPr>
                <w:rFonts w:cs="Arial"/>
              </w:rPr>
            </w:pPr>
          </w:p>
        </w:tc>
        <w:tc>
          <w:tcPr>
            <w:tcW w:w="6525" w:type="dxa"/>
            <w:shd w:val="clear" w:color="auto" w:fill="auto"/>
          </w:tcPr>
          <w:p w14:paraId="6C9E5033" w14:textId="77777777" w:rsidR="00F42FB8" w:rsidRPr="00FD1A9F" w:rsidRDefault="00F42FB8" w:rsidP="0022530D">
            <w:pPr>
              <w:pStyle w:val="TableText"/>
              <w:rPr>
                <w:rFonts w:cs="Arial"/>
              </w:rPr>
            </w:pPr>
          </w:p>
        </w:tc>
      </w:tr>
    </w:tbl>
    <w:p w14:paraId="574CAA7F" w14:textId="77777777" w:rsidR="00F42FB8" w:rsidRDefault="00F42FB8" w:rsidP="00F42FB8"/>
    <w:p w14:paraId="3335A626" w14:textId="77777777" w:rsidR="00F42FB8" w:rsidRPr="001C428C" w:rsidRDefault="00F42FB8" w:rsidP="00F42FB8">
      <w:pPr>
        <w:rPr>
          <w:b/>
          <w:bCs/>
        </w:rPr>
      </w:pPr>
      <w:r w:rsidRPr="001C428C">
        <w:rPr>
          <w:b/>
          <w:bCs/>
        </w:rPr>
        <w:t>Reference answer:</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413"/>
        <w:gridCol w:w="6525"/>
      </w:tblGrid>
      <w:tr w:rsidR="00F42FB8" w:rsidRPr="0027090C" w14:paraId="7D07D55C" w14:textId="77777777" w:rsidTr="0022530D">
        <w:trPr>
          <w:cantSplit/>
          <w:tblHeader/>
        </w:trPr>
        <w:tc>
          <w:tcPr>
            <w:tcW w:w="1413" w:type="dxa"/>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2C33DBBE" w14:textId="77777777" w:rsidR="00F42FB8" w:rsidRPr="00BA0562" w:rsidRDefault="00F42FB8" w:rsidP="0022530D">
            <w:pPr>
              <w:pStyle w:val="TableHeading"/>
            </w:pPr>
            <w:r w:rsidRPr="00BA0562">
              <w:t>VLAN ID</w:t>
            </w:r>
          </w:p>
        </w:tc>
        <w:tc>
          <w:tcPr>
            <w:tcW w:w="6525" w:type="dxa"/>
            <w:tcBorders>
              <w:top w:val="single" w:sz="6" w:space="0" w:color="auto"/>
              <w:left w:val="single" w:sz="6" w:space="0" w:color="auto"/>
              <w:bottom w:val="single" w:sz="6" w:space="0" w:color="auto"/>
              <w:right w:val="single" w:sz="6" w:space="0" w:color="auto"/>
              <w:tl2br w:val="nil"/>
              <w:tr2bl w:val="nil"/>
            </w:tcBorders>
            <w:shd w:val="clear" w:color="auto" w:fill="D9D9D9"/>
          </w:tcPr>
          <w:p w14:paraId="5C81DCFE" w14:textId="77777777" w:rsidR="00F42FB8" w:rsidRPr="00BA0562" w:rsidRDefault="00F42FB8" w:rsidP="0022530D">
            <w:pPr>
              <w:pStyle w:val="TableHeading"/>
            </w:pPr>
            <w:r w:rsidRPr="00BA0562">
              <w:t>Description</w:t>
            </w:r>
          </w:p>
        </w:tc>
      </w:tr>
      <w:tr w:rsidR="00F42FB8" w:rsidRPr="0027090C" w14:paraId="1B86F024" w14:textId="77777777" w:rsidTr="0022530D">
        <w:trPr>
          <w:cantSplit/>
        </w:trPr>
        <w:tc>
          <w:tcPr>
            <w:tcW w:w="1413" w:type="dxa"/>
            <w:shd w:val="clear" w:color="auto" w:fill="auto"/>
          </w:tcPr>
          <w:p w14:paraId="30912980" w14:textId="77777777" w:rsidR="00F42FB8" w:rsidRPr="00FD1A9F" w:rsidRDefault="00F42FB8" w:rsidP="0022530D">
            <w:pPr>
              <w:pStyle w:val="TableText"/>
              <w:rPr>
                <w:rFonts w:cs="Arial"/>
              </w:rPr>
            </w:pPr>
            <w:r w:rsidRPr="00FD1A9F">
              <w:rPr>
                <w:rFonts w:cs="Arial"/>
              </w:rPr>
              <w:t>1</w:t>
            </w:r>
          </w:p>
        </w:tc>
        <w:tc>
          <w:tcPr>
            <w:tcW w:w="6525" w:type="dxa"/>
            <w:shd w:val="clear" w:color="auto" w:fill="auto"/>
          </w:tcPr>
          <w:p w14:paraId="4BF1EFBC" w14:textId="77777777" w:rsidR="00F42FB8" w:rsidRPr="00FD1A9F" w:rsidRDefault="00F42FB8" w:rsidP="0022530D">
            <w:pPr>
              <w:pStyle w:val="TableText"/>
              <w:rPr>
                <w:rFonts w:cs="Arial"/>
              </w:rPr>
            </w:pPr>
            <w:r w:rsidRPr="00FD1A9F">
              <w:rPr>
                <w:rFonts w:cs="Arial"/>
              </w:rPr>
              <w:t>Layer 2 device management VLAN on the first floor</w:t>
            </w:r>
          </w:p>
        </w:tc>
      </w:tr>
      <w:tr w:rsidR="00F42FB8" w:rsidRPr="0027090C" w14:paraId="49CFFF88" w14:textId="77777777" w:rsidTr="0022530D">
        <w:trPr>
          <w:cantSplit/>
        </w:trPr>
        <w:tc>
          <w:tcPr>
            <w:tcW w:w="1413" w:type="dxa"/>
            <w:shd w:val="clear" w:color="auto" w:fill="auto"/>
          </w:tcPr>
          <w:p w14:paraId="22B75DB0" w14:textId="77777777" w:rsidR="00F42FB8" w:rsidRPr="00FD1A9F" w:rsidRDefault="00F42FB8" w:rsidP="0022530D">
            <w:pPr>
              <w:pStyle w:val="TableText"/>
              <w:rPr>
                <w:rFonts w:cs="Arial"/>
              </w:rPr>
            </w:pPr>
            <w:r w:rsidRPr="00FD1A9F">
              <w:rPr>
                <w:rFonts w:cs="Arial"/>
              </w:rPr>
              <w:t>2</w:t>
            </w:r>
          </w:p>
        </w:tc>
        <w:tc>
          <w:tcPr>
            <w:tcW w:w="6525" w:type="dxa"/>
            <w:shd w:val="clear" w:color="auto" w:fill="auto"/>
          </w:tcPr>
          <w:p w14:paraId="6F91DCC9" w14:textId="77777777" w:rsidR="00F42FB8" w:rsidRPr="00FD1A9F" w:rsidRDefault="00F42FB8" w:rsidP="0022530D">
            <w:pPr>
              <w:pStyle w:val="TableText"/>
              <w:rPr>
                <w:rFonts w:hAnsi="Arial" w:cs="Arial"/>
              </w:rPr>
            </w:pPr>
            <w:r w:rsidRPr="00FD1A9F">
              <w:rPr>
                <w:rFonts w:cs="Arial"/>
              </w:rPr>
              <w:t>Layer 2 device management VLAN on the second floor</w:t>
            </w:r>
          </w:p>
        </w:tc>
      </w:tr>
      <w:tr w:rsidR="00F42FB8" w:rsidRPr="0027090C" w14:paraId="27C285F9" w14:textId="77777777" w:rsidTr="0022530D">
        <w:trPr>
          <w:cantSplit/>
        </w:trPr>
        <w:tc>
          <w:tcPr>
            <w:tcW w:w="1413" w:type="dxa"/>
            <w:shd w:val="clear" w:color="auto" w:fill="auto"/>
          </w:tcPr>
          <w:p w14:paraId="4B8AEFA1" w14:textId="77777777" w:rsidR="00F42FB8" w:rsidRPr="00FD1A9F" w:rsidRDefault="00F42FB8" w:rsidP="0022530D">
            <w:pPr>
              <w:pStyle w:val="TableText"/>
              <w:rPr>
                <w:rFonts w:cs="Arial"/>
              </w:rPr>
            </w:pPr>
            <w:r w:rsidRPr="00FD1A9F">
              <w:rPr>
                <w:rFonts w:cs="Arial"/>
              </w:rPr>
              <w:t>3</w:t>
            </w:r>
          </w:p>
        </w:tc>
        <w:tc>
          <w:tcPr>
            <w:tcW w:w="6525" w:type="dxa"/>
            <w:shd w:val="clear" w:color="auto" w:fill="auto"/>
          </w:tcPr>
          <w:p w14:paraId="2C17CA8E" w14:textId="77777777" w:rsidR="00F42FB8" w:rsidRPr="00FD1A9F" w:rsidRDefault="00F42FB8" w:rsidP="0022530D">
            <w:pPr>
              <w:pStyle w:val="TableText"/>
              <w:rPr>
                <w:rFonts w:hAnsi="Arial" w:cs="Arial"/>
              </w:rPr>
            </w:pPr>
            <w:r w:rsidRPr="00FD1A9F">
              <w:rPr>
                <w:rFonts w:cs="Arial"/>
              </w:rPr>
              <w:t>Layer 2 device management VLAN on the third floor</w:t>
            </w:r>
          </w:p>
        </w:tc>
      </w:tr>
      <w:tr w:rsidR="00F42FB8" w:rsidRPr="0027090C" w14:paraId="72A09BB2" w14:textId="77777777" w:rsidTr="0022530D">
        <w:trPr>
          <w:cantSplit/>
        </w:trPr>
        <w:tc>
          <w:tcPr>
            <w:tcW w:w="1413" w:type="dxa"/>
            <w:shd w:val="clear" w:color="auto" w:fill="auto"/>
          </w:tcPr>
          <w:p w14:paraId="6C9A79DF" w14:textId="77777777" w:rsidR="00F42FB8" w:rsidRPr="00FD1A9F" w:rsidRDefault="00F42FB8" w:rsidP="0022530D">
            <w:pPr>
              <w:pStyle w:val="TableText"/>
              <w:rPr>
                <w:rFonts w:cs="Arial"/>
              </w:rPr>
            </w:pPr>
            <w:r w:rsidRPr="00FD1A9F">
              <w:rPr>
                <w:rFonts w:cs="Arial"/>
              </w:rPr>
              <w:t>100</w:t>
            </w:r>
          </w:p>
        </w:tc>
        <w:tc>
          <w:tcPr>
            <w:tcW w:w="6525" w:type="dxa"/>
            <w:shd w:val="clear" w:color="auto" w:fill="auto"/>
          </w:tcPr>
          <w:p w14:paraId="7D4246BC" w14:textId="77777777" w:rsidR="00F42FB8" w:rsidRPr="00FD1A9F" w:rsidRDefault="00F42FB8" w:rsidP="0022530D">
            <w:pPr>
              <w:pStyle w:val="TableText"/>
              <w:rPr>
                <w:rFonts w:cs="Arial"/>
              </w:rPr>
            </w:pPr>
            <w:r w:rsidRPr="00FD1A9F">
              <w:rPr>
                <w:rFonts w:cs="Arial"/>
              </w:rPr>
              <w:t>VLAN for servers</w:t>
            </w:r>
          </w:p>
        </w:tc>
      </w:tr>
      <w:tr w:rsidR="00F42FB8" w:rsidRPr="0027090C" w14:paraId="06928D1C" w14:textId="77777777" w:rsidTr="0022530D">
        <w:trPr>
          <w:cantSplit/>
        </w:trPr>
        <w:tc>
          <w:tcPr>
            <w:tcW w:w="1413" w:type="dxa"/>
            <w:shd w:val="clear" w:color="auto" w:fill="auto"/>
          </w:tcPr>
          <w:p w14:paraId="1681F02E" w14:textId="77777777" w:rsidR="00F42FB8" w:rsidRPr="00FD1A9F" w:rsidRDefault="00F42FB8" w:rsidP="0022530D">
            <w:pPr>
              <w:pStyle w:val="TableText"/>
              <w:rPr>
                <w:rFonts w:cs="Arial"/>
              </w:rPr>
            </w:pPr>
            <w:r w:rsidRPr="00FD1A9F">
              <w:rPr>
                <w:rFonts w:cs="Arial"/>
              </w:rPr>
              <w:t>101</w:t>
            </w:r>
          </w:p>
        </w:tc>
        <w:tc>
          <w:tcPr>
            <w:tcW w:w="6525" w:type="dxa"/>
            <w:shd w:val="clear" w:color="auto" w:fill="auto"/>
          </w:tcPr>
          <w:p w14:paraId="11E7D993" w14:textId="77777777" w:rsidR="00F42FB8" w:rsidRPr="00FD1A9F" w:rsidRDefault="00F42FB8" w:rsidP="0022530D">
            <w:pPr>
              <w:pStyle w:val="TableText"/>
              <w:rPr>
                <w:rFonts w:cs="Arial"/>
              </w:rPr>
            </w:pPr>
            <w:r w:rsidRPr="00FD1A9F">
              <w:rPr>
                <w:rFonts w:cs="Arial"/>
              </w:rPr>
              <w:t>VLAN for the General Manager's Office</w:t>
            </w:r>
          </w:p>
        </w:tc>
      </w:tr>
      <w:tr w:rsidR="00F42FB8" w:rsidRPr="0027090C" w14:paraId="1FDD3B7F" w14:textId="77777777" w:rsidTr="0022530D">
        <w:trPr>
          <w:cantSplit/>
        </w:trPr>
        <w:tc>
          <w:tcPr>
            <w:tcW w:w="1413" w:type="dxa"/>
            <w:shd w:val="clear" w:color="auto" w:fill="auto"/>
          </w:tcPr>
          <w:p w14:paraId="3F3C2132" w14:textId="77777777" w:rsidR="00F42FB8" w:rsidRPr="00FD1A9F" w:rsidRDefault="00F42FB8" w:rsidP="0022530D">
            <w:pPr>
              <w:pStyle w:val="TableText"/>
              <w:rPr>
                <w:rFonts w:cs="Arial"/>
              </w:rPr>
            </w:pPr>
            <w:r w:rsidRPr="00FD1A9F">
              <w:rPr>
                <w:rFonts w:cs="Arial"/>
              </w:rPr>
              <w:t>102</w:t>
            </w:r>
          </w:p>
        </w:tc>
        <w:tc>
          <w:tcPr>
            <w:tcW w:w="6525" w:type="dxa"/>
            <w:shd w:val="clear" w:color="auto" w:fill="auto"/>
          </w:tcPr>
          <w:p w14:paraId="00D25395" w14:textId="77777777" w:rsidR="00F42FB8" w:rsidRPr="00FD1A9F" w:rsidRDefault="00F42FB8" w:rsidP="0022530D">
            <w:pPr>
              <w:pStyle w:val="TableText"/>
              <w:rPr>
                <w:rFonts w:cs="Arial"/>
              </w:rPr>
            </w:pPr>
            <w:r w:rsidRPr="00FD1A9F">
              <w:rPr>
                <w:rFonts w:cs="Arial"/>
              </w:rPr>
              <w:t>VLAN for the Administrative Department</w:t>
            </w:r>
          </w:p>
        </w:tc>
      </w:tr>
      <w:tr w:rsidR="00F42FB8" w:rsidRPr="0027090C" w14:paraId="28A85BA7" w14:textId="77777777" w:rsidTr="0022530D">
        <w:trPr>
          <w:cantSplit/>
        </w:trPr>
        <w:tc>
          <w:tcPr>
            <w:tcW w:w="1413" w:type="dxa"/>
            <w:shd w:val="clear" w:color="auto" w:fill="auto"/>
          </w:tcPr>
          <w:p w14:paraId="05402BBE" w14:textId="77777777" w:rsidR="00F42FB8" w:rsidRPr="00FD1A9F" w:rsidRDefault="00F42FB8" w:rsidP="0022530D">
            <w:pPr>
              <w:pStyle w:val="TableText"/>
              <w:rPr>
                <w:rFonts w:cs="Arial"/>
              </w:rPr>
            </w:pPr>
            <w:r w:rsidRPr="00FD1A9F">
              <w:rPr>
                <w:rFonts w:cs="Arial"/>
              </w:rPr>
              <w:t>103</w:t>
            </w:r>
          </w:p>
        </w:tc>
        <w:tc>
          <w:tcPr>
            <w:tcW w:w="6525" w:type="dxa"/>
            <w:shd w:val="clear" w:color="auto" w:fill="auto"/>
          </w:tcPr>
          <w:p w14:paraId="09DAC446" w14:textId="77777777" w:rsidR="00F42FB8" w:rsidRPr="00FD1A9F" w:rsidRDefault="00F42FB8" w:rsidP="0022530D">
            <w:pPr>
              <w:pStyle w:val="TableText"/>
              <w:rPr>
                <w:rFonts w:cs="Arial"/>
              </w:rPr>
            </w:pPr>
            <w:r w:rsidRPr="00FD1A9F">
              <w:rPr>
                <w:rFonts w:cs="Arial"/>
              </w:rPr>
              <w:t>VLAN for the Marketing Department</w:t>
            </w:r>
          </w:p>
        </w:tc>
      </w:tr>
      <w:tr w:rsidR="00F42FB8" w:rsidRPr="0027090C" w14:paraId="6433C30D" w14:textId="77777777" w:rsidTr="0022530D">
        <w:trPr>
          <w:cantSplit/>
        </w:trPr>
        <w:tc>
          <w:tcPr>
            <w:tcW w:w="1413" w:type="dxa"/>
            <w:shd w:val="clear" w:color="auto" w:fill="auto"/>
          </w:tcPr>
          <w:p w14:paraId="5DD0E9EC" w14:textId="77777777" w:rsidR="00F42FB8" w:rsidRPr="00FD1A9F" w:rsidRDefault="00F42FB8" w:rsidP="0022530D">
            <w:pPr>
              <w:pStyle w:val="TableText"/>
              <w:rPr>
                <w:rFonts w:cs="Arial"/>
              </w:rPr>
            </w:pPr>
            <w:r w:rsidRPr="00FD1A9F">
              <w:rPr>
                <w:rFonts w:cs="Arial"/>
              </w:rPr>
              <w:t>104</w:t>
            </w:r>
          </w:p>
        </w:tc>
        <w:tc>
          <w:tcPr>
            <w:tcW w:w="6525" w:type="dxa"/>
            <w:shd w:val="clear" w:color="auto" w:fill="auto"/>
          </w:tcPr>
          <w:p w14:paraId="32AAF989" w14:textId="77777777" w:rsidR="00F42FB8" w:rsidRPr="00FD1A9F" w:rsidRDefault="00F42FB8" w:rsidP="0022530D">
            <w:pPr>
              <w:pStyle w:val="TableText"/>
              <w:rPr>
                <w:rFonts w:cs="Arial"/>
              </w:rPr>
            </w:pPr>
            <w:r w:rsidRPr="00FD1A9F">
              <w:rPr>
                <w:rFonts w:cs="Arial"/>
              </w:rPr>
              <w:t>VLAN for the R&amp;D Department</w:t>
            </w:r>
          </w:p>
        </w:tc>
      </w:tr>
      <w:tr w:rsidR="00F42FB8" w:rsidRPr="0027090C" w14:paraId="20A087BA" w14:textId="77777777" w:rsidTr="0022530D">
        <w:trPr>
          <w:cantSplit/>
        </w:trPr>
        <w:tc>
          <w:tcPr>
            <w:tcW w:w="1413" w:type="dxa"/>
            <w:shd w:val="clear" w:color="auto" w:fill="auto"/>
          </w:tcPr>
          <w:p w14:paraId="30CEB219" w14:textId="77777777" w:rsidR="00F42FB8" w:rsidRPr="00FD1A9F" w:rsidRDefault="00F42FB8" w:rsidP="0022530D">
            <w:pPr>
              <w:pStyle w:val="TableText"/>
              <w:rPr>
                <w:rFonts w:cs="Arial"/>
              </w:rPr>
            </w:pPr>
            <w:r w:rsidRPr="00FD1A9F">
              <w:rPr>
                <w:rFonts w:cs="Arial"/>
              </w:rPr>
              <w:lastRenderedPageBreak/>
              <w:t>105</w:t>
            </w:r>
          </w:p>
        </w:tc>
        <w:tc>
          <w:tcPr>
            <w:tcW w:w="6525" w:type="dxa"/>
            <w:shd w:val="clear" w:color="auto" w:fill="auto"/>
          </w:tcPr>
          <w:p w14:paraId="049343E6" w14:textId="77777777" w:rsidR="00F42FB8" w:rsidRPr="00FD1A9F" w:rsidRDefault="00F42FB8" w:rsidP="0022530D">
            <w:pPr>
              <w:pStyle w:val="TableText"/>
              <w:rPr>
                <w:rFonts w:cs="Arial"/>
              </w:rPr>
            </w:pPr>
            <w:r w:rsidRPr="00FD1A9F">
              <w:rPr>
                <w:rFonts w:cs="Arial"/>
              </w:rPr>
              <w:t>VLAN for the wireless terminals on the first floor</w:t>
            </w:r>
          </w:p>
        </w:tc>
      </w:tr>
      <w:tr w:rsidR="00F42FB8" w:rsidRPr="0027090C" w14:paraId="6625D52A" w14:textId="77777777" w:rsidTr="0022530D">
        <w:trPr>
          <w:cantSplit/>
        </w:trPr>
        <w:tc>
          <w:tcPr>
            <w:tcW w:w="1413" w:type="dxa"/>
            <w:shd w:val="clear" w:color="auto" w:fill="auto"/>
          </w:tcPr>
          <w:p w14:paraId="4983B4C0" w14:textId="77777777" w:rsidR="00F42FB8" w:rsidRPr="00FD1A9F" w:rsidRDefault="00F42FB8" w:rsidP="0022530D">
            <w:pPr>
              <w:pStyle w:val="TableText"/>
              <w:rPr>
                <w:rFonts w:cs="Arial"/>
              </w:rPr>
            </w:pPr>
            <w:r w:rsidRPr="00FD1A9F">
              <w:rPr>
                <w:rFonts w:cs="Arial"/>
              </w:rPr>
              <w:t>106</w:t>
            </w:r>
          </w:p>
        </w:tc>
        <w:tc>
          <w:tcPr>
            <w:tcW w:w="6525" w:type="dxa"/>
            <w:shd w:val="clear" w:color="auto" w:fill="auto"/>
          </w:tcPr>
          <w:p w14:paraId="5CB9FCD8" w14:textId="77777777" w:rsidR="00F42FB8" w:rsidRPr="00FD1A9F" w:rsidRDefault="00F42FB8" w:rsidP="0022530D">
            <w:pPr>
              <w:pStyle w:val="TableText"/>
              <w:rPr>
                <w:rFonts w:cs="Arial"/>
              </w:rPr>
            </w:pPr>
            <w:r w:rsidRPr="00FD1A9F">
              <w:rPr>
                <w:rFonts w:cs="Arial"/>
              </w:rPr>
              <w:t>VLAN for the wireless terminals on the second floor</w:t>
            </w:r>
          </w:p>
        </w:tc>
      </w:tr>
      <w:tr w:rsidR="00F42FB8" w:rsidRPr="0027090C" w14:paraId="3D7746C4" w14:textId="77777777" w:rsidTr="0022530D">
        <w:trPr>
          <w:cantSplit/>
        </w:trPr>
        <w:tc>
          <w:tcPr>
            <w:tcW w:w="1413" w:type="dxa"/>
            <w:shd w:val="clear" w:color="auto" w:fill="auto"/>
          </w:tcPr>
          <w:p w14:paraId="546F9F46" w14:textId="77777777" w:rsidR="00F42FB8" w:rsidRPr="00FD1A9F" w:rsidRDefault="00F42FB8" w:rsidP="0022530D">
            <w:pPr>
              <w:pStyle w:val="TableText"/>
              <w:rPr>
                <w:rFonts w:cs="Arial"/>
              </w:rPr>
            </w:pPr>
            <w:r w:rsidRPr="00FD1A9F">
              <w:rPr>
                <w:rFonts w:cs="Arial"/>
              </w:rPr>
              <w:t>107</w:t>
            </w:r>
          </w:p>
        </w:tc>
        <w:tc>
          <w:tcPr>
            <w:tcW w:w="6525" w:type="dxa"/>
            <w:shd w:val="clear" w:color="auto" w:fill="auto"/>
          </w:tcPr>
          <w:p w14:paraId="593E134D" w14:textId="77777777" w:rsidR="00F42FB8" w:rsidRPr="00FD1A9F" w:rsidRDefault="00F42FB8" w:rsidP="0022530D">
            <w:pPr>
              <w:pStyle w:val="TableText"/>
              <w:rPr>
                <w:rFonts w:cs="Arial"/>
              </w:rPr>
            </w:pPr>
            <w:r w:rsidRPr="00FD1A9F">
              <w:rPr>
                <w:rFonts w:cs="Arial"/>
              </w:rPr>
              <w:t>VLAN for the wireless terminals on the third floor</w:t>
            </w:r>
          </w:p>
        </w:tc>
      </w:tr>
      <w:tr w:rsidR="00F42FB8" w:rsidRPr="0027090C" w14:paraId="734B46B6" w14:textId="77777777" w:rsidTr="0022530D">
        <w:trPr>
          <w:cantSplit/>
        </w:trPr>
        <w:tc>
          <w:tcPr>
            <w:tcW w:w="1413" w:type="dxa"/>
            <w:shd w:val="clear" w:color="auto" w:fill="auto"/>
          </w:tcPr>
          <w:p w14:paraId="23E2A638" w14:textId="77777777" w:rsidR="00F42FB8" w:rsidRPr="00FD1A9F" w:rsidRDefault="00F42FB8" w:rsidP="0022530D">
            <w:pPr>
              <w:pStyle w:val="TableText"/>
              <w:rPr>
                <w:rFonts w:cs="Arial"/>
              </w:rPr>
            </w:pPr>
            <w:r w:rsidRPr="00FD1A9F">
              <w:rPr>
                <w:rFonts w:cs="Arial"/>
              </w:rPr>
              <w:t>201</w:t>
            </w:r>
          </w:p>
        </w:tc>
        <w:tc>
          <w:tcPr>
            <w:tcW w:w="6525" w:type="dxa"/>
            <w:shd w:val="clear" w:color="auto" w:fill="auto"/>
          </w:tcPr>
          <w:p w14:paraId="490F8417" w14:textId="77777777" w:rsidR="00F42FB8" w:rsidRPr="00FD1A9F" w:rsidRDefault="00F42FB8" w:rsidP="0022530D">
            <w:pPr>
              <w:pStyle w:val="TableText"/>
              <w:rPr>
                <w:rFonts w:cs="Arial"/>
              </w:rPr>
            </w:pPr>
            <w:r w:rsidRPr="00FD1A9F">
              <w:rPr>
                <w:rFonts w:cs="Arial"/>
              </w:rPr>
              <w:t>VLAN for the interconnection between F2-AGG1 and CORE1</w:t>
            </w:r>
          </w:p>
        </w:tc>
      </w:tr>
      <w:tr w:rsidR="00F42FB8" w:rsidRPr="0027090C" w14:paraId="40F4AE17" w14:textId="77777777" w:rsidTr="0022530D">
        <w:trPr>
          <w:cantSplit/>
        </w:trPr>
        <w:tc>
          <w:tcPr>
            <w:tcW w:w="1413" w:type="dxa"/>
            <w:shd w:val="clear" w:color="auto" w:fill="auto"/>
          </w:tcPr>
          <w:p w14:paraId="29E4A496" w14:textId="77777777" w:rsidR="00F42FB8" w:rsidRPr="00FD1A9F" w:rsidRDefault="00F42FB8" w:rsidP="0022530D">
            <w:pPr>
              <w:pStyle w:val="TableText"/>
              <w:rPr>
                <w:rFonts w:cs="Arial"/>
              </w:rPr>
            </w:pPr>
            <w:r w:rsidRPr="00FD1A9F">
              <w:rPr>
                <w:rFonts w:cs="Arial"/>
              </w:rPr>
              <w:t>202</w:t>
            </w:r>
          </w:p>
        </w:tc>
        <w:tc>
          <w:tcPr>
            <w:tcW w:w="6525" w:type="dxa"/>
            <w:shd w:val="clear" w:color="auto" w:fill="auto"/>
          </w:tcPr>
          <w:p w14:paraId="438ADAB2" w14:textId="77777777" w:rsidR="00F42FB8" w:rsidRPr="00FD1A9F" w:rsidRDefault="00F42FB8" w:rsidP="0022530D">
            <w:pPr>
              <w:pStyle w:val="TableText"/>
              <w:rPr>
                <w:rFonts w:cs="Arial"/>
              </w:rPr>
            </w:pPr>
            <w:r w:rsidRPr="00FD1A9F">
              <w:rPr>
                <w:rFonts w:cs="Arial"/>
              </w:rPr>
              <w:t>VLAN for the interconnection between F3-AGG1 and CORE1</w:t>
            </w:r>
          </w:p>
        </w:tc>
      </w:tr>
      <w:tr w:rsidR="00F42FB8" w:rsidRPr="0027090C" w14:paraId="1EFD11F0" w14:textId="77777777" w:rsidTr="0022530D">
        <w:trPr>
          <w:cantSplit/>
        </w:trPr>
        <w:tc>
          <w:tcPr>
            <w:tcW w:w="1413" w:type="dxa"/>
            <w:shd w:val="clear" w:color="auto" w:fill="auto"/>
          </w:tcPr>
          <w:p w14:paraId="05C77084" w14:textId="77777777" w:rsidR="00F42FB8" w:rsidRPr="00FD1A9F" w:rsidRDefault="00F42FB8" w:rsidP="0022530D">
            <w:pPr>
              <w:pStyle w:val="TableText"/>
              <w:rPr>
                <w:rFonts w:cs="Arial"/>
              </w:rPr>
            </w:pPr>
            <w:r w:rsidRPr="00FD1A9F">
              <w:rPr>
                <w:rFonts w:cs="Arial"/>
              </w:rPr>
              <w:t>203</w:t>
            </w:r>
          </w:p>
        </w:tc>
        <w:tc>
          <w:tcPr>
            <w:tcW w:w="6525" w:type="dxa"/>
            <w:shd w:val="clear" w:color="auto" w:fill="auto"/>
          </w:tcPr>
          <w:p w14:paraId="4F34285B" w14:textId="77777777" w:rsidR="00F42FB8" w:rsidRPr="00FD1A9F" w:rsidRDefault="00F42FB8" w:rsidP="0022530D">
            <w:pPr>
              <w:pStyle w:val="TableText"/>
              <w:rPr>
                <w:rFonts w:cs="Arial"/>
              </w:rPr>
            </w:pPr>
            <w:r w:rsidRPr="00FD1A9F">
              <w:rPr>
                <w:rFonts w:cs="Arial"/>
              </w:rPr>
              <w:t>VLAN for the interconnection between F2-AGG1 and F3-AGG1</w:t>
            </w:r>
          </w:p>
        </w:tc>
      </w:tr>
      <w:tr w:rsidR="00F42FB8" w:rsidRPr="0027090C" w14:paraId="2C628773" w14:textId="77777777" w:rsidTr="0022530D">
        <w:trPr>
          <w:cantSplit/>
        </w:trPr>
        <w:tc>
          <w:tcPr>
            <w:tcW w:w="1413" w:type="dxa"/>
            <w:shd w:val="clear" w:color="auto" w:fill="auto"/>
          </w:tcPr>
          <w:p w14:paraId="6DA5E6B9" w14:textId="77777777" w:rsidR="00F42FB8" w:rsidRPr="00FD1A9F" w:rsidRDefault="00F42FB8" w:rsidP="0022530D">
            <w:pPr>
              <w:pStyle w:val="TableText"/>
              <w:rPr>
                <w:rFonts w:cs="Arial"/>
              </w:rPr>
            </w:pPr>
            <w:r w:rsidRPr="00FD1A9F">
              <w:rPr>
                <w:rFonts w:cs="Arial"/>
              </w:rPr>
              <w:t>204</w:t>
            </w:r>
          </w:p>
        </w:tc>
        <w:tc>
          <w:tcPr>
            <w:tcW w:w="6525" w:type="dxa"/>
            <w:shd w:val="clear" w:color="auto" w:fill="auto"/>
          </w:tcPr>
          <w:p w14:paraId="10912C70" w14:textId="77777777" w:rsidR="00F42FB8" w:rsidRPr="00FD1A9F" w:rsidRDefault="00F42FB8" w:rsidP="0022530D">
            <w:pPr>
              <w:pStyle w:val="TableText"/>
              <w:rPr>
                <w:rFonts w:cs="Arial"/>
              </w:rPr>
            </w:pPr>
            <w:r w:rsidRPr="00FD1A9F">
              <w:rPr>
                <w:rFonts w:cs="Arial"/>
              </w:rPr>
              <w:t>VLAN for the interconnection between CORE1 and the router</w:t>
            </w:r>
          </w:p>
        </w:tc>
      </w:tr>
      <w:tr w:rsidR="00F42FB8" w:rsidRPr="0027090C" w14:paraId="45684DC9" w14:textId="77777777" w:rsidTr="0022530D">
        <w:trPr>
          <w:cantSplit/>
        </w:trPr>
        <w:tc>
          <w:tcPr>
            <w:tcW w:w="1413" w:type="dxa"/>
            <w:shd w:val="clear" w:color="auto" w:fill="auto"/>
          </w:tcPr>
          <w:p w14:paraId="5AF31A8C" w14:textId="77777777" w:rsidR="00F42FB8" w:rsidRPr="00FD1A9F" w:rsidRDefault="00F42FB8" w:rsidP="0022530D">
            <w:pPr>
              <w:pStyle w:val="TableText"/>
              <w:rPr>
                <w:rFonts w:cs="Arial"/>
              </w:rPr>
            </w:pPr>
            <w:r w:rsidRPr="00FD1A9F">
              <w:rPr>
                <w:rFonts w:cs="Arial"/>
              </w:rPr>
              <w:t>205</w:t>
            </w:r>
          </w:p>
        </w:tc>
        <w:tc>
          <w:tcPr>
            <w:tcW w:w="6525" w:type="dxa"/>
            <w:shd w:val="clear" w:color="auto" w:fill="auto"/>
          </w:tcPr>
          <w:p w14:paraId="3B4E498C" w14:textId="77777777" w:rsidR="00F42FB8" w:rsidRPr="00FD1A9F" w:rsidRDefault="00F42FB8" w:rsidP="0022530D">
            <w:pPr>
              <w:pStyle w:val="TableText"/>
              <w:rPr>
                <w:rFonts w:cs="Arial"/>
              </w:rPr>
            </w:pPr>
            <w:r w:rsidRPr="00FD1A9F">
              <w:rPr>
                <w:rFonts w:cs="Arial"/>
              </w:rPr>
              <w:t>Wireless network management VLAN on the first floor</w:t>
            </w:r>
          </w:p>
        </w:tc>
      </w:tr>
      <w:tr w:rsidR="00F42FB8" w:rsidRPr="0027090C" w14:paraId="7D6E03DA" w14:textId="77777777" w:rsidTr="0022530D">
        <w:trPr>
          <w:cantSplit/>
        </w:trPr>
        <w:tc>
          <w:tcPr>
            <w:tcW w:w="1413" w:type="dxa"/>
            <w:shd w:val="clear" w:color="auto" w:fill="auto"/>
          </w:tcPr>
          <w:p w14:paraId="4D7CEE43" w14:textId="77777777" w:rsidR="00F42FB8" w:rsidRPr="00FD1A9F" w:rsidRDefault="00F42FB8" w:rsidP="0022530D">
            <w:pPr>
              <w:pStyle w:val="TableText"/>
              <w:rPr>
                <w:rFonts w:cs="Arial"/>
              </w:rPr>
            </w:pPr>
            <w:r w:rsidRPr="00FD1A9F">
              <w:rPr>
                <w:rFonts w:cs="Arial"/>
              </w:rPr>
              <w:t>206</w:t>
            </w:r>
          </w:p>
        </w:tc>
        <w:tc>
          <w:tcPr>
            <w:tcW w:w="6525" w:type="dxa"/>
            <w:shd w:val="clear" w:color="auto" w:fill="auto"/>
          </w:tcPr>
          <w:p w14:paraId="4CCD5CCD" w14:textId="77777777" w:rsidR="00F42FB8" w:rsidRPr="00FD1A9F" w:rsidRDefault="00F42FB8" w:rsidP="0022530D">
            <w:pPr>
              <w:pStyle w:val="TableText"/>
              <w:rPr>
                <w:rFonts w:cs="Arial"/>
              </w:rPr>
            </w:pPr>
            <w:r w:rsidRPr="00FD1A9F">
              <w:rPr>
                <w:rFonts w:cs="Arial"/>
              </w:rPr>
              <w:t>Wireless network management VLAN on the second floor</w:t>
            </w:r>
          </w:p>
        </w:tc>
      </w:tr>
      <w:tr w:rsidR="00F42FB8" w:rsidRPr="0027090C" w14:paraId="0800E22C" w14:textId="77777777" w:rsidTr="0022530D">
        <w:trPr>
          <w:cantSplit/>
        </w:trPr>
        <w:tc>
          <w:tcPr>
            <w:tcW w:w="1413" w:type="dxa"/>
            <w:shd w:val="clear" w:color="auto" w:fill="auto"/>
          </w:tcPr>
          <w:p w14:paraId="0096CB2B" w14:textId="77777777" w:rsidR="00F42FB8" w:rsidRPr="00FD1A9F" w:rsidRDefault="00F42FB8" w:rsidP="0022530D">
            <w:pPr>
              <w:pStyle w:val="TableText"/>
              <w:rPr>
                <w:rFonts w:cs="Arial"/>
              </w:rPr>
            </w:pPr>
            <w:r w:rsidRPr="00FD1A9F">
              <w:rPr>
                <w:rFonts w:cs="Arial"/>
              </w:rPr>
              <w:t>207</w:t>
            </w:r>
          </w:p>
        </w:tc>
        <w:tc>
          <w:tcPr>
            <w:tcW w:w="6525" w:type="dxa"/>
            <w:shd w:val="clear" w:color="auto" w:fill="auto"/>
          </w:tcPr>
          <w:p w14:paraId="33FCE599" w14:textId="77777777" w:rsidR="00F42FB8" w:rsidRPr="00FD1A9F" w:rsidRDefault="00F42FB8" w:rsidP="0022530D">
            <w:pPr>
              <w:pStyle w:val="TableText"/>
              <w:rPr>
                <w:rFonts w:cs="Arial"/>
              </w:rPr>
            </w:pPr>
            <w:r w:rsidRPr="00FD1A9F">
              <w:rPr>
                <w:rFonts w:cs="Arial"/>
              </w:rPr>
              <w:t>Wireless network management VLAN on the third floor</w:t>
            </w:r>
          </w:p>
        </w:tc>
      </w:tr>
    </w:tbl>
    <w:p w14:paraId="24F16AD2" w14:textId="77777777" w:rsidR="00F42FB8" w:rsidRDefault="00F42FB8" w:rsidP="00F42FB8"/>
    <w:p w14:paraId="5C9BB84A" w14:textId="77777777" w:rsidR="00F42FB8" w:rsidRDefault="00F42FB8" w:rsidP="00F42FB8">
      <w:pPr>
        <w:pStyle w:val="BlockLabel"/>
        <w:numPr>
          <w:ilvl w:val="0"/>
          <w:numId w:val="37"/>
        </w:numPr>
      </w:pPr>
      <w:r>
        <w:t>Layer 3 Network Design</w:t>
      </w:r>
    </w:p>
    <w:p w14:paraId="5CF9E7B4" w14:textId="77777777" w:rsidR="00F42FB8" w:rsidRPr="001C428C" w:rsidRDefault="00F42FB8" w:rsidP="00F42FB8">
      <w:pPr>
        <w:rPr>
          <w:rStyle w:val="aff9"/>
          <w:b/>
          <w:bCs/>
        </w:rPr>
      </w:pPr>
      <w:r w:rsidRPr="001C428C">
        <w:rPr>
          <w:b/>
          <w:bCs/>
        </w:rPr>
        <w:t>Background:</w:t>
      </w:r>
    </w:p>
    <w:p w14:paraId="7A3ACD70" w14:textId="77777777" w:rsidR="00F42FB8" w:rsidRPr="00DF25D1" w:rsidRDefault="00F42FB8" w:rsidP="00F42FB8">
      <w:pPr>
        <w:pStyle w:val="ItemList"/>
      </w:pPr>
      <w:r>
        <w:t>The address range is network 192.168.0.0/16. The requirements are as follows:</w:t>
      </w:r>
    </w:p>
    <w:p w14:paraId="3CE834DA" w14:textId="77777777" w:rsidR="00F42FB8" w:rsidRPr="00DF25D1" w:rsidRDefault="00F42FB8" w:rsidP="00F42FB8">
      <w:pPr>
        <w:pStyle w:val="SubItemList"/>
      </w:pPr>
      <w:r>
        <w:t>First floor:</w:t>
      </w:r>
    </w:p>
    <w:p w14:paraId="33407014" w14:textId="77777777" w:rsidR="00F42FB8" w:rsidRPr="00DF25D1" w:rsidRDefault="00F42FB8" w:rsidP="00F42FB8">
      <w:pPr>
        <w:pStyle w:val="ItemListinTable"/>
        <w:tabs>
          <w:tab w:val="clear" w:pos="170"/>
          <w:tab w:val="num" w:pos="2694"/>
        </w:tabs>
        <w:ind w:left="2694" w:hanging="312"/>
      </w:pPr>
      <w:r>
        <w:t>The servers use static IP addresses. IP addresses of wireless stations and APs are allocated by CORE1 through DHCP. The gateway is on CORE1.</w:t>
      </w:r>
    </w:p>
    <w:p w14:paraId="4A1883C9" w14:textId="77777777" w:rsidR="00F42FB8" w:rsidRPr="00DF25D1" w:rsidRDefault="00F42FB8" w:rsidP="00F42FB8">
      <w:pPr>
        <w:pStyle w:val="ItemListinTable"/>
        <w:tabs>
          <w:tab w:val="clear" w:pos="170"/>
          <w:tab w:val="num" w:pos="2694"/>
        </w:tabs>
        <w:ind w:left="2694" w:hanging="312"/>
      </w:pPr>
      <w:r>
        <w:t>The management IP addresses of the access switches are static IP addresses, and the gateway is on CORE1.</w:t>
      </w:r>
    </w:p>
    <w:p w14:paraId="29848BAA" w14:textId="77777777" w:rsidR="00F42FB8" w:rsidRPr="00DF25D1" w:rsidRDefault="00F42FB8" w:rsidP="00F42FB8">
      <w:pPr>
        <w:pStyle w:val="SubItemList"/>
      </w:pPr>
      <w:r>
        <w:t>Second and third floors:</w:t>
      </w:r>
    </w:p>
    <w:p w14:paraId="5CEEC3D6" w14:textId="77777777" w:rsidR="00F42FB8" w:rsidRPr="00DF25D1" w:rsidRDefault="00F42FB8" w:rsidP="00F42FB8">
      <w:pPr>
        <w:pStyle w:val="ItemListinTable"/>
        <w:tabs>
          <w:tab w:val="clear" w:pos="170"/>
          <w:tab w:val="num" w:pos="2694"/>
        </w:tabs>
        <w:ind w:left="2694" w:hanging="312"/>
      </w:pPr>
      <w:r>
        <w:t>The IP addresses of all wired terminals, wireless terminals, and wireless APs are allocated by the aggregation switch of the corresponding floor(s) through DHCP. The gateway is deployed on the aggregation switches.</w:t>
      </w:r>
    </w:p>
    <w:p w14:paraId="4EDBC2BB" w14:textId="77777777" w:rsidR="00F42FB8" w:rsidRPr="00DF25D1" w:rsidRDefault="00F42FB8" w:rsidP="00F42FB8">
      <w:pPr>
        <w:pStyle w:val="ItemListinTable"/>
        <w:tabs>
          <w:tab w:val="clear" w:pos="170"/>
          <w:tab w:val="num" w:pos="2694"/>
        </w:tabs>
        <w:ind w:left="2694" w:hanging="312"/>
      </w:pPr>
      <w:r>
        <w:t>The management IP addresses of the access switches are static IP addresses, and the gateway is on the aggregation switch of the corresponding floor(s).</w:t>
      </w:r>
    </w:p>
    <w:p w14:paraId="5FCA5F8A" w14:textId="77777777" w:rsidR="00F42FB8" w:rsidRPr="00DF25D1" w:rsidRDefault="00F42FB8" w:rsidP="00F42FB8">
      <w:pPr>
        <w:pStyle w:val="ItemList"/>
      </w:pPr>
      <w:r>
        <w:t>OSPF is used on the entire network to enable connectivity between service networks. All terminals access the Internet through the router.</w:t>
      </w:r>
    </w:p>
    <w:p w14:paraId="71C028A4" w14:textId="77777777" w:rsidR="00F42FB8" w:rsidRPr="001C428C" w:rsidRDefault="00F42FB8" w:rsidP="00F42FB8">
      <w:pPr>
        <w:rPr>
          <w:b/>
          <w:bCs/>
        </w:rPr>
      </w:pPr>
      <w:r w:rsidRPr="001C428C">
        <w:rPr>
          <w:b/>
          <w:bCs/>
        </w:rPr>
        <w:t>Task:</w:t>
      </w:r>
    </w:p>
    <w:p w14:paraId="73E410EA" w14:textId="77777777" w:rsidR="00F42FB8" w:rsidRPr="0027090C" w:rsidRDefault="00F42FB8" w:rsidP="00F42FB8">
      <w:r>
        <w:t>Fill in the Layer 3 network planning table based on the existing information and requirements.</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16"/>
        <w:gridCol w:w="2688"/>
        <w:gridCol w:w="1260"/>
        <w:gridCol w:w="2374"/>
      </w:tblGrid>
      <w:tr w:rsidR="00F42FB8" w:rsidRPr="0027090C" w14:paraId="6482A6AA" w14:textId="77777777" w:rsidTr="0022530D">
        <w:trPr>
          <w:cantSplit/>
          <w:tblHeader/>
        </w:trPr>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tcPr>
          <w:p w14:paraId="0F69CC3C" w14:textId="77777777" w:rsidR="00F42FB8" w:rsidRPr="00BA0562" w:rsidRDefault="00F42FB8" w:rsidP="0022530D">
            <w:pPr>
              <w:pStyle w:val="TableHeading"/>
            </w:pPr>
            <w:r w:rsidRPr="00BA0562">
              <w:lastRenderedPageBreak/>
              <w:t>IP Network</w:t>
            </w:r>
          </w:p>
        </w:tc>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tcPr>
          <w:p w14:paraId="68CCCA93" w14:textId="77777777" w:rsidR="00F42FB8" w:rsidRPr="00BA0562" w:rsidRDefault="00F42FB8" w:rsidP="0022530D">
            <w:pPr>
              <w:pStyle w:val="TableHeading"/>
            </w:pPr>
            <w:r w:rsidRPr="00BA0562">
              <w:t>Address Assignment Method and Gateway</w:t>
            </w:r>
          </w:p>
        </w:tc>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tcPr>
          <w:p w14:paraId="13844CC3" w14:textId="77777777" w:rsidR="00F42FB8" w:rsidRPr="00BA0562" w:rsidRDefault="00F42FB8" w:rsidP="0022530D">
            <w:pPr>
              <w:pStyle w:val="TableHeading"/>
            </w:pPr>
            <w:r w:rsidRPr="00BA0562">
              <w:t>Routing Mode</w:t>
            </w:r>
          </w:p>
        </w:tc>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tcPr>
          <w:p w14:paraId="558182C5" w14:textId="77777777" w:rsidR="00F42FB8" w:rsidRPr="00BA0562" w:rsidRDefault="00F42FB8" w:rsidP="0022530D">
            <w:pPr>
              <w:pStyle w:val="TableHeading"/>
            </w:pPr>
            <w:r w:rsidRPr="00BA0562">
              <w:t>Network Description</w:t>
            </w:r>
          </w:p>
        </w:tc>
      </w:tr>
      <w:tr w:rsidR="00F42FB8" w:rsidRPr="0027090C" w14:paraId="11C3151A" w14:textId="77777777" w:rsidTr="0022530D">
        <w:trPr>
          <w:cantSplit/>
        </w:trPr>
        <w:tc>
          <w:tcPr>
            <w:tcW w:w="0" w:type="auto"/>
            <w:shd w:val="clear" w:color="auto" w:fill="auto"/>
          </w:tcPr>
          <w:p w14:paraId="0340C591" w14:textId="77777777" w:rsidR="00F42FB8" w:rsidRPr="00FD1A9F" w:rsidRDefault="00F42FB8" w:rsidP="0022530D">
            <w:pPr>
              <w:pStyle w:val="TableText"/>
              <w:rPr>
                <w:rFonts w:cs="Arial"/>
              </w:rPr>
            </w:pPr>
            <w:r w:rsidRPr="00FD1A9F">
              <w:rPr>
                <w:rFonts w:cs="Arial"/>
              </w:rPr>
              <w:t>192.168.1.0/24</w:t>
            </w:r>
          </w:p>
        </w:tc>
        <w:tc>
          <w:tcPr>
            <w:tcW w:w="0" w:type="auto"/>
            <w:shd w:val="clear" w:color="auto" w:fill="auto"/>
          </w:tcPr>
          <w:p w14:paraId="66E7FE2D" w14:textId="77777777" w:rsidR="00F42FB8" w:rsidRPr="00FD1A9F" w:rsidRDefault="00F42FB8" w:rsidP="0022530D">
            <w:pPr>
              <w:pStyle w:val="TableText"/>
              <w:rPr>
                <w:rFonts w:cs="Arial"/>
              </w:rPr>
            </w:pPr>
            <w:r w:rsidRPr="00FD1A9F">
              <w:rPr>
                <w:rFonts w:cs="Arial"/>
              </w:rPr>
              <w:t>DHCP; 192.168.1.254</w:t>
            </w:r>
          </w:p>
        </w:tc>
        <w:tc>
          <w:tcPr>
            <w:tcW w:w="0" w:type="auto"/>
            <w:shd w:val="clear" w:color="auto" w:fill="auto"/>
          </w:tcPr>
          <w:p w14:paraId="6D0EEE85" w14:textId="77777777" w:rsidR="00F42FB8" w:rsidRPr="00FD1A9F" w:rsidRDefault="00F42FB8" w:rsidP="0022530D">
            <w:pPr>
              <w:pStyle w:val="TableText"/>
              <w:rPr>
                <w:rFonts w:cs="Arial"/>
              </w:rPr>
            </w:pPr>
            <w:r w:rsidRPr="00FD1A9F">
              <w:rPr>
                <w:rFonts w:cs="Arial"/>
              </w:rPr>
              <w:t>OSPF</w:t>
            </w:r>
          </w:p>
        </w:tc>
        <w:tc>
          <w:tcPr>
            <w:tcW w:w="0" w:type="auto"/>
            <w:shd w:val="clear" w:color="auto" w:fill="auto"/>
          </w:tcPr>
          <w:p w14:paraId="70E163EB" w14:textId="77777777" w:rsidR="00F42FB8" w:rsidRPr="00FD1A9F" w:rsidRDefault="00F42FB8" w:rsidP="0022530D">
            <w:pPr>
              <w:pStyle w:val="TableText"/>
              <w:rPr>
                <w:rFonts w:cs="Arial"/>
              </w:rPr>
            </w:pPr>
            <w:r w:rsidRPr="00FD1A9F">
              <w:rPr>
                <w:rFonts w:cs="Arial"/>
              </w:rPr>
              <w:t>Layer 2 device management network</w:t>
            </w:r>
          </w:p>
        </w:tc>
      </w:tr>
      <w:tr w:rsidR="00F42FB8" w:rsidRPr="0027090C" w14:paraId="7EFC0245" w14:textId="77777777" w:rsidTr="0022530D">
        <w:trPr>
          <w:cantSplit/>
        </w:trPr>
        <w:tc>
          <w:tcPr>
            <w:tcW w:w="0" w:type="auto"/>
            <w:shd w:val="clear" w:color="auto" w:fill="auto"/>
          </w:tcPr>
          <w:p w14:paraId="040D3B20" w14:textId="77777777" w:rsidR="00F42FB8" w:rsidRPr="00FD1A9F" w:rsidRDefault="00F42FB8" w:rsidP="0022530D">
            <w:pPr>
              <w:pStyle w:val="TableText"/>
              <w:rPr>
                <w:rFonts w:cs="Arial"/>
              </w:rPr>
            </w:pPr>
          </w:p>
        </w:tc>
        <w:tc>
          <w:tcPr>
            <w:tcW w:w="0" w:type="auto"/>
            <w:shd w:val="clear" w:color="auto" w:fill="auto"/>
          </w:tcPr>
          <w:p w14:paraId="0AA1E257" w14:textId="77777777" w:rsidR="00F42FB8" w:rsidRPr="00FD1A9F" w:rsidRDefault="00F42FB8" w:rsidP="0022530D">
            <w:pPr>
              <w:pStyle w:val="TableText"/>
              <w:rPr>
                <w:rFonts w:cs="Arial"/>
              </w:rPr>
            </w:pPr>
          </w:p>
        </w:tc>
        <w:tc>
          <w:tcPr>
            <w:tcW w:w="0" w:type="auto"/>
            <w:shd w:val="clear" w:color="auto" w:fill="auto"/>
          </w:tcPr>
          <w:p w14:paraId="7F74E16B" w14:textId="77777777" w:rsidR="00F42FB8" w:rsidRPr="00FD1A9F" w:rsidRDefault="00F42FB8" w:rsidP="0022530D">
            <w:pPr>
              <w:pStyle w:val="TableText"/>
              <w:rPr>
                <w:rFonts w:cs="Arial"/>
              </w:rPr>
            </w:pPr>
          </w:p>
        </w:tc>
        <w:tc>
          <w:tcPr>
            <w:tcW w:w="0" w:type="auto"/>
            <w:shd w:val="clear" w:color="auto" w:fill="auto"/>
          </w:tcPr>
          <w:p w14:paraId="41F8C074" w14:textId="77777777" w:rsidR="00F42FB8" w:rsidRPr="00FD1A9F" w:rsidRDefault="00F42FB8" w:rsidP="0022530D">
            <w:pPr>
              <w:pStyle w:val="TableText"/>
              <w:rPr>
                <w:rFonts w:cs="Arial"/>
              </w:rPr>
            </w:pPr>
          </w:p>
        </w:tc>
      </w:tr>
      <w:tr w:rsidR="00F42FB8" w:rsidRPr="0027090C" w14:paraId="417124EC" w14:textId="77777777" w:rsidTr="0022530D">
        <w:trPr>
          <w:cantSplit/>
        </w:trPr>
        <w:tc>
          <w:tcPr>
            <w:tcW w:w="0" w:type="auto"/>
            <w:shd w:val="clear" w:color="auto" w:fill="auto"/>
          </w:tcPr>
          <w:p w14:paraId="24F012FE" w14:textId="77777777" w:rsidR="00F42FB8" w:rsidRPr="00FD1A9F" w:rsidRDefault="00F42FB8" w:rsidP="0022530D">
            <w:pPr>
              <w:pStyle w:val="TableText"/>
              <w:rPr>
                <w:rFonts w:cs="Arial"/>
              </w:rPr>
            </w:pPr>
          </w:p>
        </w:tc>
        <w:tc>
          <w:tcPr>
            <w:tcW w:w="0" w:type="auto"/>
            <w:shd w:val="clear" w:color="auto" w:fill="auto"/>
          </w:tcPr>
          <w:p w14:paraId="291572EA" w14:textId="77777777" w:rsidR="00F42FB8" w:rsidRPr="00FD1A9F" w:rsidRDefault="00F42FB8" w:rsidP="0022530D">
            <w:pPr>
              <w:pStyle w:val="TableText"/>
              <w:rPr>
                <w:rFonts w:cs="Arial"/>
              </w:rPr>
            </w:pPr>
          </w:p>
        </w:tc>
        <w:tc>
          <w:tcPr>
            <w:tcW w:w="0" w:type="auto"/>
            <w:shd w:val="clear" w:color="auto" w:fill="auto"/>
          </w:tcPr>
          <w:p w14:paraId="36E65047" w14:textId="77777777" w:rsidR="00F42FB8" w:rsidRPr="00FD1A9F" w:rsidRDefault="00F42FB8" w:rsidP="0022530D">
            <w:pPr>
              <w:pStyle w:val="TableText"/>
              <w:rPr>
                <w:rFonts w:cs="Arial"/>
              </w:rPr>
            </w:pPr>
          </w:p>
        </w:tc>
        <w:tc>
          <w:tcPr>
            <w:tcW w:w="0" w:type="auto"/>
            <w:shd w:val="clear" w:color="auto" w:fill="auto"/>
          </w:tcPr>
          <w:p w14:paraId="3CA28265" w14:textId="77777777" w:rsidR="00F42FB8" w:rsidRPr="00FD1A9F" w:rsidRDefault="00F42FB8" w:rsidP="0022530D">
            <w:pPr>
              <w:pStyle w:val="TableText"/>
              <w:rPr>
                <w:rFonts w:cs="Arial"/>
              </w:rPr>
            </w:pPr>
          </w:p>
        </w:tc>
      </w:tr>
      <w:tr w:rsidR="00F42FB8" w:rsidRPr="0027090C" w14:paraId="39C7E5E6" w14:textId="77777777" w:rsidTr="0022530D">
        <w:trPr>
          <w:cantSplit/>
        </w:trPr>
        <w:tc>
          <w:tcPr>
            <w:tcW w:w="0" w:type="auto"/>
            <w:shd w:val="clear" w:color="auto" w:fill="auto"/>
          </w:tcPr>
          <w:p w14:paraId="2CA24F79" w14:textId="77777777" w:rsidR="00F42FB8" w:rsidRPr="00FD1A9F" w:rsidRDefault="00F42FB8" w:rsidP="0022530D">
            <w:pPr>
              <w:pStyle w:val="TableText"/>
              <w:rPr>
                <w:rFonts w:cs="Arial"/>
              </w:rPr>
            </w:pPr>
          </w:p>
        </w:tc>
        <w:tc>
          <w:tcPr>
            <w:tcW w:w="0" w:type="auto"/>
            <w:shd w:val="clear" w:color="auto" w:fill="auto"/>
          </w:tcPr>
          <w:p w14:paraId="69CF9159" w14:textId="77777777" w:rsidR="00F42FB8" w:rsidRPr="00FD1A9F" w:rsidRDefault="00F42FB8" w:rsidP="0022530D">
            <w:pPr>
              <w:pStyle w:val="TableText"/>
              <w:rPr>
                <w:rFonts w:cs="Arial"/>
              </w:rPr>
            </w:pPr>
          </w:p>
        </w:tc>
        <w:tc>
          <w:tcPr>
            <w:tcW w:w="0" w:type="auto"/>
            <w:shd w:val="clear" w:color="auto" w:fill="auto"/>
          </w:tcPr>
          <w:p w14:paraId="5B07EC9B" w14:textId="77777777" w:rsidR="00F42FB8" w:rsidRPr="00FD1A9F" w:rsidRDefault="00F42FB8" w:rsidP="0022530D">
            <w:pPr>
              <w:pStyle w:val="TableText"/>
              <w:rPr>
                <w:rFonts w:cs="Arial"/>
              </w:rPr>
            </w:pPr>
          </w:p>
        </w:tc>
        <w:tc>
          <w:tcPr>
            <w:tcW w:w="0" w:type="auto"/>
            <w:shd w:val="clear" w:color="auto" w:fill="auto"/>
          </w:tcPr>
          <w:p w14:paraId="5A0CD804" w14:textId="77777777" w:rsidR="00F42FB8" w:rsidRPr="00FD1A9F" w:rsidRDefault="00F42FB8" w:rsidP="0022530D">
            <w:pPr>
              <w:pStyle w:val="TableText"/>
              <w:rPr>
                <w:rFonts w:cs="Arial"/>
              </w:rPr>
            </w:pPr>
          </w:p>
        </w:tc>
      </w:tr>
      <w:tr w:rsidR="00F42FB8" w:rsidRPr="0027090C" w14:paraId="47730C2D" w14:textId="77777777" w:rsidTr="0022530D">
        <w:trPr>
          <w:cantSplit/>
        </w:trPr>
        <w:tc>
          <w:tcPr>
            <w:tcW w:w="0" w:type="auto"/>
            <w:shd w:val="clear" w:color="auto" w:fill="auto"/>
          </w:tcPr>
          <w:p w14:paraId="44CB773B" w14:textId="77777777" w:rsidR="00F42FB8" w:rsidRPr="00FD1A9F" w:rsidRDefault="00F42FB8" w:rsidP="0022530D">
            <w:pPr>
              <w:pStyle w:val="TableText"/>
              <w:rPr>
                <w:rFonts w:cs="Arial"/>
              </w:rPr>
            </w:pPr>
          </w:p>
        </w:tc>
        <w:tc>
          <w:tcPr>
            <w:tcW w:w="0" w:type="auto"/>
            <w:shd w:val="clear" w:color="auto" w:fill="auto"/>
          </w:tcPr>
          <w:p w14:paraId="4CA9E1A2" w14:textId="77777777" w:rsidR="00F42FB8" w:rsidRPr="00FD1A9F" w:rsidRDefault="00F42FB8" w:rsidP="0022530D">
            <w:pPr>
              <w:pStyle w:val="TableText"/>
              <w:rPr>
                <w:rFonts w:cs="Arial"/>
              </w:rPr>
            </w:pPr>
          </w:p>
        </w:tc>
        <w:tc>
          <w:tcPr>
            <w:tcW w:w="0" w:type="auto"/>
            <w:shd w:val="clear" w:color="auto" w:fill="auto"/>
          </w:tcPr>
          <w:p w14:paraId="2C41DD78" w14:textId="77777777" w:rsidR="00F42FB8" w:rsidRPr="00FD1A9F" w:rsidRDefault="00F42FB8" w:rsidP="0022530D">
            <w:pPr>
              <w:pStyle w:val="TableText"/>
              <w:rPr>
                <w:rFonts w:cs="Arial"/>
              </w:rPr>
            </w:pPr>
          </w:p>
        </w:tc>
        <w:tc>
          <w:tcPr>
            <w:tcW w:w="0" w:type="auto"/>
            <w:shd w:val="clear" w:color="auto" w:fill="auto"/>
          </w:tcPr>
          <w:p w14:paraId="75DA015C" w14:textId="77777777" w:rsidR="00F42FB8" w:rsidRPr="00FD1A9F" w:rsidRDefault="00F42FB8" w:rsidP="0022530D">
            <w:pPr>
              <w:pStyle w:val="TableText"/>
              <w:rPr>
                <w:rFonts w:cs="Arial"/>
              </w:rPr>
            </w:pPr>
          </w:p>
        </w:tc>
      </w:tr>
      <w:tr w:rsidR="00F42FB8" w:rsidRPr="0027090C" w14:paraId="2C53A3E5" w14:textId="77777777" w:rsidTr="0022530D">
        <w:trPr>
          <w:cantSplit/>
        </w:trPr>
        <w:tc>
          <w:tcPr>
            <w:tcW w:w="0" w:type="auto"/>
            <w:shd w:val="clear" w:color="auto" w:fill="auto"/>
          </w:tcPr>
          <w:p w14:paraId="23A6E79A" w14:textId="77777777" w:rsidR="00F42FB8" w:rsidRPr="00FD1A9F" w:rsidRDefault="00F42FB8" w:rsidP="0022530D">
            <w:pPr>
              <w:pStyle w:val="TableText"/>
              <w:rPr>
                <w:rFonts w:cs="Arial"/>
              </w:rPr>
            </w:pPr>
          </w:p>
        </w:tc>
        <w:tc>
          <w:tcPr>
            <w:tcW w:w="0" w:type="auto"/>
            <w:shd w:val="clear" w:color="auto" w:fill="auto"/>
          </w:tcPr>
          <w:p w14:paraId="550FBCD6" w14:textId="77777777" w:rsidR="00F42FB8" w:rsidRPr="00FD1A9F" w:rsidRDefault="00F42FB8" w:rsidP="0022530D">
            <w:pPr>
              <w:pStyle w:val="TableText"/>
              <w:rPr>
                <w:rFonts w:cs="Arial"/>
              </w:rPr>
            </w:pPr>
          </w:p>
        </w:tc>
        <w:tc>
          <w:tcPr>
            <w:tcW w:w="0" w:type="auto"/>
            <w:shd w:val="clear" w:color="auto" w:fill="auto"/>
          </w:tcPr>
          <w:p w14:paraId="57CC38EE" w14:textId="77777777" w:rsidR="00F42FB8" w:rsidRPr="00FD1A9F" w:rsidRDefault="00F42FB8" w:rsidP="0022530D">
            <w:pPr>
              <w:pStyle w:val="TableText"/>
              <w:rPr>
                <w:rFonts w:cs="Arial"/>
              </w:rPr>
            </w:pPr>
          </w:p>
        </w:tc>
        <w:tc>
          <w:tcPr>
            <w:tcW w:w="0" w:type="auto"/>
            <w:shd w:val="clear" w:color="auto" w:fill="auto"/>
          </w:tcPr>
          <w:p w14:paraId="50B0DE79" w14:textId="77777777" w:rsidR="00F42FB8" w:rsidRPr="00FD1A9F" w:rsidRDefault="00F42FB8" w:rsidP="0022530D">
            <w:pPr>
              <w:pStyle w:val="TableText"/>
              <w:rPr>
                <w:rFonts w:cs="Arial"/>
              </w:rPr>
            </w:pPr>
          </w:p>
        </w:tc>
      </w:tr>
      <w:tr w:rsidR="00F42FB8" w:rsidRPr="0027090C" w14:paraId="0171E040" w14:textId="77777777" w:rsidTr="0022530D">
        <w:trPr>
          <w:cantSplit/>
        </w:trPr>
        <w:tc>
          <w:tcPr>
            <w:tcW w:w="0" w:type="auto"/>
            <w:shd w:val="clear" w:color="auto" w:fill="auto"/>
          </w:tcPr>
          <w:p w14:paraId="1FC35D2A" w14:textId="77777777" w:rsidR="00F42FB8" w:rsidRPr="00FD1A9F" w:rsidRDefault="00F42FB8" w:rsidP="0022530D">
            <w:pPr>
              <w:pStyle w:val="TableText"/>
              <w:rPr>
                <w:rFonts w:cs="Arial"/>
              </w:rPr>
            </w:pPr>
          </w:p>
        </w:tc>
        <w:tc>
          <w:tcPr>
            <w:tcW w:w="0" w:type="auto"/>
            <w:shd w:val="clear" w:color="auto" w:fill="auto"/>
          </w:tcPr>
          <w:p w14:paraId="24D9C6FC" w14:textId="77777777" w:rsidR="00F42FB8" w:rsidRPr="00FD1A9F" w:rsidRDefault="00F42FB8" w:rsidP="0022530D">
            <w:pPr>
              <w:pStyle w:val="TableText"/>
              <w:rPr>
                <w:rFonts w:cs="Arial"/>
              </w:rPr>
            </w:pPr>
          </w:p>
        </w:tc>
        <w:tc>
          <w:tcPr>
            <w:tcW w:w="0" w:type="auto"/>
            <w:shd w:val="clear" w:color="auto" w:fill="auto"/>
          </w:tcPr>
          <w:p w14:paraId="51B38A43" w14:textId="77777777" w:rsidR="00F42FB8" w:rsidRPr="00FD1A9F" w:rsidRDefault="00F42FB8" w:rsidP="0022530D">
            <w:pPr>
              <w:pStyle w:val="TableText"/>
              <w:rPr>
                <w:rFonts w:cs="Arial"/>
              </w:rPr>
            </w:pPr>
          </w:p>
        </w:tc>
        <w:tc>
          <w:tcPr>
            <w:tcW w:w="0" w:type="auto"/>
            <w:shd w:val="clear" w:color="auto" w:fill="auto"/>
          </w:tcPr>
          <w:p w14:paraId="6FCC0893" w14:textId="77777777" w:rsidR="00F42FB8" w:rsidRPr="00FD1A9F" w:rsidRDefault="00F42FB8" w:rsidP="0022530D">
            <w:pPr>
              <w:pStyle w:val="TableText"/>
              <w:rPr>
                <w:rFonts w:cs="Arial"/>
              </w:rPr>
            </w:pPr>
          </w:p>
        </w:tc>
      </w:tr>
      <w:tr w:rsidR="00F42FB8" w:rsidRPr="0027090C" w14:paraId="48BD3499" w14:textId="77777777" w:rsidTr="0022530D">
        <w:trPr>
          <w:cantSplit/>
        </w:trPr>
        <w:tc>
          <w:tcPr>
            <w:tcW w:w="0" w:type="auto"/>
            <w:shd w:val="clear" w:color="auto" w:fill="auto"/>
          </w:tcPr>
          <w:p w14:paraId="08B499A5" w14:textId="77777777" w:rsidR="00F42FB8" w:rsidRPr="00FD1A9F" w:rsidRDefault="00F42FB8" w:rsidP="0022530D">
            <w:pPr>
              <w:pStyle w:val="TableText"/>
              <w:rPr>
                <w:rFonts w:cs="Arial"/>
              </w:rPr>
            </w:pPr>
          </w:p>
        </w:tc>
        <w:tc>
          <w:tcPr>
            <w:tcW w:w="0" w:type="auto"/>
            <w:shd w:val="clear" w:color="auto" w:fill="auto"/>
          </w:tcPr>
          <w:p w14:paraId="137710BC" w14:textId="77777777" w:rsidR="00F42FB8" w:rsidRPr="00FD1A9F" w:rsidRDefault="00F42FB8" w:rsidP="0022530D">
            <w:pPr>
              <w:pStyle w:val="TableText"/>
              <w:rPr>
                <w:rFonts w:cs="Arial"/>
              </w:rPr>
            </w:pPr>
          </w:p>
        </w:tc>
        <w:tc>
          <w:tcPr>
            <w:tcW w:w="0" w:type="auto"/>
            <w:shd w:val="clear" w:color="auto" w:fill="auto"/>
          </w:tcPr>
          <w:p w14:paraId="59C9A758" w14:textId="77777777" w:rsidR="00F42FB8" w:rsidRPr="00FD1A9F" w:rsidRDefault="00F42FB8" w:rsidP="0022530D">
            <w:pPr>
              <w:pStyle w:val="TableText"/>
              <w:rPr>
                <w:rFonts w:cs="Arial"/>
              </w:rPr>
            </w:pPr>
          </w:p>
        </w:tc>
        <w:tc>
          <w:tcPr>
            <w:tcW w:w="0" w:type="auto"/>
            <w:shd w:val="clear" w:color="auto" w:fill="auto"/>
          </w:tcPr>
          <w:p w14:paraId="2825AF27" w14:textId="77777777" w:rsidR="00F42FB8" w:rsidRPr="00FD1A9F" w:rsidRDefault="00F42FB8" w:rsidP="0022530D">
            <w:pPr>
              <w:pStyle w:val="TableText"/>
              <w:rPr>
                <w:rFonts w:cs="Arial"/>
              </w:rPr>
            </w:pPr>
          </w:p>
        </w:tc>
      </w:tr>
      <w:tr w:rsidR="00F42FB8" w:rsidRPr="0027090C" w14:paraId="2D231359" w14:textId="77777777" w:rsidTr="0022530D">
        <w:trPr>
          <w:cantSplit/>
        </w:trPr>
        <w:tc>
          <w:tcPr>
            <w:tcW w:w="0" w:type="auto"/>
            <w:shd w:val="clear" w:color="auto" w:fill="auto"/>
          </w:tcPr>
          <w:p w14:paraId="1D97ABB9" w14:textId="77777777" w:rsidR="00F42FB8" w:rsidRPr="00FD1A9F" w:rsidRDefault="00F42FB8" w:rsidP="0022530D">
            <w:pPr>
              <w:pStyle w:val="TableText"/>
              <w:rPr>
                <w:rFonts w:cs="Arial"/>
              </w:rPr>
            </w:pPr>
          </w:p>
        </w:tc>
        <w:tc>
          <w:tcPr>
            <w:tcW w:w="0" w:type="auto"/>
            <w:shd w:val="clear" w:color="auto" w:fill="auto"/>
          </w:tcPr>
          <w:p w14:paraId="5EA39F63" w14:textId="77777777" w:rsidR="00F42FB8" w:rsidRPr="00FD1A9F" w:rsidRDefault="00F42FB8" w:rsidP="0022530D">
            <w:pPr>
              <w:pStyle w:val="TableText"/>
              <w:rPr>
                <w:rFonts w:cs="Arial"/>
              </w:rPr>
            </w:pPr>
          </w:p>
        </w:tc>
        <w:tc>
          <w:tcPr>
            <w:tcW w:w="0" w:type="auto"/>
            <w:shd w:val="clear" w:color="auto" w:fill="auto"/>
          </w:tcPr>
          <w:p w14:paraId="4626883C" w14:textId="77777777" w:rsidR="00F42FB8" w:rsidRPr="00FD1A9F" w:rsidRDefault="00F42FB8" w:rsidP="0022530D">
            <w:pPr>
              <w:pStyle w:val="TableText"/>
              <w:rPr>
                <w:rFonts w:cs="Arial"/>
              </w:rPr>
            </w:pPr>
          </w:p>
        </w:tc>
        <w:tc>
          <w:tcPr>
            <w:tcW w:w="0" w:type="auto"/>
            <w:shd w:val="clear" w:color="auto" w:fill="auto"/>
          </w:tcPr>
          <w:p w14:paraId="4F453585" w14:textId="77777777" w:rsidR="00F42FB8" w:rsidRPr="00FD1A9F" w:rsidRDefault="00F42FB8" w:rsidP="0022530D">
            <w:pPr>
              <w:pStyle w:val="TableText"/>
              <w:rPr>
                <w:rFonts w:cs="Arial"/>
              </w:rPr>
            </w:pPr>
          </w:p>
        </w:tc>
      </w:tr>
      <w:tr w:rsidR="00F42FB8" w:rsidRPr="0027090C" w14:paraId="39085A50" w14:textId="77777777" w:rsidTr="0022530D">
        <w:trPr>
          <w:cantSplit/>
        </w:trPr>
        <w:tc>
          <w:tcPr>
            <w:tcW w:w="0" w:type="auto"/>
            <w:shd w:val="clear" w:color="auto" w:fill="auto"/>
          </w:tcPr>
          <w:p w14:paraId="35AA039E" w14:textId="77777777" w:rsidR="00F42FB8" w:rsidRPr="00FD1A9F" w:rsidRDefault="00F42FB8" w:rsidP="0022530D">
            <w:pPr>
              <w:pStyle w:val="TableText"/>
              <w:rPr>
                <w:rFonts w:cs="Arial"/>
              </w:rPr>
            </w:pPr>
          </w:p>
        </w:tc>
        <w:tc>
          <w:tcPr>
            <w:tcW w:w="0" w:type="auto"/>
            <w:shd w:val="clear" w:color="auto" w:fill="auto"/>
          </w:tcPr>
          <w:p w14:paraId="56598669" w14:textId="77777777" w:rsidR="00F42FB8" w:rsidRPr="00FD1A9F" w:rsidRDefault="00F42FB8" w:rsidP="0022530D">
            <w:pPr>
              <w:pStyle w:val="TableText"/>
              <w:rPr>
                <w:rFonts w:cs="Arial"/>
              </w:rPr>
            </w:pPr>
          </w:p>
        </w:tc>
        <w:tc>
          <w:tcPr>
            <w:tcW w:w="0" w:type="auto"/>
            <w:shd w:val="clear" w:color="auto" w:fill="auto"/>
          </w:tcPr>
          <w:p w14:paraId="438644F5" w14:textId="77777777" w:rsidR="00F42FB8" w:rsidRPr="00FD1A9F" w:rsidRDefault="00F42FB8" w:rsidP="0022530D">
            <w:pPr>
              <w:pStyle w:val="TableText"/>
              <w:rPr>
                <w:rFonts w:cs="Arial"/>
              </w:rPr>
            </w:pPr>
          </w:p>
        </w:tc>
        <w:tc>
          <w:tcPr>
            <w:tcW w:w="0" w:type="auto"/>
            <w:shd w:val="clear" w:color="auto" w:fill="auto"/>
          </w:tcPr>
          <w:p w14:paraId="11104A8A" w14:textId="77777777" w:rsidR="00F42FB8" w:rsidRPr="00FD1A9F" w:rsidRDefault="00F42FB8" w:rsidP="0022530D">
            <w:pPr>
              <w:pStyle w:val="TableText"/>
              <w:rPr>
                <w:rFonts w:cs="Arial"/>
              </w:rPr>
            </w:pPr>
          </w:p>
        </w:tc>
      </w:tr>
      <w:tr w:rsidR="00F42FB8" w:rsidRPr="0027090C" w14:paraId="7CBA4D13" w14:textId="77777777" w:rsidTr="0022530D">
        <w:trPr>
          <w:cantSplit/>
        </w:trPr>
        <w:tc>
          <w:tcPr>
            <w:tcW w:w="0" w:type="auto"/>
            <w:shd w:val="clear" w:color="auto" w:fill="auto"/>
          </w:tcPr>
          <w:p w14:paraId="107D8229" w14:textId="77777777" w:rsidR="00F42FB8" w:rsidRPr="00FD1A9F" w:rsidRDefault="00F42FB8" w:rsidP="0022530D">
            <w:pPr>
              <w:pStyle w:val="TableText"/>
              <w:rPr>
                <w:rFonts w:cs="Arial"/>
              </w:rPr>
            </w:pPr>
          </w:p>
        </w:tc>
        <w:tc>
          <w:tcPr>
            <w:tcW w:w="0" w:type="auto"/>
            <w:shd w:val="clear" w:color="auto" w:fill="auto"/>
          </w:tcPr>
          <w:p w14:paraId="39F7233B" w14:textId="77777777" w:rsidR="00F42FB8" w:rsidRPr="00FD1A9F" w:rsidRDefault="00F42FB8" w:rsidP="0022530D">
            <w:pPr>
              <w:pStyle w:val="TableText"/>
              <w:rPr>
                <w:rFonts w:cs="Arial"/>
              </w:rPr>
            </w:pPr>
          </w:p>
        </w:tc>
        <w:tc>
          <w:tcPr>
            <w:tcW w:w="0" w:type="auto"/>
            <w:shd w:val="clear" w:color="auto" w:fill="auto"/>
          </w:tcPr>
          <w:p w14:paraId="590F5B16" w14:textId="77777777" w:rsidR="00F42FB8" w:rsidRPr="00FD1A9F" w:rsidRDefault="00F42FB8" w:rsidP="0022530D">
            <w:pPr>
              <w:pStyle w:val="TableText"/>
              <w:rPr>
                <w:rFonts w:cs="Arial"/>
              </w:rPr>
            </w:pPr>
          </w:p>
        </w:tc>
        <w:tc>
          <w:tcPr>
            <w:tcW w:w="0" w:type="auto"/>
            <w:shd w:val="clear" w:color="auto" w:fill="auto"/>
          </w:tcPr>
          <w:p w14:paraId="3D262DDD" w14:textId="77777777" w:rsidR="00F42FB8" w:rsidRPr="00FD1A9F" w:rsidRDefault="00F42FB8" w:rsidP="0022530D">
            <w:pPr>
              <w:pStyle w:val="TableText"/>
              <w:rPr>
                <w:rFonts w:cs="Arial"/>
              </w:rPr>
            </w:pPr>
          </w:p>
        </w:tc>
      </w:tr>
      <w:tr w:rsidR="00F42FB8" w:rsidRPr="0027090C" w14:paraId="279A72AF" w14:textId="77777777" w:rsidTr="0022530D">
        <w:trPr>
          <w:cantSplit/>
        </w:trPr>
        <w:tc>
          <w:tcPr>
            <w:tcW w:w="0" w:type="auto"/>
            <w:shd w:val="clear" w:color="auto" w:fill="auto"/>
          </w:tcPr>
          <w:p w14:paraId="122BD149" w14:textId="77777777" w:rsidR="00F42FB8" w:rsidRPr="00FD1A9F" w:rsidRDefault="00F42FB8" w:rsidP="0022530D">
            <w:pPr>
              <w:pStyle w:val="TableText"/>
              <w:rPr>
                <w:rFonts w:cs="Arial"/>
              </w:rPr>
            </w:pPr>
          </w:p>
        </w:tc>
        <w:tc>
          <w:tcPr>
            <w:tcW w:w="0" w:type="auto"/>
            <w:shd w:val="clear" w:color="auto" w:fill="auto"/>
          </w:tcPr>
          <w:p w14:paraId="360888E7" w14:textId="77777777" w:rsidR="00F42FB8" w:rsidRPr="00FD1A9F" w:rsidRDefault="00F42FB8" w:rsidP="0022530D">
            <w:pPr>
              <w:pStyle w:val="TableText"/>
              <w:rPr>
                <w:rFonts w:cs="Arial"/>
              </w:rPr>
            </w:pPr>
          </w:p>
        </w:tc>
        <w:tc>
          <w:tcPr>
            <w:tcW w:w="0" w:type="auto"/>
            <w:shd w:val="clear" w:color="auto" w:fill="auto"/>
          </w:tcPr>
          <w:p w14:paraId="0078E648" w14:textId="77777777" w:rsidR="00F42FB8" w:rsidRPr="00FD1A9F" w:rsidRDefault="00F42FB8" w:rsidP="0022530D">
            <w:pPr>
              <w:pStyle w:val="TableText"/>
              <w:rPr>
                <w:rFonts w:cs="Arial"/>
              </w:rPr>
            </w:pPr>
          </w:p>
        </w:tc>
        <w:tc>
          <w:tcPr>
            <w:tcW w:w="0" w:type="auto"/>
            <w:shd w:val="clear" w:color="auto" w:fill="auto"/>
          </w:tcPr>
          <w:p w14:paraId="3926FBE6" w14:textId="77777777" w:rsidR="00F42FB8" w:rsidRPr="00FD1A9F" w:rsidRDefault="00F42FB8" w:rsidP="0022530D">
            <w:pPr>
              <w:pStyle w:val="TableText"/>
              <w:rPr>
                <w:rFonts w:cs="Arial"/>
              </w:rPr>
            </w:pPr>
          </w:p>
        </w:tc>
      </w:tr>
      <w:tr w:rsidR="00F42FB8" w:rsidRPr="0027090C" w14:paraId="0AA52BED" w14:textId="77777777" w:rsidTr="0022530D">
        <w:trPr>
          <w:cantSplit/>
        </w:trPr>
        <w:tc>
          <w:tcPr>
            <w:tcW w:w="0" w:type="auto"/>
            <w:shd w:val="clear" w:color="auto" w:fill="auto"/>
          </w:tcPr>
          <w:p w14:paraId="6B2E777E" w14:textId="77777777" w:rsidR="00F42FB8" w:rsidRPr="00FD1A9F" w:rsidRDefault="00F42FB8" w:rsidP="0022530D">
            <w:pPr>
              <w:pStyle w:val="TableText"/>
              <w:rPr>
                <w:rFonts w:cs="Arial"/>
              </w:rPr>
            </w:pPr>
          </w:p>
        </w:tc>
        <w:tc>
          <w:tcPr>
            <w:tcW w:w="0" w:type="auto"/>
            <w:shd w:val="clear" w:color="auto" w:fill="auto"/>
          </w:tcPr>
          <w:p w14:paraId="70AB0765" w14:textId="77777777" w:rsidR="00F42FB8" w:rsidRPr="00FD1A9F" w:rsidRDefault="00F42FB8" w:rsidP="0022530D">
            <w:pPr>
              <w:pStyle w:val="TableText"/>
              <w:rPr>
                <w:rFonts w:cs="Arial"/>
              </w:rPr>
            </w:pPr>
          </w:p>
        </w:tc>
        <w:tc>
          <w:tcPr>
            <w:tcW w:w="0" w:type="auto"/>
            <w:shd w:val="clear" w:color="auto" w:fill="auto"/>
          </w:tcPr>
          <w:p w14:paraId="6C4799D0" w14:textId="77777777" w:rsidR="00F42FB8" w:rsidRPr="00FD1A9F" w:rsidRDefault="00F42FB8" w:rsidP="0022530D">
            <w:pPr>
              <w:pStyle w:val="TableText"/>
              <w:rPr>
                <w:rFonts w:cs="Arial"/>
              </w:rPr>
            </w:pPr>
          </w:p>
        </w:tc>
        <w:tc>
          <w:tcPr>
            <w:tcW w:w="0" w:type="auto"/>
            <w:shd w:val="clear" w:color="auto" w:fill="auto"/>
          </w:tcPr>
          <w:p w14:paraId="11E49E9A" w14:textId="77777777" w:rsidR="00F42FB8" w:rsidRPr="00FD1A9F" w:rsidRDefault="00F42FB8" w:rsidP="0022530D">
            <w:pPr>
              <w:pStyle w:val="TableText"/>
              <w:rPr>
                <w:rFonts w:cs="Arial"/>
              </w:rPr>
            </w:pPr>
          </w:p>
        </w:tc>
      </w:tr>
      <w:tr w:rsidR="00F42FB8" w:rsidRPr="0027090C" w14:paraId="175381C1" w14:textId="77777777" w:rsidTr="0022530D">
        <w:trPr>
          <w:cantSplit/>
        </w:trPr>
        <w:tc>
          <w:tcPr>
            <w:tcW w:w="0" w:type="auto"/>
            <w:shd w:val="clear" w:color="auto" w:fill="auto"/>
          </w:tcPr>
          <w:p w14:paraId="7D92DC7D" w14:textId="77777777" w:rsidR="00F42FB8" w:rsidRPr="00FD1A9F" w:rsidRDefault="00F42FB8" w:rsidP="0022530D">
            <w:pPr>
              <w:pStyle w:val="TableText"/>
              <w:rPr>
                <w:rFonts w:cs="Arial"/>
              </w:rPr>
            </w:pPr>
          </w:p>
        </w:tc>
        <w:tc>
          <w:tcPr>
            <w:tcW w:w="0" w:type="auto"/>
            <w:shd w:val="clear" w:color="auto" w:fill="auto"/>
          </w:tcPr>
          <w:p w14:paraId="0621ACDC" w14:textId="77777777" w:rsidR="00F42FB8" w:rsidRPr="00FD1A9F" w:rsidRDefault="00F42FB8" w:rsidP="0022530D">
            <w:pPr>
              <w:pStyle w:val="TableText"/>
              <w:rPr>
                <w:rFonts w:cs="Arial"/>
              </w:rPr>
            </w:pPr>
          </w:p>
        </w:tc>
        <w:tc>
          <w:tcPr>
            <w:tcW w:w="0" w:type="auto"/>
            <w:shd w:val="clear" w:color="auto" w:fill="auto"/>
          </w:tcPr>
          <w:p w14:paraId="54F13ABA" w14:textId="77777777" w:rsidR="00F42FB8" w:rsidRPr="00FD1A9F" w:rsidRDefault="00F42FB8" w:rsidP="0022530D">
            <w:pPr>
              <w:pStyle w:val="TableText"/>
              <w:rPr>
                <w:rFonts w:cs="Arial"/>
              </w:rPr>
            </w:pPr>
          </w:p>
        </w:tc>
        <w:tc>
          <w:tcPr>
            <w:tcW w:w="0" w:type="auto"/>
            <w:shd w:val="clear" w:color="auto" w:fill="auto"/>
          </w:tcPr>
          <w:p w14:paraId="4566E45C" w14:textId="77777777" w:rsidR="00F42FB8" w:rsidRPr="00FD1A9F" w:rsidRDefault="00F42FB8" w:rsidP="0022530D">
            <w:pPr>
              <w:pStyle w:val="TableText"/>
              <w:rPr>
                <w:rFonts w:cs="Arial"/>
              </w:rPr>
            </w:pPr>
          </w:p>
        </w:tc>
      </w:tr>
      <w:tr w:rsidR="00F42FB8" w:rsidRPr="0027090C" w14:paraId="59F392D3" w14:textId="77777777" w:rsidTr="0022530D">
        <w:trPr>
          <w:cantSplit/>
        </w:trPr>
        <w:tc>
          <w:tcPr>
            <w:tcW w:w="0" w:type="auto"/>
            <w:shd w:val="clear" w:color="auto" w:fill="auto"/>
          </w:tcPr>
          <w:p w14:paraId="79A584E7" w14:textId="77777777" w:rsidR="00F42FB8" w:rsidRPr="00FD1A9F" w:rsidRDefault="00F42FB8" w:rsidP="0022530D">
            <w:pPr>
              <w:pStyle w:val="TableText"/>
              <w:rPr>
                <w:rFonts w:cs="Arial"/>
              </w:rPr>
            </w:pPr>
          </w:p>
        </w:tc>
        <w:tc>
          <w:tcPr>
            <w:tcW w:w="0" w:type="auto"/>
            <w:shd w:val="clear" w:color="auto" w:fill="auto"/>
          </w:tcPr>
          <w:p w14:paraId="5DE8902C" w14:textId="77777777" w:rsidR="00F42FB8" w:rsidRPr="00FD1A9F" w:rsidRDefault="00F42FB8" w:rsidP="0022530D">
            <w:pPr>
              <w:pStyle w:val="TableText"/>
              <w:rPr>
                <w:rFonts w:cs="Arial"/>
              </w:rPr>
            </w:pPr>
          </w:p>
        </w:tc>
        <w:tc>
          <w:tcPr>
            <w:tcW w:w="0" w:type="auto"/>
            <w:shd w:val="clear" w:color="auto" w:fill="auto"/>
          </w:tcPr>
          <w:p w14:paraId="3DEFC45F" w14:textId="77777777" w:rsidR="00F42FB8" w:rsidRPr="00FD1A9F" w:rsidRDefault="00F42FB8" w:rsidP="0022530D">
            <w:pPr>
              <w:pStyle w:val="TableText"/>
              <w:rPr>
                <w:rFonts w:cs="Arial"/>
              </w:rPr>
            </w:pPr>
          </w:p>
        </w:tc>
        <w:tc>
          <w:tcPr>
            <w:tcW w:w="0" w:type="auto"/>
            <w:shd w:val="clear" w:color="auto" w:fill="auto"/>
          </w:tcPr>
          <w:p w14:paraId="324D48EE" w14:textId="77777777" w:rsidR="00F42FB8" w:rsidRPr="00FD1A9F" w:rsidRDefault="00F42FB8" w:rsidP="0022530D">
            <w:pPr>
              <w:pStyle w:val="TableText"/>
              <w:rPr>
                <w:rFonts w:cs="Arial"/>
              </w:rPr>
            </w:pPr>
          </w:p>
        </w:tc>
      </w:tr>
    </w:tbl>
    <w:p w14:paraId="7054839D" w14:textId="77777777" w:rsidR="00F42FB8" w:rsidRDefault="00F42FB8" w:rsidP="00F42FB8"/>
    <w:p w14:paraId="754A0B81" w14:textId="77777777" w:rsidR="00F42FB8" w:rsidRPr="001C428C" w:rsidRDefault="00F42FB8" w:rsidP="00F42FB8">
      <w:pPr>
        <w:rPr>
          <w:b/>
          <w:bCs/>
        </w:rPr>
      </w:pPr>
      <w:r w:rsidRPr="001C428C">
        <w:rPr>
          <w:b/>
          <w:bCs/>
        </w:rPr>
        <w:t>Reference answer:</w:t>
      </w:r>
    </w:p>
    <w:tbl>
      <w:tblPr>
        <w:tblW w:w="7946"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150"/>
        <w:gridCol w:w="2489"/>
        <w:gridCol w:w="1976"/>
        <w:gridCol w:w="2331"/>
      </w:tblGrid>
      <w:tr w:rsidR="00F42FB8" w:rsidRPr="000C3104" w14:paraId="41B49070" w14:textId="77777777" w:rsidTr="0022530D">
        <w:trPr>
          <w:cantSplit/>
          <w:tblHeader/>
        </w:trPr>
        <w:tc>
          <w:tcPr>
            <w:tcW w:w="1150" w:type="dxa"/>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34A83C3D" w14:textId="77777777" w:rsidR="00F42FB8" w:rsidRPr="00FD1A9F" w:rsidRDefault="00F42FB8" w:rsidP="0022530D">
            <w:pPr>
              <w:pStyle w:val="TableHeading"/>
              <w:rPr>
                <w:rFonts w:ascii="Arial" w:eastAsia="宋体" w:hAnsi="Arial"/>
              </w:rPr>
            </w:pPr>
            <w:r w:rsidRPr="00BA0562">
              <w:t>IP Network</w:t>
            </w:r>
          </w:p>
        </w:tc>
        <w:tc>
          <w:tcPr>
            <w:tcW w:w="2489" w:type="dxa"/>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351BCB0D" w14:textId="77777777" w:rsidR="00F42FB8" w:rsidRPr="00FD1A9F" w:rsidRDefault="00F42FB8" w:rsidP="0022530D">
            <w:pPr>
              <w:pStyle w:val="TableHeading"/>
              <w:rPr>
                <w:rFonts w:ascii="Arial" w:eastAsia="宋体" w:hAnsi="Arial"/>
              </w:rPr>
            </w:pPr>
            <w:r w:rsidRPr="00BA0562">
              <w:t>Address Assignment Method and Gateway</w:t>
            </w:r>
          </w:p>
        </w:tc>
        <w:tc>
          <w:tcPr>
            <w:tcW w:w="1976" w:type="dxa"/>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064971DD" w14:textId="77777777" w:rsidR="00F42FB8" w:rsidRPr="00FD1A9F" w:rsidRDefault="00F42FB8" w:rsidP="0022530D">
            <w:pPr>
              <w:pStyle w:val="TableHeading"/>
              <w:rPr>
                <w:rFonts w:ascii="Arial" w:eastAsia="宋体" w:hAnsi="Arial"/>
              </w:rPr>
            </w:pPr>
            <w:r w:rsidRPr="00BA0562">
              <w:t>Routing Configuration</w:t>
            </w:r>
          </w:p>
        </w:tc>
        <w:tc>
          <w:tcPr>
            <w:tcW w:w="2331" w:type="dxa"/>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4AA1F158" w14:textId="77777777" w:rsidR="00F42FB8" w:rsidRPr="00FD1A9F" w:rsidRDefault="00F42FB8" w:rsidP="0022530D">
            <w:pPr>
              <w:pStyle w:val="TableHeading"/>
              <w:rPr>
                <w:rFonts w:ascii="Arial" w:eastAsia="宋体" w:hAnsi="Arial"/>
              </w:rPr>
            </w:pPr>
            <w:r w:rsidRPr="00BA0562">
              <w:t>Network Description</w:t>
            </w:r>
          </w:p>
        </w:tc>
      </w:tr>
      <w:tr w:rsidR="00F42FB8" w:rsidRPr="000C3104" w14:paraId="56095F98" w14:textId="77777777" w:rsidTr="0022530D">
        <w:trPr>
          <w:cantSplit/>
        </w:trPr>
        <w:tc>
          <w:tcPr>
            <w:tcW w:w="1150" w:type="dxa"/>
            <w:shd w:val="clear" w:color="auto" w:fill="auto"/>
            <w:hideMark/>
          </w:tcPr>
          <w:p w14:paraId="4715FFDD" w14:textId="77777777" w:rsidR="00F42FB8" w:rsidRPr="00FD1A9F" w:rsidRDefault="00F42FB8" w:rsidP="0022530D">
            <w:pPr>
              <w:pStyle w:val="TableText"/>
              <w:rPr>
                <w:rFonts w:cs="Arial"/>
              </w:rPr>
            </w:pPr>
            <w:r w:rsidRPr="00FD1A9F">
              <w:rPr>
                <w:rFonts w:cs="Arial"/>
              </w:rPr>
              <w:t>192.168.1.0/24</w:t>
            </w:r>
          </w:p>
        </w:tc>
        <w:tc>
          <w:tcPr>
            <w:tcW w:w="2489" w:type="dxa"/>
            <w:shd w:val="clear" w:color="auto" w:fill="auto"/>
            <w:hideMark/>
          </w:tcPr>
          <w:p w14:paraId="32059FB2" w14:textId="77777777" w:rsidR="00F42FB8" w:rsidRPr="00FD1A9F" w:rsidRDefault="00F42FB8" w:rsidP="0022530D">
            <w:pPr>
              <w:pStyle w:val="TableText"/>
              <w:rPr>
                <w:rFonts w:cs="Arial"/>
              </w:rPr>
            </w:pPr>
            <w:r w:rsidRPr="00FD1A9F">
              <w:rPr>
                <w:rFonts w:cs="Arial"/>
              </w:rPr>
              <w:t>Static addresses; CORE1</w:t>
            </w:r>
          </w:p>
        </w:tc>
        <w:tc>
          <w:tcPr>
            <w:tcW w:w="1976" w:type="dxa"/>
            <w:shd w:val="clear" w:color="auto" w:fill="auto"/>
            <w:hideMark/>
          </w:tcPr>
          <w:p w14:paraId="1CCC4469" w14:textId="77777777" w:rsidR="00F42FB8" w:rsidRPr="00FD1A9F" w:rsidRDefault="00F42FB8" w:rsidP="0022530D">
            <w:pPr>
              <w:pStyle w:val="TableText"/>
              <w:rPr>
                <w:rFonts w:cs="Arial"/>
              </w:rPr>
            </w:pPr>
            <w:r w:rsidRPr="00FD1A9F">
              <w:rPr>
                <w:rFonts w:cs="Arial"/>
              </w:rPr>
              <w:t>Default route pointing to CORE1</w:t>
            </w:r>
          </w:p>
        </w:tc>
        <w:tc>
          <w:tcPr>
            <w:tcW w:w="2331" w:type="dxa"/>
            <w:shd w:val="clear" w:color="auto" w:fill="auto"/>
            <w:hideMark/>
          </w:tcPr>
          <w:p w14:paraId="63693454" w14:textId="77777777" w:rsidR="00F42FB8" w:rsidRPr="00FD1A9F" w:rsidRDefault="00F42FB8" w:rsidP="0022530D">
            <w:pPr>
              <w:pStyle w:val="TableText"/>
              <w:rPr>
                <w:rFonts w:cs="Arial"/>
              </w:rPr>
            </w:pPr>
            <w:r w:rsidRPr="00FD1A9F">
              <w:rPr>
                <w:rFonts w:cs="Arial"/>
              </w:rPr>
              <w:t>Layer 2 device management network on the first floor</w:t>
            </w:r>
          </w:p>
        </w:tc>
      </w:tr>
      <w:tr w:rsidR="00F42FB8" w:rsidRPr="000C3104" w14:paraId="3AB71538" w14:textId="77777777" w:rsidTr="0022530D">
        <w:trPr>
          <w:cantSplit/>
        </w:trPr>
        <w:tc>
          <w:tcPr>
            <w:tcW w:w="1150" w:type="dxa"/>
            <w:shd w:val="clear" w:color="auto" w:fill="auto"/>
          </w:tcPr>
          <w:p w14:paraId="40A52555" w14:textId="77777777" w:rsidR="00F42FB8" w:rsidRPr="00FD1A9F" w:rsidRDefault="00F42FB8" w:rsidP="0022530D">
            <w:pPr>
              <w:pStyle w:val="TableText"/>
              <w:rPr>
                <w:rFonts w:cs="Huawei Sans"/>
                <w:kern w:val="24"/>
              </w:rPr>
            </w:pPr>
            <w:r w:rsidRPr="00FD1A9F">
              <w:rPr>
                <w:rFonts w:cs="Arial"/>
              </w:rPr>
              <w:t>192.168.2.0/24</w:t>
            </w:r>
          </w:p>
        </w:tc>
        <w:tc>
          <w:tcPr>
            <w:tcW w:w="2489" w:type="dxa"/>
            <w:shd w:val="clear" w:color="auto" w:fill="auto"/>
          </w:tcPr>
          <w:p w14:paraId="1A9602ED" w14:textId="77777777" w:rsidR="00F42FB8" w:rsidRPr="00FD1A9F" w:rsidRDefault="00F42FB8" w:rsidP="0022530D">
            <w:pPr>
              <w:pStyle w:val="TableText"/>
              <w:rPr>
                <w:rFonts w:cs="Arial"/>
                <w:kern w:val="24"/>
              </w:rPr>
            </w:pPr>
            <w:r w:rsidRPr="00FD1A9F">
              <w:rPr>
                <w:rFonts w:cs="Arial"/>
              </w:rPr>
              <w:t>Static addresses; F2-AGG1</w:t>
            </w:r>
          </w:p>
        </w:tc>
        <w:tc>
          <w:tcPr>
            <w:tcW w:w="1976" w:type="dxa"/>
            <w:shd w:val="clear" w:color="auto" w:fill="auto"/>
          </w:tcPr>
          <w:p w14:paraId="07FAF7CC" w14:textId="77777777" w:rsidR="00F42FB8" w:rsidRPr="00FD1A9F" w:rsidRDefault="00F42FB8" w:rsidP="0022530D">
            <w:pPr>
              <w:pStyle w:val="TableText"/>
              <w:rPr>
                <w:rFonts w:cs="Arial"/>
                <w:kern w:val="24"/>
              </w:rPr>
            </w:pPr>
            <w:r w:rsidRPr="00FD1A9F">
              <w:rPr>
                <w:rFonts w:cs="Arial"/>
              </w:rPr>
              <w:t>Default route pointing to F2-AGG1</w:t>
            </w:r>
          </w:p>
        </w:tc>
        <w:tc>
          <w:tcPr>
            <w:tcW w:w="2331" w:type="dxa"/>
            <w:shd w:val="clear" w:color="auto" w:fill="auto"/>
          </w:tcPr>
          <w:p w14:paraId="4200FB57" w14:textId="77777777" w:rsidR="00F42FB8" w:rsidRPr="00FD1A9F" w:rsidRDefault="00F42FB8" w:rsidP="0022530D">
            <w:pPr>
              <w:pStyle w:val="TableText"/>
              <w:rPr>
                <w:rFonts w:cs="Arial"/>
                <w:kern w:val="24"/>
              </w:rPr>
            </w:pPr>
            <w:r w:rsidRPr="00FD1A9F">
              <w:rPr>
                <w:rFonts w:cs="Arial"/>
              </w:rPr>
              <w:t>Layer 2 device management network on the second floor</w:t>
            </w:r>
          </w:p>
        </w:tc>
      </w:tr>
      <w:tr w:rsidR="00F42FB8" w:rsidRPr="000C3104" w14:paraId="1CA76C16" w14:textId="77777777" w:rsidTr="0022530D">
        <w:trPr>
          <w:cantSplit/>
        </w:trPr>
        <w:tc>
          <w:tcPr>
            <w:tcW w:w="1150" w:type="dxa"/>
            <w:shd w:val="clear" w:color="auto" w:fill="auto"/>
          </w:tcPr>
          <w:p w14:paraId="1CB5CC4E" w14:textId="77777777" w:rsidR="00F42FB8" w:rsidRPr="00FD1A9F" w:rsidRDefault="00F42FB8" w:rsidP="0022530D">
            <w:pPr>
              <w:pStyle w:val="TableText"/>
              <w:rPr>
                <w:rFonts w:cs="Huawei Sans"/>
                <w:kern w:val="24"/>
              </w:rPr>
            </w:pPr>
            <w:r w:rsidRPr="00FD1A9F">
              <w:rPr>
                <w:rFonts w:cs="Arial"/>
              </w:rPr>
              <w:lastRenderedPageBreak/>
              <w:t>192.168.3.0/24</w:t>
            </w:r>
          </w:p>
        </w:tc>
        <w:tc>
          <w:tcPr>
            <w:tcW w:w="2489" w:type="dxa"/>
            <w:shd w:val="clear" w:color="auto" w:fill="auto"/>
          </w:tcPr>
          <w:p w14:paraId="056B8057" w14:textId="77777777" w:rsidR="00F42FB8" w:rsidRPr="00FD1A9F" w:rsidRDefault="00F42FB8" w:rsidP="0022530D">
            <w:pPr>
              <w:pStyle w:val="TableText"/>
              <w:rPr>
                <w:rFonts w:cs="Arial"/>
                <w:kern w:val="24"/>
              </w:rPr>
            </w:pPr>
            <w:r w:rsidRPr="00FD1A9F">
              <w:rPr>
                <w:rFonts w:cs="Arial"/>
              </w:rPr>
              <w:t>Static addresses; F3-AGG</w:t>
            </w:r>
          </w:p>
        </w:tc>
        <w:tc>
          <w:tcPr>
            <w:tcW w:w="1976" w:type="dxa"/>
            <w:shd w:val="clear" w:color="auto" w:fill="auto"/>
          </w:tcPr>
          <w:p w14:paraId="08273F55" w14:textId="77777777" w:rsidR="00F42FB8" w:rsidRPr="00FD1A9F" w:rsidRDefault="00F42FB8" w:rsidP="0022530D">
            <w:pPr>
              <w:pStyle w:val="TableText"/>
              <w:rPr>
                <w:rFonts w:cs="Arial"/>
                <w:kern w:val="24"/>
              </w:rPr>
            </w:pPr>
            <w:r w:rsidRPr="00FD1A9F">
              <w:rPr>
                <w:rFonts w:cs="Arial"/>
              </w:rPr>
              <w:t>Default route pointing to F3-AGG</w:t>
            </w:r>
          </w:p>
        </w:tc>
        <w:tc>
          <w:tcPr>
            <w:tcW w:w="2331" w:type="dxa"/>
            <w:shd w:val="clear" w:color="auto" w:fill="auto"/>
          </w:tcPr>
          <w:p w14:paraId="64B55C6B" w14:textId="77777777" w:rsidR="00F42FB8" w:rsidRPr="00FD1A9F" w:rsidRDefault="00F42FB8" w:rsidP="0022530D">
            <w:pPr>
              <w:pStyle w:val="TableText"/>
              <w:rPr>
                <w:rFonts w:cs="Arial"/>
                <w:kern w:val="24"/>
              </w:rPr>
            </w:pPr>
            <w:r w:rsidRPr="00FD1A9F">
              <w:rPr>
                <w:rFonts w:cs="Arial"/>
              </w:rPr>
              <w:t>Layer 2 device management network on the third floor</w:t>
            </w:r>
          </w:p>
        </w:tc>
      </w:tr>
      <w:tr w:rsidR="00F42FB8" w:rsidRPr="000C3104" w14:paraId="5457EED2" w14:textId="77777777" w:rsidTr="0022530D">
        <w:trPr>
          <w:cantSplit/>
        </w:trPr>
        <w:tc>
          <w:tcPr>
            <w:tcW w:w="1150" w:type="dxa"/>
            <w:shd w:val="clear" w:color="auto" w:fill="auto"/>
            <w:hideMark/>
          </w:tcPr>
          <w:p w14:paraId="5DEA3B17" w14:textId="77777777" w:rsidR="00F42FB8" w:rsidRPr="00FD1A9F" w:rsidRDefault="00F42FB8" w:rsidP="0022530D">
            <w:pPr>
              <w:pStyle w:val="TableText"/>
              <w:rPr>
                <w:rFonts w:cs="Arial"/>
              </w:rPr>
            </w:pPr>
            <w:r w:rsidRPr="00FD1A9F">
              <w:rPr>
                <w:rFonts w:cs="Arial"/>
              </w:rPr>
              <w:t>192.168.100.0/24</w:t>
            </w:r>
          </w:p>
        </w:tc>
        <w:tc>
          <w:tcPr>
            <w:tcW w:w="2489" w:type="dxa"/>
            <w:shd w:val="clear" w:color="auto" w:fill="auto"/>
            <w:hideMark/>
          </w:tcPr>
          <w:p w14:paraId="7DE9DCE9" w14:textId="77777777" w:rsidR="00F42FB8" w:rsidRPr="00FD1A9F" w:rsidRDefault="00F42FB8" w:rsidP="0022530D">
            <w:pPr>
              <w:pStyle w:val="TableText"/>
              <w:rPr>
                <w:rFonts w:cs="Arial"/>
              </w:rPr>
            </w:pPr>
            <w:r w:rsidRPr="00FD1A9F">
              <w:rPr>
                <w:rFonts w:cs="Arial"/>
              </w:rPr>
              <w:t>Static addresses; CORE1</w:t>
            </w:r>
          </w:p>
        </w:tc>
        <w:tc>
          <w:tcPr>
            <w:tcW w:w="1976" w:type="dxa"/>
            <w:vMerge w:val="restart"/>
            <w:shd w:val="clear" w:color="auto" w:fill="auto"/>
            <w:hideMark/>
          </w:tcPr>
          <w:p w14:paraId="0FCCC4A4" w14:textId="77777777" w:rsidR="00F42FB8" w:rsidRPr="00FD1A9F" w:rsidRDefault="00F42FB8" w:rsidP="0022530D">
            <w:pPr>
              <w:pStyle w:val="TableText"/>
              <w:rPr>
                <w:rFonts w:cs="Arial"/>
              </w:rPr>
            </w:pPr>
            <w:r w:rsidRPr="00FD1A9F">
              <w:rPr>
                <w:rFonts w:cs="Arial"/>
              </w:rPr>
              <w:t>Advertised in OSPF through gateway devices</w:t>
            </w:r>
          </w:p>
        </w:tc>
        <w:tc>
          <w:tcPr>
            <w:tcW w:w="2331" w:type="dxa"/>
            <w:shd w:val="clear" w:color="auto" w:fill="auto"/>
            <w:hideMark/>
          </w:tcPr>
          <w:p w14:paraId="3DA093EE" w14:textId="77777777" w:rsidR="00F42FB8" w:rsidRPr="00FD1A9F" w:rsidRDefault="00F42FB8" w:rsidP="0022530D">
            <w:pPr>
              <w:pStyle w:val="TableText"/>
              <w:rPr>
                <w:rFonts w:cs="Arial"/>
              </w:rPr>
            </w:pPr>
            <w:r w:rsidRPr="00FD1A9F">
              <w:rPr>
                <w:rFonts w:cs="Arial"/>
              </w:rPr>
              <w:t>Network of servers</w:t>
            </w:r>
          </w:p>
        </w:tc>
      </w:tr>
      <w:tr w:rsidR="00F42FB8" w:rsidRPr="000C3104" w14:paraId="49A99FE4" w14:textId="77777777" w:rsidTr="0022530D">
        <w:trPr>
          <w:cantSplit/>
        </w:trPr>
        <w:tc>
          <w:tcPr>
            <w:tcW w:w="1150" w:type="dxa"/>
            <w:shd w:val="clear" w:color="auto" w:fill="auto"/>
            <w:hideMark/>
          </w:tcPr>
          <w:p w14:paraId="4C71D491" w14:textId="77777777" w:rsidR="00F42FB8" w:rsidRPr="00FD1A9F" w:rsidRDefault="00F42FB8" w:rsidP="0022530D">
            <w:pPr>
              <w:pStyle w:val="TableText"/>
              <w:rPr>
                <w:rFonts w:cs="Arial"/>
              </w:rPr>
            </w:pPr>
            <w:r w:rsidRPr="00FD1A9F">
              <w:rPr>
                <w:rFonts w:cs="Arial"/>
              </w:rPr>
              <w:t>192.168.101.0/24</w:t>
            </w:r>
          </w:p>
        </w:tc>
        <w:tc>
          <w:tcPr>
            <w:tcW w:w="2489" w:type="dxa"/>
            <w:vMerge w:val="restart"/>
            <w:shd w:val="clear" w:color="auto" w:fill="auto"/>
            <w:hideMark/>
          </w:tcPr>
          <w:p w14:paraId="45F49631" w14:textId="771F574B" w:rsidR="00F42FB8" w:rsidRPr="00FD1A9F" w:rsidRDefault="00F42FB8" w:rsidP="0022530D">
            <w:pPr>
              <w:pStyle w:val="TableText"/>
              <w:rPr>
                <w:rFonts w:cs="Arial"/>
              </w:rPr>
            </w:pPr>
            <w:r w:rsidRPr="00FD1A9F">
              <w:rPr>
                <w:rFonts w:cs="Arial"/>
              </w:rPr>
              <w:t xml:space="preserve">Assigned by F2-AGG1 through DHCP; </w:t>
            </w:r>
            <w:r w:rsidR="000D2379">
              <w:rPr>
                <w:rFonts w:cs="Arial"/>
              </w:rPr>
              <w:t>F2-AGG1</w:t>
            </w:r>
          </w:p>
        </w:tc>
        <w:tc>
          <w:tcPr>
            <w:tcW w:w="1976" w:type="dxa"/>
            <w:vMerge/>
            <w:shd w:val="clear" w:color="auto" w:fill="auto"/>
            <w:hideMark/>
          </w:tcPr>
          <w:p w14:paraId="5332B5A2" w14:textId="77777777" w:rsidR="00F42FB8" w:rsidRPr="00FD1A9F" w:rsidRDefault="00F42FB8" w:rsidP="0022530D">
            <w:pPr>
              <w:pStyle w:val="TableText"/>
              <w:rPr>
                <w:rFonts w:cs="Arial"/>
              </w:rPr>
            </w:pPr>
          </w:p>
        </w:tc>
        <w:tc>
          <w:tcPr>
            <w:tcW w:w="2331" w:type="dxa"/>
            <w:shd w:val="clear" w:color="auto" w:fill="auto"/>
            <w:hideMark/>
          </w:tcPr>
          <w:p w14:paraId="5B6EEDE7" w14:textId="77777777" w:rsidR="00F42FB8" w:rsidRPr="00FD1A9F" w:rsidRDefault="00F42FB8" w:rsidP="0022530D">
            <w:pPr>
              <w:pStyle w:val="TableText"/>
              <w:rPr>
                <w:rFonts w:cs="Arial"/>
              </w:rPr>
            </w:pPr>
            <w:r w:rsidRPr="00FD1A9F">
              <w:rPr>
                <w:rFonts w:cs="Arial"/>
              </w:rPr>
              <w:t>Network of the General Manager's Office</w:t>
            </w:r>
          </w:p>
        </w:tc>
      </w:tr>
      <w:tr w:rsidR="00F42FB8" w:rsidRPr="000C3104" w14:paraId="5C323BB5" w14:textId="77777777" w:rsidTr="0022530D">
        <w:trPr>
          <w:cantSplit/>
        </w:trPr>
        <w:tc>
          <w:tcPr>
            <w:tcW w:w="1150" w:type="dxa"/>
            <w:shd w:val="clear" w:color="auto" w:fill="auto"/>
            <w:hideMark/>
          </w:tcPr>
          <w:p w14:paraId="0B67DA07" w14:textId="77777777" w:rsidR="00F42FB8" w:rsidRPr="00FD1A9F" w:rsidRDefault="00F42FB8" w:rsidP="0022530D">
            <w:pPr>
              <w:pStyle w:val="TableText"/>
              <w:rPr>
                <w:rFonts w:cs="Arial"/>
              </w:rPr>
            </w:pPr>
            <w:r w:rsidRPr="00FD1A9F">
              <w:rPr>
                <w:rFonts w:cs="Arial"/>
              </w:rPr>
              <w:t>192.168.102.0/24</w:t>
            </w:r>
          </w:p>
        </w:tc>
        <w:tc>
          <w:tcPr>
            <w:tcW w:w="2489" w:type="dxa"/>
            <w:vMerge/>
            <w:shd w:val="clear" w:color="auto" w:fill="auto"/>
            <w:hideMark/>
          </w:tcPr>
          <w:p w14:paraId="2A23FD1C" w14:textId="77777777" w:rsidR="00F42FB8" w:rsidRPr="00FD1A9F" w:rsidRDefault="00F42FB8" w:rsidP="0022530D">
            <w:pPr>
              <w:pStyle w:val="TableText"/>
              <w:rPr>
                <w:rFonts w:cs="Arial"/>
              </w:rPr>
            </w:pPr>
          </w:p>
        </w:tc>
        <w:tc>
          <w:tcPr>
            <w:tcW w:w="1976" w:type="dxa"/>
            <w:vMerge/>
            <w:shd w:val="clear" w:color="auto" w:fill="auto"/>
            <w:hideMark/>
          </w:tcPr>
          <w:p w14:paraId="41B1E859" w14:textId="77777777" w:rsidR="00F42FB8" w:rsidRPr="00FD1A9F" w:rsidRDefault="00F42FB8" w:rsidP="0022530D">
            <w:pPr>
              <w:pStyle w:val="TableText"/>
              <w:rPr>
                <w:rFonts w:cs="Arial"/>
              </w:rPr>
            </w:pPr>
          </w:p>
        </w:tc>
        <w:tc>
          <w:tcPr>
            <w:tcW w:w="2331" w:type="dxa"/>
            <w:shd w:val="clear" w:color="auto" w:fill="auto"/>
            <w:hideMark/>
          </w:tcPr>
          <w:p w14:paraId="612B7B9E" w14:textId="77777777" w:rsidR="00F42FB8" w:rsidRPr="00FD1A9F" w:rsidRDefault="00F42FB8" w:rsidP="0022530D">
            <w:pPr>
              <w:pStyle w:val="TableText"/>
              <w:rPr>
                <w:rFonts w:cs="Arial"/>
              </w:rPr>
            </w:pPr>
            <w:r w:rsidRPr="00FD1A9F">
              <w:rPr>
                <w:rFonts w:cs="Arial"/>
              </w:rPr>
              <w:t>Network of the Administrative Department</w:t>
            </w:r>
          </w:p>
        </w:tc>
      </w:tr>
      <w:tr w:rsidR="00F42FB8" w:rsidRPr="000C3104" w14:paraId="174C0BA6" w14:textId="77777777" w:rsidTr="0022530D">
        <w:trPr>
          <w:cantSplit/>
        </w:trPr>
        <w:tc>
          <w:tcPr>
            <w:tcW w:w="1150" w:type="dxa"/>
            <w:shd w:val="clear" w:color="auto" w:fill="auto"/>
            <w:hideMark/>
          </w:tcPr>
          <w:p w14:paraId="0E296A65" w14:textId="77777777" w:rsidR="00F42FB8" w:rsidRPr="00FD1A9F" w:rsidRDefault="00F42FB8" w:rsidP="0022530D">
            <w:pPr>
              <w:pStyle w:val="TableText"/>
              <w:rPr>
                <w:rFonts w:cs="Arial"/>
              </w:rPr>
            </w:pPr>
            <w:r w:rsidRPr="00FD1A9F">
              <w:rPr>
                <w:rFonts w:cs="Arial"/>
              </w:rPr>
              <w:t>192.168.103.0/24</w:t>
            </w:r>
          </w:p>
        </w:tc>
        <w:tc>
          <w:tcPr>
            <w:tcW w:w="2489" w:type="dxa"/>
            <w:vMerge w:val="restart"/>
            <w:shd w:val="clear" w:color="auto" w:fill="auto"/>
            <w:hideMark/>
          </w:tcPr>
          <w:p w14:paraId="65E35DC9" w14:textId="77777777" w:rsidR="00F42FB8" w:rsidRPr="00FD1A9F" w:rsidRDefault="00F42FB8" w:rsidP="0022530D">
            <w:pPr>
              <w:pStyle w:val="TableText"/>
              <w:rPr>
                <w:rFonts w:cs="Arial"/>
              </w:rPr>
            </w:pPr>
            <w:r w:rsidRPr="00FD1A9F">
              <w:rPr>
                <w:rFonts w:cs="Arial"/>
              </w:rPr>
              <w:t>Assigned by F3-AGG1 through DHCP; F3-AGG1</w:t>
            </w:r>
          </w:p>
        </w:tc>
        <w:tc>
          <w:tcPr>
            <w:tcW w:w="1976" w:type="dxa"/>
            <w:vMerge/>
            <w:shd w:val="clear" w:color="auto" w:fill="auto"/>
            <w:hideMark/>
          </w:tcPr>
          <w:p w14:paraId="5E91D198" w14:textId="77777777" w:rsidR="00F42FB8" w:rsidRPr="00FD1A9F" w:rsidRDefault="00F42FB8" w:rsidP="0022530D">
            <w:pPr>
              <w:pStyle w:val="TableText"/>
              <w:rPr>
                <w:rFonts w:cs="Arial"/>
              </w:rPr>
            </w:pPr>
          </w:p>
        </w:tc>
        <w:tc>
          <w:tcPr>
            <w:tcW w:w="2331" w:type="dxa"/>
            <w:shd w:val="clear" w:color="auto" w:fill="auto"/>
            <w:hideMark/>
          </w:tcPr>
          <w:p w14:paraId="1B228B70" w14:textId="77777777" w:rsidR="00F42FB8" w:rsidRPr="00FD1A9F" w:rsidRDefault="00F42FB8" w:rsidP="0022530D">
            <w:pPr>
              <w:pStyle w:val="TableText"/>
              <w:rPr>
                <w:rFonts w:cs="Arial"/>
              </w:rPr>
            </w:pPr>
            <w:r w:rsidRPr="00FD1A9F">
              <w:rPr>
                <w:rFonts w:cs="Arial"/>
              </w:rPr>
              <w:t>Network of the Marketing Department</w:t>
            </w:r>
          </w:p>
        </w:tc>
      </w:tr>
      <w:tr w:rsidR="00F42FB8" w:rsidRPr="000C3104" w14:paraId="5393D261" w14:textId="77777777" w:rsidTr="0022530D">
        <w:trPr>
          <w:cantSplit/>
        </w:trPr>
        <w:tc>
          <w:tcPr>
            <w:tcW w:w="1150" w:type="dxa"/>
            <w:shd w:val="clear" w:color="auto" w:fill="auto"/>
            <w:hideMark/>
          </w:tcPr>
          <w:p w14:paraId="5B67AF7A" w14:textId="77777777" w:rsidR="00F42FB8" w:rsidRPr="00FD1A9F" w:rsidRDefault="00F42FB8" w:rsidP="0022530D">
            <w:pPr>
              <w:pStyle w:val="TableText"/>
              <w:rPr>
                <w:rFonts w:cs="Arial"/>
              </w:rPr>
            </w:pPr>
            <w:r w:rsidRPr="00FD1A9F">
              <w:rPr>
                <w:rFonts w:cs="Arial"/>
              </w:rPr>
              <w:t>192.168.104.0/24</w:t>
            </w:r>
          </w:p>
        </w:tc>
        <w:tc>
          <w:tcPr>
            <w:tcW w:w="2489" w:type="dxa"/>
            <w:vMerge/>
            <w:shd w:val="clear" w:color="auto" w:fill="auto"/>
            <w:hideMark/>
          </w:tcPr>
          <w:p w14:paraId="33C3C2CC" w14:textId="77777777" w:rsidR="00F42FB8" w:rsidRPr="00FD1A9F" w:rsidRDefault="00F42FB8" w:rsidP="0022530D">
            <w:pPr>
              <w:pStyle w:val="TableText"/>
              <w:rPr>
                <w:rFonts w:cs="Arial"/>
              </w:rPr>
            </w:pPr>
          </w:p>
        </w:tc>
        <w:tc>
          <w:tcPr>
            <w:tcW w:w="1976" w:type="dxa"/>
            <w:vMerge/>
            <w:shd w:val="clear" w:color="auto" w:fill="auto"/>
            <w:hideMark/>
          </w:tcPr>
          <w:p w14:paraId="7814E007" w14:textId="77777777" w:rsidR="00F42FB8" w:rsidRPr="00FD1A9F" w:rsidRDefault="00F42FB8" w:rsidP="0022530D">
            <w:pPr>
              <w:pStyle w:val="TableText"/>
              <w:rPr>
                <w:rFonts w:cs="Arial"/>
              </w:rPr>
            </w:pPr>
          </w:p>
        </w:tc>
        <w:tc>
          <w:tcPr>
            <w:tcW w:w="2331" w:type="dxa"/>
            <w:shd w:val="clear" w:color="auto" w:fill="auto"/>
            <w:hideMark/>
          </w:tcPr>
          <w:p w14:paraId="53E3572A" w14:textId="77777777" w:rsidR="00F42FB8" w:rsidRPr="00FD1A9F" w:rsidRDefault="00F42FB8" w:rsidP="0022530D">
            <w:pPr>
              <w:pStyle w:val="TableText"/>
              <w:rPr>
                <w:rFonts w:cs="Arial"/>
              </w:rPr>
            </w:pPr>
            <w:r w:rsidRPr="00FD1A9F">
              <w:rPr>
                <w:rFonts w:cs="Arial"/>
              </w:rPr>
              <w:t>Network of the R&amp;D Department</w:t>
            </w:r>
          </w:p>
        </w:tc>
      </w:tr>
      <w:tr w:rsidR="00F42FB8" w:rsidRPr="000C3104" w14:paraId="29ACED53" w14:textId="77777777" w:rsidTr="0022530D">
        <w:trPr>
          <w:cantSplit/>
        </w:trPr>
        <w:tc>
          <w:tcPr>
            <w:tcW w:w="1150" w:type="dxa"/>
            <w:shd w:val="clear" w:color="auto" w:fill="auto"/>
            <w:hideMark/>
          </w:tcPr>
          <w:p w14:paraId="68FAB132" w14:textId="77777777" w:rsidR="00F42FB8" w:rsidRPr="00FD1A9F" w:rsidRDefault="00F42FB8" w:rsidP="0022530D">
            <w:pPr>
              <w:pStyle w:val="TableText"/>
              <w:rPr>
                <w:rFonts w:cs="Arial"/>
              </w:rPr>
            </w:pPr>
            <w:r w:rsidRPr="00FD1A9F">
              <w:rPr>
                <w:rFonts w:cs="Arial"/>
              </w:rPr>
              <w:t>192.168.105.0/24</w:t>
            </w:r>
          </w:p>
        </w:tc>
        <w:tc>
          <w:tcPr>
            <w:tcW w:w="2489" w:type="dxa"/>
            <w:shd w:val="clear" w:color="auto" w:fill="auto"/>
            <w:hideMark/>
          </w:tcPr>
          <w:p w14:paraId="746CC2D2" w14:textId="77777777" w:rsidR="00F42FB8" w:rsidRPr="00FD1A9F" w:rsidRDefault="00F42FB8" w:rsidP="0022530D">
            <w:pPr>
              <w:pStyle w:val="TableText"/>
              <w:rPr>
                <w:rFonts w:cs="Arial"/>
              </w:rPr>
            </w:pPr>
            <w:r w:rsidRPr="00FD1A9F">
              <w:rPr>
                <w:rFonts w:cs="Arial"/>
              </w:rPr>
              <w:t>Assigned by CORE1 through DHCP; CORE1</w:t>
            </w:r>
          </w:p>
        </w:tc>
        <w:tc>
          <w:tcPr>
            <w:tcW w:w="1976" w:type="dxa"/>
            <w:vMerge/>
            <w:shd w:val="clear" w:color="auto" w:fill="auto"/>
            <w:hideMark/>
          </w:tcPr>
          <w:p w14:paraId="0B7AF591" w14:textId="77777777" w:rsidR="00F42FB8" w:rsidRPr="00FD1A9F" w:rsidRDefault="00F42FB8" w:rsidP="0022530D">
            <w:pPr>
              <w:pStyle w:val="TableText"/>
              <w:rPr>
                <w:rFonts w:cs="Arial"/>
              </w:rPr>
            </w:pPr>
          </w:p>
        </w:tc>
        <w:tc>
          <w:tcPr>
            <w:tcW w:w="2331" w:type="dxa"/>
            <w:shd w:val="clear" w:color="auto" w:fill="auto"/>
            <w:hideMark/>
          </w:tcPr>
          <w:p w14:paraId="072B7826" w14:textId="77777777" w:rsidR="00F42FB8" w:rsidRPr="00FD1A9F" w:rsidRDefault="00F42FB8" w:rsidP="0022530D">
            <w:pPr>
              <w:pStyle w:val="TableText"/>
              <w:rPr>
                <w:rFonts w:cs="Arial"/>
              </w:rPr>
            </w:pPr>
            <w:r w:rsidRPr="00FD1A9F">
              <w:rPr>
                <w:rFonts w:cs="Arial"/>
              </w:rPr>
              <w:t>Network of the wireless terminals on the first floor</w:t>
            </w:r>
          </w:p>
        </w:tc>
      </w:tr>
      <w:tr w:rsidR="00F42FB8" w:rsidRPr="000C3104" w14:paraId="2E5DA597" w14:textId="77777777" w:rsidTr="0022530D">
        <w:trPr>
          <w:cantSplit/>
        </w:trPr>
        <w:tc>
          <w:tcPr>
            <w:tcW w:w="1150" w:type="dxa"/>
            <w:shd w:val="clear" w:color="auto" w:fill="auto"/>
            <w:hideMark/>
          </w:tcPr>
          <w:p w14:paraId="6A19405F" w14:textId="77777777" w:rsidR="00F42FB8" w:rsidRPr="00FD1A9F" w:rsidRDefault="00F42FB8" w:rsidP="0022530D">
            <w:pPr>
              <w:pStyle w:val="TableText"/>
              <w:rPr>
                <w:rFonts w:cs="Arial"/>
              </w:rPr>
            </w:pPr>
            <w:r w:rsidRPr="00FD1A9F">
              <w:rPr>
                <w:rFonts w:cs="Arial"/>
              </w:rPr>
              <w:t>192.168.106.0/24</w:t>
            </w:r>
          </w:p>
        </w:tc>
        <w:tc>
          <w:tcPr>
            <w:tcW w:w="2489" w:type="dxa"/>
            <w:shd w:val="clear" w:color="auto" w:fill="auto"/>
            <w:hideMark/>
          </w:tcPr>
          <w:p w14:paraId="65C777B1" w14:textId="77777777" w:rsidR="00F42FB8" w:rsidRPr="00FD1A9F" w:rsidRDefault="00F42FB8" w:rsidP="0022530D">
            <w:pPr>
              <w:pStyle w:val="TableText"/>
              <w:rPr>
                <w:rFonts w:cs="Huawei Sans"/>
                <w:kern w:val="24"/>
              </w:rPr>
            </w:pPr>
            <w:r w:rsidRPr="00FD1A9F">
              <w:rPr>
                <w:rFonts w:cs="Arial"/>
              </w:rPr>
              <w:t>Assigned by F2-AGG1 through DHCP; F2-AGG1</w:t>
            </w:r>
          </w:p>
        </w:tc>
        <w:tc>
          <w:tcPr>
            <w:tcW w:w="1976" w:type="dxa"/>
            <w:vMerge/>
            <w:shd w:val="clear" w:color="auto" w:fill="auto"/>
            <w:hideMark/>
          </w:tcPr>
          <w:p w14:paraId="3047B2D2" w14:textId="77777777" w:rsidR="00F42FB8" w:rsidRPr="00FD1A9F" w:rsidRDefault="00F42FB8" w:rsidP="0022530D">
            <w:pPr>
              <w:pStyle w:val="TableText"/>
              <w:rPr>
                <w:rFonts w:cs="Arial"/>
              </w:rPr>
            </w:pPr>
          </w:p>
        </w:tc>
        <w:tc>
          <w:tcPr>
            <w:tcW w:w="2331" w:type="dxa"/>
            <w:shd w:val="clear" w:color="auto" w:fill="auto"/>
            <w:hideMark/>
          </w:tcPr>
          <w:p w14:paraId="49A3DCE2" w14:textId="77777777" w:rsidR="00F42FB8" w:rsidRPr="00FD1A9F" w:rsidRDefault="00F42FB8" w:rsidP="0022530D">
            <w:pPr>
              <w:pStyle w:val="TableText"/>
              <w:rPr>
                <w:rFonts w:cs="Arial"/>
              </w:rPr>
            </w:pPr>
            <w:r w:rsidRPr="00FD1A9F">
              <w:rPr>
                <w:rFonts w:cs="Arial"/>
              </w:rPr>
              <w:t>Network of the wireless terminals on the second floor</w:t>
            </w:r>
          </w:p>
        </w:tc>
      </w:tr>
      <w:tr w:rsidR="00F42FB8" w:rsidRPr="000C3104" w14:paraId="6609770F" w14:textId="77777777" w:rsidTr="0022530D">
        <w:trPr>
          <w:cantSplit/>
        </w:trPr>
        <w:tc>
          <w:tcPr>
            <w:tcW w:w="1150" w:type="dxa"/>
            <w:shd w:val="clear" w:color="auto" w:fill="auto"/>
          </w:tcPr>
          <w:p w14:paraId="59A66360" w14:textId="77777777" w:rsidR="00F42FB8" w:rsidRPr="00FD1A9F" w:rsidRDefault="00F42FB8" w:rsidP="0022530D">
            <w:pPr>
              <w:pStyle w:val="TableText"/>
              <w:rPr>
                <w:rFonts w:cs="Huawei Sans"/>
                <w:kern w:val="24"/>
              </w:rPr>
            </w:pPr>
            <w:r w:rsidRPr="00FD1A9F">
              <w:rPr>
                <w:rFonts w:cs="Arial"/>
              </w:rPr>
              <w:t>192.168.107.0/24</w:t>
            </w:r>
          </w:p>
        </w:tc>
        <w:tc>
          <w:tcPr>
            <w:tcW w:w="2489" w:type="dxa"/>
            <w:shd w:val="clear" w:color="auto" w:fill="auto"/>
          </w:tcPr>
          <w:p w14:paraId="5F3F4BB1" w14:textId="77777777" w:rsidR="00F42FB8" w:rsidRPr="00FD1A9F" w:rsidRDefault="00F42FB8" w:rsidP="0022530D">
            <w:pPr>
              <w:pStyle w:val="TableText"/>
              <w:rPr>
                <w:rFonts w:cs="Huawei Sans"/>
                <w:kern w:val="24"/>
              </w:rPr>
            </w:pPr>
            <w:r w:rsidRPr="00FD1A9F">
              <w:rPr>
                <w:rFonts w:cs="Arial"/>
              </w:rPr>
              <w:t>Assigned by F3-AGG1 through DHCP; F3-AGG1</w:t>
            </w:r>
          </w:p>
        </w:tc>
        <w:tc>
          <w:tcPr>
            <w:tcW w:w="1976" w:type="dxa"/>
            <w:vMerge/>
            <w:shd w:val="clear" w:color="auto" w:fill="auto"/>
          </w:tcPr>
          <w:p w14:paraId="1A479BC5" w14:textId="77777777" w:rsidR="00F42FB8" w:rsidRPr="00FD1A9F" w:rsidRDefault="00F42FB8" w:rsidP="0022530D">
            <w:pPr>
              <w:pStyle w:val="TableText"/>
              <w:rPr>
                <w:rFonts w:cs="Arial"/>
              </w:rPr>
            </w:pPr>
          </w:p>
        </w:tc>
        <w:tc>
          <w:tcPr>
            <w:tcW w:w="2331" w:type="dxa"/>
            <w:shd w:val="clear" w:color="auto" w:fill="auto"/>
          </w:tcPr>
          <w:p w14:paraId="482F9F92" w14:textId="77777777" w:rsidR="00F42FB8" w:rsidRPr="00FD1A9F" w:rsidRDefault="00F42FB8" w:rsidP="0022530D">
            <w:pPr>
              <w:pStyle w:val="TableText"/>
              <w:rPr>
                <w:rFonts w:cs="Arial"/>
                <w:kern w:val="24"/>
              </w:rPr>
            </w:pPr>
            <w:r w:rsidRPr="00FD1A9F">
              <w:rPr>
                <w:rFonts w:cs="Arial"/>
              </w:rPr>
              <w:t>Network of the wireless terminals on the third floor</w:t>
            </w:r>
          </w:p>
        </w:tc>
      </w:tr>
      <w:tr w:rsidR="00F42FB8" w:rsidRPr="000C3104" w14:paraId="4A8BD52A" w14:textId="77777777" w:rsidTr="0022530D">
        <w:trPr>
          <w:cantSplit/>
        </w:trPr>
        <w:tc>
          <w:tcPr>
            <w:tcW w:w="1150" w:type="dxa"/>
            <w:shd w:val="clear" w:color="auto" w:fill="auto"/>
            <w:hideMark/>
          </w:tcPr>
          <w:p w14:paraId="14295E2F" w14:textId="77777777" w:rsidR="00F42FB8" w:rsidRPr="00FD1A9F" w:rsidRDefault="00F42FB8" w:rsidP="0022530D">
            <w:pPr>
              <w:pStyle w:val="TableText"/>
              <w:rPr>
                <w:rFonts w:cs="Arial"/>
              </w:rPr>
            </w:pPr>
            <w:r w:rsidRPr="00FD1A9F">
              <w:rPr>
                <w:rFonts w:cs="Arial"/>
              </w:rPr>
              <w:t>192.168.201.0/30</w:t>
            </w:r>
          </w:p>
        </w:tc>
        <w:tc>
          <w:tcPr>
            <w:tcW w:w="2489" w:type="dxa"/>
            <w:vMerge w:val="restart"/>
            <w:shd w:val="clear" w:color="auto" w:fill="auto"/>
            <w:hideMark/>
          </w:tcPr>
          <w:p w14:paraId="120EDB7D" w14:textId="77777777" w:rsidR="00F42FB8" w:rsidRPr="00FD1A9F" w:rsidRDefault="00F42FB8" w:rsidP="0022530D">
            <w:pPr>
              <w:pStyle w:val="TableText"/>
              <w:rPr>
                <w:rFonts w:cs="Arial"/>
              </w:rPr>
            </w:pPr>
            <w:r w:rsidRPr="00FD1A9F">
              <w:rPr>
                <w:rFonts w:cs="Arial"/>
              </w:rPr>
              <w:t>Static addresses; no gateway needed</w:t>
            </w:r>
          </w:p>
        </w:tc>
        <w:tc>
          <w:tcPr>
            <w:tcW w:w="1976" w:type="dxa"/>
            <w:vMerge w:val="restart"/>
            <w:shd w:val="clear" w:color="auto" w:fill="auto"/>
            <w:hideMark/>
          </w:tcPr>
          <w:p w14:paraId="5F06F68B" w14:textId="77777777" w:rsidR="00F42FB8" w:rsidRPr="00FD1A9F" w:rsidRDefault="00F42FB8" w:rsidP="0022530D">
            <w:pPr>
              <w:pStyle w:val="TableText"/>
              <w:rPr>
                <w:rFonts w:cs="Arial"/>
              </w:rPr>
            </w:pPr>
            <w:r w:rsidRPr="00FD1A9F">
              <w:rPr>
                <w:rFonts w:cs="Arial"/>
              </w:rPr>
              <w:t>OSPF is enabled, neighbor relationship is established,</w:t>
            </w:r>
          </w:p>
          <w:p w14:paraId="292D0BD0" w14:textId="77777777" w:rsidR="00F42FB8" w:rsidRPr="00FD1A9F" w:rsidRDefault="00F42FB8" w:rsidP="0022530D">
            <w:pPr>
              <w:pStyle w:val="TableText"/>
              <w:rPr>
                <w:rFonts w:cs="Arial"/>
              </w:rPr>
            </w:pPr>
            <w:r w:rsidRPr="00FD1A9F">
              <w:rPr>
                <w:rFonts w:cs="Arial"/>
              </w:rPr>
              <w:t>and the default route is advertised by the router</w:t>
            </w:r>
          </w:p>
        </w:tc>
        <w:tc>
          <w:tcPr>
            <w:tcW w:w="2331" w:type="dxa"/>
            <w:shd w:val="clear" w:color="auto" w:fill="auto"/>
            <w:hideMark/>
          </w:tcPr>
          <w:p w14:paraId="402AF1D2" w14:textId="77777777" w:rsidR="00F42FB8" w:rsidRPr="00FD1A9F" w:rsidRDefault="00F42FB8" w:rsidP="0022530D">
            <w:pPr>
              <w:pStyle w:val="TableText"/>
              <w:rPr>
                <w:rFonts w:cs="Arial"/>
              </w:rPr>
            </w:pPr>
            <w:r w:rsidRPr="00FD1A9F">
              <w:rPr>
                <w:rFonts w:cs="Arial"/>
              </w:rPr>
              <w:t>Network for the interconnection between F2-AGG1 and CORE1</w:t>
            </w:r>
          </w:p>
        </w:tc>
      </w:tr>
      <w:tr w:rsidR="00F42FB8" w:rsidRPr="000C3104" w14:paraId="0505DFE0" w14:textId="77777777" w:rsidTr="0022530D">
        <w:trPr>
          <w:cantSplit/>
        </w:trPr>
        <w:tc>
          <w:tcPr>
            <w:tcW w:w="1150" w:type="dxa"/>
            <w:shd w:val="clear" w:color="auto" w:fill="auto"/>
            <w:hideMark/>
          </w:tcPr>
          <w:p w14:paraId="717D77DC" w14:textId="77777777" w:rsidR="00F42FB8" w:rsidRPr="00FD1A9F" w:rsidRDefault="00F42FB8" w:rsidP="0022530D">
            <w:pPr>
              <w:pStyle w:val="TableText"/>
              <w:rPr>
                <w:rFonts w:cs="Arial"/>
              </w:rPr>
            </w:pPr>
            <w:r w:rsidRPr="00FD1A9F">
              <w:rPr>
                <w:rFonts w:cs="Arial"/>
              </w:rPr>
              <w:t>192.168.202.0/30</w:t>
            </w:r>
          </w:p>
        </w:tc>
        <w:tc>
          <w:tcPr>
            <w:tcW w:w="2489" w:type="dxa"/>
            <w:vMerge/>
            <w:shd w:val="clear" w:color="auto" w:fill="auto"/>
            <w:hideMark/>
          </w:tcPr>
          <w:p w14:paraId="756C1753" w14:textId="77777777" w:rsidR="00F42FB8" w:rsidRPr="00FD1A9F" w:rsidRDefault="00F42FB8" w:rsidP="0022530D">
            <w:pPr>
              <w:pStyle w:val="TableText"/>
              <w:rPr>
                <w:rFonts w:cs="Arial"/>
              </w:rPr>
            </w:pPr>
          </w:p>
        </w:tc>
        <w:tc>
          <w:tcPr>
            <w:tcW w:w="1976" w:type="dxa"/>
            <w:vMerge/>
            <w:shd w:val="clear" w:color="auto" w:fill="auto"/>
            <w:hideMark/>
          </w:tcPr>
          <w:p w14:paraId="4EC7B447" w14:textId="77777777" w:rsidR="00F42FB8" w:rsidRPr="00FD1A9F" w:rsidRDefault="00F42FB8" w:rsidP="0022530D">
            <w:pPr>
              <w:pStyle w:val="TableText"/>
              <w:rPr>
                <w:rFonts w:cs="Arial"/>
              </w:rPr>
            </w:pPr>
          </w:p>
        </w:tc>
        <w:tc>
          <w:tcPr>
            <w:tcW w:w="2331" w:type="dxa"/>
            <w:shd w:val="clear" w:color="auto" w:fill="auto"/>
            <w:hideMark/>
          </w:tcPr>
          <w:p w14:paraId="5E5BDBA3" w14:textId="77777777" w:rsidR="00F42FB8" w:rsidRPr="00FD1A9F" w:rsidRDefault="00F42FB8" w:rsidP="0022530D">
            <w:pPr>
              <w:pStyle w:val="TableText"/>
              <w:rPr>
                <w:rFonts w:cs="Arial"/>
              </w:rPr>
            </w:pPr>
            <w:r w:rsidRPr="00FD1A9F">
              <w:rPr>
                <w:rFonts w:cs="Arial"/>
              </w:rPr>
              <w:t>Network for the interconnection between F3-AGG1 and CORE1</w:t>
            </w:r>
          </w:p>
        </w:tc>
      </w:tr>
      <w:tr w:rsidR="00F42FB8" w:rsidRPr="000C3104" w14:paraId="64D08494" w14:textId="77777777" w:rsidTr="0022530D">
        <w:trPr>
          <w:cantSplit/>
        </w:trPr>
        <w:tc>
          <w:tcPr>
            <w:tcW w:w="1150" w:type="dxa"/>
            <w:shd w:val="clear" w:color="auto" w:fill="auto"/>
            <w:hideMark/>
          </w:tcPr>
          <w:p w14:paraId="4D6A37D1" w14:textId="77777777" w:rsidR="00F42FB8" w:rsidRPr="00FD1A9F" w:rsidRDefault="00F42FB8" w:rsidP="0022530D">
            <w:pPr>
              <w:pStyle w:val="TableText"/>
              <w:rPr>
                <w:rFonts w:cs="Arial"/>
              </w:rPr>
            </w:pPr>
            <w:r w:rsidRPr="00FD1A9F">
              <w:rPr>
                <w:rFonts w:cs="Arial"/>
              </w:rPr>
              <w:lastRenderedPageBreak/>
              <w:t>192.168.203.0/30</w:t>
            </w:r>
          </w:p>
        </w:tc>
        <w:tc>
          <w:tcPr>
            <w:tcW w:w="2489" w:type="dxa"/>
            <w:vMerge/>
            <w:shd w:val="clear" w:color="auto" w:fill="auto"/>
            <w:hideMark/>
          </w:tcPr>
          <w:p w14:paraId="7EEC238A" w14:textId="77777777" w:rsidR="00F42FB8" w:rsidRPr="00FD1A9F" w:rsidRDefault="00F42FB8" w:rsidP="0022530D">
            <w:pPr>
              <w:pStyle w:val="TableText"/>
              <w:rPr>
                <w:rFonts w:cs="Arial"/>
              </w:rPr>
            </w:pPr>
          </w:p>
        </w:tc>
        <w:tc>
          <w:tcPr>
            <w:tcW w:w="1976" w:type="dxa"/>
            <w:vMerge/>
            <w:shd w:val="clear" w:color="auto" w:fill="auto"/>
            <w:hideMark/>
          </w:tcPr>
          <w:p w14:paraId="441C6470" w14:textId="77777777" w:rsidR="00F42FB8" w:rsidRPr="00FD1A9F" w:rsidRDefault="00F42FB8" w:rsidP="0022530D">
            <w:pPr>
              <w:pStyle w:val="TableText"/>
              <w:rPr>
                <w:rFonts w:cs="Arial"/>
              </w:rPr>
            </w:pPr>
          </w:p>
        </w:tc>
        <w:tc>
          <w:tcPr>
            <w:tcW w:w="2331" w:type="dxa"/>
            <w:shd w:val="clear" w:color="auto" w:fill="auto"/>
            <w:hideMark/>
          </w:tcPr>
          <w:p w14:paraId="1045E78B" w14:textId="77777777" w:rsidR="00F42FB8" w:rsidRPr="00FD1A9F" w:rsidRDefault="00F42FB8" w:rsidP="0022530D">
            <w:pPr>
              <w:pStyle w:val="TableText"/>
              <w:rPr>
                <w:rFonts w:cs="Arial"/>
              </w:rPr>
            </w:pPr>
            <w:r w:rsidRPr="00FD1A9F">
              <w:rPr>
                <w:rFonts w:cs="Arial"/>
              </w:rPr>
              <w:t>Network for the interconnection between F2-AGG1 and F3-AGG1</w:t>
            </w:r>
          </w:p>
        </w:tc>
      </w:tr>
      <w:tr w:rsidR="00F42FB8" w:rsidRPr="000C3104" w14:paraId="1AE2AC8A" w14:textId="77777777" w:rsidTr="0022530D">
        <w:trPr>
          <w:cantSplit/>
        </w:trPr>
        <w:tc>
          <w:tcPr>
            <w:tcW w:w="1150" w:type="dxa"/>
            <w:shd w:val="clear" w:color="auto" w:fill="auto"/>
            <w:hideMark/>
          </w:tcPr>
          <w:p w14:paraId="2E7B0DBD" w14:textId="77777777" w:rsidR="00F42FB8" w:rsidRPr="00FD1A9F" w:rsidRDefault="00F42FB8" w:rsidP="0022530D">
            <w:pPr>
              <w:pStyle w:val="TableText"/>
              <w:rPr>
                <w:rFonts w:cs="Arial"/>
              </w:rPr>
            </w:pPr>
            <w:r w:rsidRPr="00FD1A9F">
              <w:rPr>
                <w:rFonts w:cs="Arial"/>
              </w:rPr>
              <w:t>192.168.204.0/30</w:t>
            </w:r>
          </w:p>
        </w:tc>
        <w:tc>
          <w:tcPr>
            <w:tcW w:w="2489" w:type="dxa"/>
            <w:vMerge/>
            <w:shd w:val="clear" w:color="auto" w:fill="auto"/>
            <w:hideMark/>
          </w:tcPr>
          <w:p w14:paraId="41CADBAF" w14:textId="77777777" w:rsidR="00F42FB8" w:rsidRPr="00FD1A9F" w:rsidRDefault="00F42FB8" w:rsidP="0022530D">
            <w:pPr>
              <w:pStyle w:val="TableText"/>
              <w:rPr>
                <w:rFonts w:cs="Arial"/>
              </w:rPr>
            </w:pPr>
          </w:p>
        </w:tc>
        <w:tc>
          <w:tcPr>
            <w:tcW w:w="1976" w:type="dxa"/>
            <w:vMerge/>
            <w:shd w:val="clear" w:color="auto" w:fill="auto"/>
            <w:hideMark/>
          </w:tcPr>
          <w:p w14:paraId="1E5AA21E" w14:textId="77777777" w:rsidR="00F42FB8" w:rsidRPr="00FD1A9F" w:rsidRDefault="00F42FB8" w:rsidP="0022530D">
            <w:pPr>
              <w:pStyle w:val="TableText"/>
              <w:rPr>
                <w:rFonts w:cs="Arial"/>
              </w:rPr>
            </w:pPr>
          </w:p>
        </w:tc>
        <w:tc>
          <w:tcPr>
            <w:tcW w:w="2331" w:type="dxa"/>
            <w:shd w:val="clear" w:color="auto" w:fill="auto"/>
            <w:hideMark/>
          </w:tcPr>
          <w:p w14:paraId="160A0EB3" w14:textId="77777777" w:rsidR="00F42FB8" w:rsidRPr="00FD1A9F" w:rsidRDefault="00F42FB8" w:rsidP="0022530D">
            <w:pPr>
              <w:pStyle w:val="TableText"/>
              <w:rPr>
                <w:rFonts w:cs="Arial"/>
              </w:rPr>
            </w:pPr>
            <w:r w:rsidRPr="00FD1A9F">
              <w:rPr>
                <w:rFonts w:cs="Arial"/>
              </w:rPr>
              <w:t>Network for the interconnection between CORE1 and the router</w:t>
            </w:r>
          </w:p>
        </w:tc>
      </w:tr>
      <w:tr w:rsidR="00F42FB8" w:rsidRPr="000C3104" w14:paraId="523F8268" w14:textId="77777777" w:rsidTr="0022530D">
        <w:trPr>
          <w:cantSplit/>
        </w:trPr>
        <w:tc>
          <w:tcPr>
            <w:tcW w:w="1150" w:type="dxa"/>
            <w:shd w:val="clear" w:color="auto" w:fill="auto"/>
          </w:tcPr>
          <w:p w14:paraId="0501F6DD" w14:textId="77777777" w:rsidR="00F42FB8" w:rsidRPr="00FD1A9F" w:rsidRDefault="00F42FB8" w:rsidP="0022530D">
            <w:pPr>
              <w:pStyle w:val="TableText"/>
              <w:rPr>
                <w:rFonts w:cs="Huawei Sans"/>
                <w:kern w:val="24"/>
              </w:rPr>
            </w:pPr>
            <w:r w:rsidRPr="00FD1A9F">
              <w:rPr>
                <w:rFonts w:cs="Arial"/>
              </w:rPr>
              <w:t>192.168.205.0/24</w:t>
            </w:r>
          </w:p>
        </w:tc>
        <w:tc>
          <w:tcPr>
            <w:tcW w:w="2489" w:type="dxa"/>
            <w:shd w:val="clear" w:color="auto" w:fill="auto"/>
          </w:tcPr>
          <w:p w14:paraId="37682FC3" w14:textId="77777777" w:rsidR="00F42FB8" w:rsidRPr="00FD1A9F" w:rsidRDefault="00F42FB8" w:rsidP="0022530D">
            <w:pPr>
              <w:pStyle w:val="TableText"/>
              <w:rPr>
                <w:rFonts w:cs="Arial"/>
              </w:rPr>
            </w:pPr>
            <w:r w:rsidRPr="00FD1A9F">
              <w:rPr>
                <w:rFonts w:cs="Arial"/>
              </w:rPr>
              <w:t>Assigned by CORE1 through DHCP; CORE1</w:t>
            </w:r>
          </w:p>
        </w:tc>
        <w:tc>
          <w:tcPr>
            <w:tcW w:w="1976" w:type="dxa"/>
            <w:vMerge w:val="restart"/>
            <w:shd w:val="clear" w:color="auto" w:fill="auto"/>
          </w:tcPr>
          <w:p w14:paraId="32FD1D83" w14:textId="77777777" w:rsidR="00F42FB8" w:rsidRPr="00FD1A9F" w:rsidRDefault="00F42FB8" w:rsidP="0022530D">
            <w:pPr>
              <w:pStyle w:val="TableText"/>
              <w:rPr>
                <w:rFonts w:cs="Arial"/>
              </w:rPr>
            </w:pPr>
            <w:r w:rsidRPr="00FD1A9F">
              <w:rPr>
                <w:rFonts w:cs="Arial"/>
              </w:rPr>
              <w:t>Advertised in OSPF through gateway devices</w:t>
            </w:r>
          </w:p>
        </w:tc>
        <w:tc>
          <w:tcPr>
            <w:tcW w:w="2331" w:type="dxa"/>
            <w:shd w:val="clear" w:color="auto" w:fill="auto"/>
          </w:tcPr>
          <w:p w14:paraId="336203FB" w14:textId="77777777" w:rsidR="00F42FB8" w:rsidRPr="00FD1A9F" w:rsidRDefault="00F42FB8" w:rsidP="0022530D">
            <w:pPr>
              <w:pStyle w:val="TableText"/>
              <w:rPr>
                <w:rFonts w:cs="Huawei Sans"/>
                <w:kern w:val="24"/>
              </w:rPr>
            </w:pPr>
            <w:r w:rsidRPr="00FD1A9F">
              <w:rPr>
                <w:rFonts w:cs="Arial"/>
              </w:rPr>
              <w:t>Wireless network management network on the first floor</w:t>
            </w:r>
          </w:p>
        </w:tc>
      </w:tr>
      <w:tr w:rsidR="00F42FB8" w:rsidRPr="000C3104" w14:paraId="66A8560F" w14:textId="77777777" w:rsidTr="0022530D">
        <w:trPr>
          <w:cantSplit/>
        </w:trPr>
        <w:tc>
          <w:tcPr>
            <w:tcW w:w="1150" w:type="dxa"/>
            <w:shd w:val="clear" w:color="auto" w:fill="auto"/>
          </w:tcPr>
          <w:p w14:paraId="697AC1E5" w14:textId="77777777" w:rsidR="00F42FB8" w:rsidRPr="00FD1A9F" w:rsidRDefault="00F42FB8" w:rsidP="0022530D">
            <w:pPr>
              <w:pStyle w:val="TableText"/>
              <w:rPr>
                <w:rFonts w:cs="Huawei Sans"/>
                <w:kern w:val="24"/>
              </w:rPr>
            </w:pPr>
            <w:r w:rsidRPr="00FD1A9F">
              <w:rPr>
                <w:rFonts w:cs="Arial"/>
              </w:rPr>
              <w:t>192.168.206.0/24</w:t>
            </w:r>
          </w:p>
        </w:tc>
        <w:tc>
          <w:tcPr>
            <w:tcW w:w="2489" w:type="dxa"/>
            <w:shd w:val="clear" w:color="auto" w:fill="auto"/>
          </w:tcPr>
          <w:p w14:paraId="256D6089" w14:textId="77777777" w:rsidR="00F42FB8" w:rsidRPr="00FD1A9F" w:rsidRDefault="00F42FB8" w:rsidP="0022530D">
            <w:pPr>
              <w:pStyle w:val="TableText"/>
              <w:rPr>
                <w:rFonts w:cs="Arial"/>
              </w:rPr>
            </w:pPr>
            <w:r w:rsidRPr="00FD1A9F">
              <w:rPr>
                <w:rFonts w:cs="Arial"/>
              </w:rPr>
              <w:t>Assigned by F2-AGG1 through DHCP; F2-AGG1</w:t>
            </w:r>
          </w:p>
        </w:tc>
        <w:tc>
          <w:tcPr>
            <w:tcW w:w="1976" w:type="dxa"/>
            <w:vMerge/>
            <w:shd w:val="clear" w:color="auto" w:fill="auto"/>
          </w:tcPr>
          <w:p w14:paraId="701D2249" w14:textId="77777777" w:rsidR="00F42FB8" w:rsidRPr="00FD1A9F" w:rsidRDefault="00F42FB8" w:rsidP="0022530D">
            <w:pPr>
              <w:pStyle w:val="TableText"/>
              <w:rPr>
                <w:rFonts w:cs="Arial"/>
              </w:rPr>
            </w:pPr>
          </w:p>
        </w:tc>
        <w:tc>
          <w:tcPr>
            <w:tcW w:w="2331" w:type="dxa"/>
            <w:shd w:val="clear" w:color="auto" w:fill="auto"/>
          </w:tcPr>
          <w:p w14:paraId="28B94567" w14:textId="77777777" w:rsidR="00F42FB8" w:rsidRPr="00FD1A9F" w:rsidRDefault="00F42FB8" w:rsidP="0022530D">
            <w:pPr>
              <w:pStyle w:val="TableText"/>
              <w:rPr>
                <w:rFonts w:cs="Huawei Sans"/>
                <w:kern w:val="24"/>
              </w:rPr>
            </w:pPr>
            <w:r w:rsidRPr="00FD1A9F">
              <w:rPr>
                <w:rFonts w:cs="Arial"/>
              </w:rPr>
              <w:t>Wireless network management network on the second floor</w:t>
            </w:r>
          </w:p>
        </w:tc>
      </w:tr>
      <w:tr w:rsidR="00F42FB8" w:rsidRPr="000C3104" w14:paraId="4DFD5958" w14:textId="77777777" w:rsidTr="0022530D">
        <w:trPr>
          <w:cantSplit/>
        </w:trPr>
        <w:tc>
          <w:tcPr>
            <w:tcW w:w="1150" w:type="dxa"/>
            <w:shd w:val="clear" w:color="auto" w:fill="auto"/>
          </w:tcPr>
          <w:p w14:paraId="62FA6EE4" w14:textId="77777777" w:rsidR="00F42FB8" w:rsidRPr="00FD1A9F" w:rsidRDefault="00F42FB8" w:rsidP="0022530D">
            <w:pPr>
              <w:pStyle w:val="TableText"/>
              <w:rPr>
                <w:rFonts w:cs="Huawei Sans"/>
                <w:kern w:val="24"/>
              </w:rPr>
            </w:pPr>
            <w:r w:rsidRPr="00FD1A9F">
              <w:rPr>
                <w:rFonts w:cs="Arial"/>
              </w:rPr>
              <w:t>192.168.207.0/24</w:t>
            </w:r>
          </w:p>
        </w:tc>
        <w:tc>
          <w:tcPr>
            <w:tcW w:w="2489" w:type="dxa"/>
            <w:shd w:val="clear" w:color="auto" w:fill="auto"/>
          </w:tcPr>
          <w:p w14:paraId="3C7CFAD1" w14:textId="77777777" w:rsidR="00F42FB8" w:rsidRPr="00FD1A9F" w:rsidRDefault="00F42FB8" w:rsidP="0022530D">
            <w:pPr>
              <w:pStyle w:val="TableText"/>
              <w:rPr>
                <w:rFonts w:cs="Arial"/>
              </w:rPr>
            </w:pPr>
            <w:r w:rsidRPr="00FD1A9F">
              <w:rPr>
                <w:rFonts w:cs="Arial"/>
              </w:rPr>
              <w:t>Assigned by F3-AGG1 through DHCP; F3-AGG1</w:t>
            </w:r>
          </w:p>
        </w:tc>
        <w:tc>
          <w:tcPr>
            <w:tcW w:w="1976" w:type="dxa"/>
            <w:vMerge/>
            <w:shd w:val="clear" w:color="auto" w:fill="auto"/>
          </w:tcPr>
          <w:p w14:paraId="21AF0389" w14:textId="77777777" w:rsidR="00F42FB8" w:rsidRPr="00FD1A9F" w:rsidRDefault="00F42FB8" w:rsidP="0022530D">
            <w:pPr>
              <w:pStyle w:val="TableText"/>
              <w:rPr>
                <w:rFonts w:cs="Arial"/>
              </w:rPr>
            </w:pPr>
          </w:p>
        </w:tc>
        <w:tc>
          <w:tcPr>
            <w:tcW w:w="2331" w:type="dxa"/>
            <w:shd w:val="clear" w:color="auto" w:fill="auto"/>
          </w:tcPr>
          <w:p w14:paraId="52276FEB" w14:textId="77777777" w:rsidR="00F42FB8" w:rsidRPr="00FD1A9F" w:rsidRDefault="00F42FB8" w:rsidP="0022530D">
            <w:pPr>
              <w:pStyle w:val="TableText"/>
              <w:rPr>
                <w:rFonts w:cs="Huawei Sans"/>
                <w:kern w:val="24"/>
              </w:rPr>
            </w:pPr>
            <w:r w:rsidRPr="00FD1A9F">
              <w:rPr>
                <w:rFonts w:cs="Arial"/>
              </w:rPr>
              <w:t>Wireless network management network on the third floor</w:t>
            </w:r>
          </w:p>
        </w:tc>
      </w:tr>
    </w:tbl>
    <w:p w14:paraId="0B59700B" w14:textId="77777777" w:rsidR="00F42FB8" w:rsidRDefault="00F42FB8" w:rsidP="00F42FB8"/>
    <w:p w14:paraId="012C1F21" w14:textId="77777777" w:rsidR="00F42FB8" w:rsidRPr="0027090C" w:rsidRDefault="00F42FB8" w:rsidP="00F42FB8">
      <w:pPr>
        <w:pStyle w:val="BlockLabel"/>
        <w:numPr>
          <w:ilvl w:val="0"/>
          <w:numId w:val="37"/>
        </w:numPr>
      </w:pPr>
      <w:r>
        <w:t>WLAN Design</w:t>
      </w:r>
    </w:p>
    <w:p w14:paraId="14B2F342" w14:textId="77777777" w:rsidR="00F42FB8" w:rsidRPr="001C428C" w:rsidRDefault="00F42FB8" w:rsidP="00F42FB8">
      <w:pPr>
        <w:rPr>
          <w:b/>
          <w:bCs/>
        </w:rPr>
      </w:pPr>
      <w:r w:rsidRPr="001C428C">
        <w:rPr>
          <w:b/>
          <w:bCs/>
        </w:rPr>
        <w:t>Background:</w:t>
      </w:r>
    </w:p>
    <w:p w14:paraId="302ADC48" w14:textId="77777777" w:rsidR="00F42FB8" w:rsidRPr="00914B9B" w:rsidRDefault="00F42FB8" w:rsidP="00F42FB8">
      <w:pPr>
        <w:pStyle w:val="ItemList"/>
      </w:pPr>
      <w:r>
        <w:t>Al</w:t>
      </w:r>
      <w:r w:rsidRPr="001C428C">
        <w:t>l</w:t>
      </w:r>
      <w:r>
        <w:t xml:space="preserve"> APs are managed by the AC in a unified manner, and the AC has limited forwarding performance.</w:t>
      </w:r>
    </w:p>
    <w:p w14:paraId="77518910" w14:textId="77777777" w:rsidR="00F42FB8" w:rsidRDefault="00F42FB8" w:rsidP="00F42FB8">
      <w:pPr>
        <w:pStyle w:val="SubItemList"/>
      </w:pPr>
      <w:r>
        <w:t>APs on the first floor are registered at Layer 2.</w:t>
      </w:r>
    </w:p>
    <w:p w14:paraId="0E041746" w14:textId="77777777" w:rsidR="00F42FB8" w:rsidRPr="00914B9B" w:rsidRDefault="00F42FB8" w:rsidP="00F42FB8">
      <w:pPr>
        <w:pStyle w:val="SubItemList"/>
      </w:pPr>
      <w:r>
        <w:t>All APs on the second and third floors register with the AC at Layer 3. The AC's gateway is CORE1.</w:t>
      </w:r>
    </w:p>
    <w:p w14:paraId="4DFD9C3D" w14:textId="77777777" w:rsidR="00F42FB8" w:rsidRPr="00914B9B" w:rsidRDefault="00F42FB8" w:rsidP="00F42FB8">
      <w:pPr>
        <w:pStyle w:val="ItemList"/>
      </w:pPr>
      <w:r>
        <w:t>Create an SSID for each floor.</w:t>
      </w:r>
    </w:p>
    <w:p w14:paraId="155FB8C3" w14:textId="77777777" w:rsidR="00F42FB8" w:rsidRPr="00914B9B" w:rsidRDefault="00F42FB8" w:rsidP="00F42FB8">
      <w:pPr>
        <w:pStyle w:val="SubItemList"/>
      </w:pPr>
      <w:r>
        <w:t>The WPA-WPA2+PSK+AES security policy is used.</w:t>
      </w:r>
    </w:p>
    <w:p w14:paraId="143FDA33" w14:textId="77777777" w:rsidR="00F42FB8" w:rsidRPr="00914B9B" w:rsidRDefault="00F42FB8" w:rsidP="00F42FB8">
      <w:pPr>
        <w:pStyle w:val="SubItemList"/>
      </w:pPr>
      <w:r>
        <w:t>Each floor has a different SSID and password.</w:t>
      </w:r>
    </w:p>
    <w:p w14:paraId="70A28355" w14:textId="77777777" w:rsidR="00F42FB8" w:rsidRPr="001C428C" w:rsidRDefault="00F42FB8" w:rsidP="00F42FB8">
      <w:pPr>
        <w:rPr>
          <w:b/>
          <w:bCs/>
        </w:rPr>
      </w:pPr>
      <w:r w:rsidRPr="001C428C">
        <w:rPr>
          <w:b/>
          <w:bCs/>
        </w:rPr>
        <w:t>Task:</w:t>
      </w:r>
    </w:p>
    <w:p w14:paraId="2595458C" w14:textId="77777777" w:rsidR="00F42FB8" w:rsidRPr="0027090C" w:rsidRDefault="00F42FB8" w:rsidP="00F42FB8">
      <w:r>
        <w:t>Fill in the WLAN network planning table based on the existing information and requirements.</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3040"/>
        <w:gridCol w:w="1595"/>
        <w:gridCol w:w="1652"/>
        <w:gridCol w:w="1651"/>
      </w:tblGrid>
      <w:tr w:rsidR="00F42FB8" w:rsidRPr="0027090C" w14:paraId="76C25C1D" w14:textId="77777777" w:rsidTr="0022530D">
        <w:trPr>
          <w:cantSplit/>
        </w:trPr>
        <w:tc>
          <w:tcPr>
            <w:tcW w:w="3040" w:type="dxa"/>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6A99D476" w14:textId="77777777" w:rsidR="00F42FB8" w:rsidRPr="00BA0562" w:rsidRDefault="00F42FB8" w:rsidP="0022530D">
            <w:pPr>
              <w:pStyle w:val="TableHeading"/>
            </w:pPr>
            <w:r w:rsidRPr="00BA0562">
              <w:lastRenderedPageBreak/>
              <w:t>Item</w:t>
            </w:r>
          </w:p>
        </w:tc>
        <w:tc>
          <w:tcPr>
            <w:tcW w:w="1595" w:type="dxa"/>
            <w:tcBorders>
              <w:top w:val="single" w:sz="6" w:space="0" w:color="auto"/>
              <w:left w:val="single" w:sz="6" w:space="0" w:color="auto"/>
              <w:bottom w:val="single" w:sz="6" w:space="0" w:color="auto"/>
              <w:right w:val="single" w:sz="6" w:space="0" w:color="auto"/>
              <w:tl2br w:val="nil"/>
              <w:tr2bl w:val="nil"/>
            </w:tcBorders>
            <w:shd w:val="clear" w:color="auto" w:fill="D9D9D9"/>
          </w:tcPr>
          <w:p w14:paraId="2A78B372" w14:textId="77777777" w:rsidR="00F42FB8" w:rsidRPr="00BA0562" w:rsidRDefault="00F42FB8" w:rsidP="0022530D">
            <w:pPr>
              <w:pStyle w:val="TableHeading"/>
            </w:pPr>
            <w:r w:rsidRPr="00BA0562">
              <w:t>WLAN on the First Floor</w:t>
            </w:r>
          </w:p>
        </w:tc>
        <w:tc>
          <w:tcPr>
            <w:tcW w:w="1652" w:type="dxa"/>
            <w:tcBorders>
              <w:top w:val="single" w:sz="6" w:space="0" w:color="auto"/>
              <w:left w:val="single" w:sz="6" w:space="0" w:color="auto"/>
              <w:bottom w:val="single" w:sz="6" w:space="0" w:color="auto"/>
              <w:right w:val="single" w:sz="6" w:space="0" w:color="auto"/>
              <w:tl2br w:val="nil"/>
              <w:tr2bl w:val="nil"/>
            </w:tcBorders>
            <w:shd w:val="clear" w:color="auto" w:fill="D9D9D9"/>
          </w:tcPr>
          <w:p w14:paraId="7388EA90" w14:textId="77777777" w:rsidR="00F42FB8" w:rsidRPr="00BA0562" w:rsidRDefault="00F42FB8" w:rsidP="0022530D">
            <w:pPr>
              <w:pStyle w:val="TableHeading"/>
            </w:pPr>
            <w:r w:rsidRPr="00BA0562">
              <w:t>WLAN on the Second Floor</w:t>
            </w:r>
          </w:p>
        </w:tc>
        <w:tc>
          <w:tcPr>
            <w:tcW w:w="1651" w:type="dxa"/>
            <w:tcBorders>
              <w:top w:val="single" w:sz="6" w:space="0" w:color="auto"/>
              <w:left w:val="single" w:sz="6" w:space="0" w:color="auto"/>
              <w:bottom w:val="single" w:sz="6" w:space="0" w:color="auto"/>
              <w:right w:val="single" w:sz="6" w:space="0" w:color="auto"/>
              <w:tl2br w:val="nil"/>
              <w:tr2bl w:val="nil"/>
            </w:tcBorders>
            <w:shd w:val="clear" w:color="auto" w:fill="D9D9D9"/>
          </w:tcPr>
          <w:p w14:paraId="669B8175" w14:textId="77777777" w:rsidR="00F42FB8" w:rsidRPr="00BA0562" w:rsidRDefault="00F42FB8" w:rsidP="0022530D">
            <w:pPr>
              <w:pStyle w:val="TableHeading"/>
            </w:pPr>
            <w:r w:rsidRPr="00BA0562">
              <w:t>WLAN on the Third Floor</w:t>
            </w:r>
          </w:p>
        </w:tc>
      </w:tr>
      <w:tr w:rsidR="00F42FB8" w:rsidRPr="0027090C" w14:paraId="7B8235F3" w14:textId="77777777" w:rsidTr="0022530D">
        <w:trPr>
          <w:cantSplit/>
        </w:trPr>
        <w:tc>
          <w:tcPr>
            <w:tcW w:w="3040" w:type="dxa"/>
            <w:shd w:val="clear" w:color="auto" w:fill="auto"/>
          </w:tcPr>
          <w:p w14:paraId="1954B2FB" w14:textId="77777777" w:rsidR="00F42FB8" w:rsidRPr="00FD1A9F" w:rsidRDefault="00F42FB8" w:rsidP="0022530D">
            <w:pPr>
              <w:pStyle w:val="TableText"/>
              <w:rPr>
                <w:rFonts w:cs="Arial"/>
              </w:rPr>
            </w:pPr>
            <w:r w:rsidRPr="00FD1A9F">
              <w:rPr>
                <w:rFonts w:cs="Arial"/>
              </w:rPr>
              <w:t>AP management VLAN</w:t>
            </w:r>
          </w:p>
        </w:tc>
        <w:tc>
          <w:tcPr>
            <w:tcW w:w="1595" w:type="dxa"/>
            <w:shd w:val="clear" w:color="auto" w:fill="auto"/>
          </w:tcPr>
          <w:p w14:paraId="61631721" w14:textId="77777777" w:rsidR="00F42FB8" w:rsidRPr="00FD1A9F" w:rsidRDefault="00F42FB8" w:rsidP="0022530D">
            <w:pPr>
              <w:pStyle w:val="TableText"/>
              <w:rPr>
                <w:rFonts w:cs="Arial"/>
              </w:rPr>
            </w:pPr>
          </w:p>
        </w:tc>
        <w:tc>
          <w:tcPr>
            <w:tcW w:w="1652" w:type="dxa"/>
            <w:shd w:val="clear" w:color="auto" w:fill="auto"/>
          </w:tcPr>
          <w:p w14:paraId="317B45EC" w14:textId="77777777" w:rsidR="00F42FB8" w:rsidRPr="00FD1A9F" w:rsidRDefault="00F42FB8" w:rsidP="0022530D">
            <w:pPr>
              <w:pStyle w:val="TableText"/>
              <w:rPr>
                <w:rFonts w:cs="Arial"/>
              </w:rPr>
            </w:pPr>
          </w:p>
        </w:tc>
        <w:tc>
          <w:tcPr>
            <w:tcW w:w="1651" w:type="dxa"/>
            <w:shd w:val="clear" w:color="auto" w:fill="auto"/>
          </w:tcPr>
          <w:p w14:paraId="61364F04" w14:textId="77777777" w:rsidR="00F42FB8" w:rsidRPr="00FD1A9F" w:rsidRDefault="00F42FB8" w:rsidP="0022530D">
            <w:pPr>
              <w:pStyle w:val="TableText"/>
              <w:rPr>
                <w:rFonts w:cs="Arial"/>
              </w:rPr>
            </w:pPr>
          </w:p>
        </w:tc>
      </w:tr>
      <w:tr w:rsidR="00F42FB8" w:rsidRPr="0027090C" w14:paraId="79C12BD3" w14:textId="77777777" w:rsidTr="0022530D">
        <w:trPr>
          <w:cantSplit/>
        </w:trPr>
        <w:tc>
          <w:tcPr>
            <w:tcW w:w="3040" w:type="dxa"/>
            <w:shd w:val="clear" w:color="auto" w:fill="auto"/>
            <w:noWrap/>
          </w:tcPr>
          <w:p w14:paraId="4D5CA1E3" w14:textId="77777777" w:rsidR="00F42FB8" w:rsidRPr="00FD1A9F" w:rsidRDefault="00F42FB8" w:rsidP="0022530D">
            <w:pPr>
              <w:pStyle w:val="TableText"/>
              <w:rPr>
                <w:rFonts w:cs="宋体"/>
              </w:rPr>
            </w:pPr>
            <w:r w:rsidRPr="00FD1A9F">
              <w:rPr>
                <w:rFonts w:cs="Arial"/>
              </w:rPr>
              <w:t>Service VLAN</w:t>
            </w:r>
          </w:p>
        </w:tc>
        <w:tc>
          <w:tcPr>
            <w:tcW w:w="1595" w:type="dxa"/>
            <w:shd w:val="clear" w:color="auto" w:fill="auto"/>
          </w:tcPr>
          <w:p w14:paraId="75BB6FFB" w14:textId="77777777" w:rsidR="00F42FB8" w:rsidRPr="00FD1A9F" w:rsidRDefault="00F42FB8" w:rsidP="0022530D">
            <w:pPr>
              <w:pStyle w:val="TableText"/>
              <w:rPr>
                <w:rFonts w:cs="宋体"/>
                <w:sz w:val="22"/>
                <w:szCs w:val="22"/>
              </w:rPr>
            </w:pPr>
          </w:p>
        </w:tc>
        <w:tc>
          <w:tcPr>
            <w:tcW w:w="1652" w:type="dxa"/>
            <w:shd w:val="clear" w:color="auto" w:fill="auto"/>
          </w:tcPr>
          <w:p w14:paraId="32C3ED51" w14:textId="77777777" w:rsidR="00F42FB8" w:rsidRPr="00FD1A9F" w:rsidRDefault="00F42FB8" w:rsidP="0022530D">
            <w:pPr>
              <w:pStyle w:val="TableText"/>
              <w:rPr>
                <w:rFonts w:cs="宋体"/>
                <w:sz w:val="22"/>
                <w:szCs w:val="22"/>
              </w:rPr>
            </w:pPr>
          </w:p>
        </w:tc>
        <w:tc>
          <w:tcPr>
            <w:tcW w:w="1651" w:type="dxa"/>
            <w:shd w:val="clear" w:color="auto" w:fill="auto"/>
          </w:tcPr>
          <w:p w14:paraId="2173FD17" w14:textId="77777777" w:rsidR="00F42FB8" w:rsidRPr="00FD1A9F" w:rsidRDefault="00F42FB8" w:rsidP="0022530D">
            <w:pPr>
              <w:pStyle w:val="TableText"/>
              <w:rPr>
                <w:rFonts w:cs="宋体"/>
                <w:sz w:val="22"/>
                <w:szCs w:val="22"/>
              </w:rPr>
            </w:pPr>
          </w:p>
        </w:tc>
      </w:tr>
      <w:tr w:rsidR="00F42FB8" w:rsidRPr="0027090C" w14:paraId="7F17097C" w14:textId="77777777" w:rsidTr="0022530D">
        <w:trPr>
          <w:cantSplit/>
        </w:trPr>
        <w:tc>
          <w:tcPr>
            <w:tcW w:w="3040" w:type="dxa"/>
            <w:shd w:val="clear" w:color="auto" w:fill="auto"/>
            <w:noWrap/>
          </w:tcPr>
          <w:p w14:paraId="02BB4101" w14:textId="77777777" w:rsidR="00F42FB8" w:rsidRPr="00FD1A9F" w:rsidRDefault="00F42FB8" w:rsidP="0022530D">
            <w:pPr>
              <w:pStyle w:val="TableText"/>
              <w:rPr>
                <w:rFonts w:cs="宋体"/>
              </w:rPr>
            </w:pPr>
            <w:r w:rsidRPr="00FD1A9F">
              <w:rPr>
                <w:rFonts w:cs="Arial"/>
              </w:rPr>
              <w:t>DHCP server</w:t>
            </w:r>
          </w:p>
        </w:tc>
        <w:tc>
          <w:tcPr>
            <w:tcW w:w="1595" w:type="dxa"/>
            <w:shd w:val="clear" w:color="auto" w:fill="auto"/>
          </w:tcPr>
          <w:p w14:paraId="64B986DF" w14:textId="77777777" w:rsidR="00F42FB8" w:rsidRPr="00FD1A9F" w:rsidRDefault="00F42FB8" w:rsidP="0022530D">
            <w:pPr>
              <w:pStyle w:val="TableText"/>
              <w:rPr>
                <w:rFonts w:cs="宋体"/>
                <w:sz w:val="22"/>
                <w:szCs w:val="22"/>
              </w:rPr>
            </w:pPr>
          </w:p>
        </w:tc>
        <w:tc>
          <w:tcPr>
            <w:tcW w:w="1652" w:type="dxa"/>
            <w:shd w:val="clear" w:color="auto" w:fill="auto"/>
          </w:tcPr>
          <w:p w14:paraId="3C780C1B" w14:textId="77777777" w:rsidR="00F42FB8" w:rsidRPr="00FD1A9F" w:rsidRDefault="00F42FB8" w:rsidP="0022530D">
            <w:pPr>
              <w:pStyle w:val="TableText"/>
              <w:rPr>
                <w:rFonts w:cs="宋体"/>
                <w:sz w:val="22"/>
                <w:szCs w:val="22"/>
              </w:rPr>
            </w:pPr>
          </w:p>
        </w:tc>
        <w:tc>
          <w:tcPr>
            <w:tcW w:w="1651" w:type="dxa"/>
            <w:shd w:val="clear" w:color="auto" w:fill="auto"/>
          </w:tcPr>
          <w:p w14:paraId="64753249" w14:textId="77777777" w:rsidR="00F42FB8" w:rsidRPr="00FD1A9F" w:rsidRDefault="00F42FB8" w:rsidP="0022530D">
            <w:pPr>
              <w:pStyle w:val="TableText"/>
              <w:rPr>
                <w:rFonts w:cs="宋体"/>
                <w:sz w:val="22"/>
                <w:szCs w:val="22"/>
              </w:rPr>
            </w:pPr>
          </w:p>
        </w:tc>
      </w:tr>
      <w:tr w:rsidR="00F42FB8" w:rsidRPr="0027090C" w14:paraId="143D71CC" w14:textId="77777777" w:rsidTr="0022530D">
        <w:trPr>
          <w:cantSplit/>
        </w:trPr>
        <w:tc>
          <w:tcPr>
            <w:tcW w:w="3040" w:type="dxa"/>
            <w:shd w:val="clear" w:color="auto" w:fill="auto"/>
            <w:noWrap/>
          </w:tcPr>
          <w:p w14:paraId="31D3DAA0" w14:textId="77777777" w:rsidR="00F42FB8" w:rsidRPr="00FD1A9F" w:rsidRDefault="00F42FB8" w:rsidP="0022530D">
            <w:pPr>
              <w:pStyle w:val="TableText"/>
              <w:rPr>
                <w:rFonts w:cs="宋体"/>
              </w:rPr>
            </w:pPr>
            <w:r w:rsidRPr="00FD1A9F">
              <w:rPr>
                <w:rFonts w:cs="Arial"/>
              </w:rPr>
              <w:t>IP address of the AC's source interface</w:t>
            </w:r>
          </w:p>
        </w:tc>
        <w:tc>
          <w:tcPr>
            <w:tcW w:w="1595" w:type="dxa"/>
            <w:shd w:val="clear" w:color="auto" w:fill="auto"/>
          </w:tcPr>
          <w:p w14:paraId="2776FA47" w14:textId="77777777" w:rsidR="00F42FB8" w:rsidRPr="00FD1A9F" w:rsidRDefault="00F42FB8" w:rsidP="0022530D">
            <w:pPr>
              <w:pStyle w:val="TableText"/>
              <w:rPr>
                <w:rFonts w:cs="宋体"/>
                <w:sz w:val="22"/>
                <w:szCs w:val="22"/>
              </w:rPr>
            </w:pPr>
          </w:p>
        </w:tc>
        <w:tc>
          <w:tcPr>
            <w:tcW w:w="1652" w:type="dxa"/>
            <w:shd w:val="clear" w:color="auto" w:fill="auto"/>
          </w:tcPr>
          <w:p w14:paraId="1A6C3A94" w14:textId="77777777" w:rsidR="00F42FB8" w:rsidRPr="00FD1A9F" w:rsidRDefault="00F42FB8" w:rsidP="0022530D">
            <w:pPr>
              <w:pStyle w:val="TableText"/>
              <w:rPr>
                <w:rFonts w:cs="宋体"/>
                <w:sz w:val="22"/>
                <w:szCs w:val="22"/>
              </w:rPr>
            </w:pPr>
          </w:p>
        </w:tc>
        <w:tc>
          <w:tcPr>
            <w:tcW w:w="1651" w:type="dxa"/>
            <w:shd w:val="clear" w:color="auto" w:fill="auto"/>
          </w:tcPr>
          <w:p w14:paraId="45100FDD" w14:textId="77777777" w:rsidR="00F42FB8" w:rsidRPr="00FD1A9F" w:rsidRDefault="00F42FB8" w:rsidP="0022530D">
            <w:pPr>
              <w:pStyle w:val="TableText"/>
              <w:rPr>
                <w:rFonts w:cs="宋体"/>
                <w:sz w:val="22"/>
                <w:szCs w:val="22"/>
              </w:rPr>
            </w:pPr>
          </w:p>
        </w:tc>
      </w:tr>
      <w:tr w:rsidR="00F42FB8" w:rsidRPr="0027090C" w14:paraId="5033C42C" w14:textId="77777777" w:rsidTr="0022530D">
        <w:trPr>
          <w:cantSplit/>
        </w:trPr>
        <w:tc>
          <w:tcPr>
            <w:tcW w:w="3040" w:type="dxa"/>
            <w:shd w:val="clear" w:color="auto" w:fill="auto"/>
            <w:noWrap/>
          </w:tcPr>
          <w:p w14:paraId="144350CA" w14:textId="77777777" w:rsidR="00F42FB8" w:rsidRPr="00FD1A9F" w:rsidRDefault="00F42FB8" w:rsidP="0022530D">
            <w:pPr>
              <w:pStyle w:val="TableText"/>
              <w:rPr>
                <w:rFonts w:cs="宋体"/>
              </w:rPr>
            </w:pPr>
            <w:r w:rsidRPr="00FD1A9F">
              <w:rPr>
                <w:rFonts w:cs="Arial"/>
              </w:rPr>
              <w:t>AP group</w:t>
            </w:r>
          </w:p>
        </w:tc>
        <w:tc>
          <w:tcPr>
            <w:tcW w:w="1595" w:type="dxa"/>
            <w:shd w:val="clear" w:color="auto" w:fill="auto"/>
          </w:tcPr>
          <w:p w14:paraId="757F1944" w14:textId="77777777" w:rsidR="00F42FB8" w:rsidRPr="00FD1A9F" w:rsidRDefault="00F42FB8" w:rsidP="0022530D">
            <w:pPr>
              <w:pStyle w:val="TableText"/>
              <w:rPr>
                <w:rFonts w:cs="宋体"/>
                <w:sz w:val="22"/>
                <w:szCs w:val="22"/>
              </w:rPr>
            </w:pPr>
          </w:p>
        </w:tc>
        <w:tc>
          <w:tcPr>
            <w:tcW w:w="1652" w:type="dxa"/>
            <w:shd w:val="clear" w:color="auto" w:fill="auto"/>
          </w:tcPr>
          <w:p w14:paraId="27F93546" w14:textId="77777777" w:rsidR="00F42FB8" w:rsidRPr="00FD1A9F" w:rsidRDefault="00F42FB8" w:rsidP="0022530D">
            <w:pPr>
              <w:pStyle w:val="TableText"/>
              <w:rPr>
                <w:rFonts w:cs="宋体"/>
                <w:sz w:val="22"/>
                <w:szCs w:val="22"/>
              </w:rPr>
            </w:pPr>
          </w:p>
        </w:tc>
        <w:tc>
          <w:tcPr>
            <w:tcW w:w="1651" w:type="dxa"/>
            <w:shd w:val="clear" w:color="auto" w:fill="auto"/>
          </w:tcPr>
          <w:p w14:paraId="1E7D83BE" w14:textId="77777777" w:rsidR="00F42FB8" w:rsidRPr="00FD1A9F" w:rsidRDefault="00F42FB8" w:rsidP="0022530D">
            <w:pPr>
              <w:pStyle w:val="TableText"/>
              <w:rPr>
                <w:rFonts w:cs="宋体"/>
                <w:sz w:val="22"/>
                <w:szCs w:val="22"/>
              </w:rPr>
            </w:pPr>
          </w:p>
        </w:tc>
      </w:tr>
      <w:tr w:rsidR="00F42FB8" w:rsidRPr="0027090C" w14:paraId="69FF2071" w14:textId="77777777" w:rsidTr="0022530D">
        <w:trPr>
          <w:cantSplit/>
        </w:trPr>
        <w:tc>
          <w:tcPr>
            <w:tcW w:w="3040" w:type="dxa"/>
            <w:shd w:val="clear" w:color="auto" w:fill="auto"/>
            <w:noWrap/>
          </w:tcPr>
          <w:p w14:paraId="6CF9B601" w14:textId="77777777" w:rsidR="00F42FB8" w:rsidRPr="00FD1A9F" w:rsidRDefault="00F42FB8" w:rsidP="0022530D">
            <w:pPr>
              <w:pStyle w:val="TableText"/>
              <w:rPr>
                <w:rFonts w:cs="宋体"/>
              </w:rPr>
            </w:pPr>
            <w:r w:rsidRPr="00FD1A9F">
              <w:rPr>
                <w:rFonts w:cs="Arial"/>
              </w:rPr>
              <w:t>Regulatory domain profile</w:t>
            </w:r>
          </w:p>
        </w:tc>
        <w:tc>
          <w:tcPr>
            <w:tcW w:w="1595" w:type="dxa"/>
            <w:shd w:val="clear" w:color="auto" w:fill="auto"/>
          </w:tcPr>
          <w:p w14:paraId="42C84564" w14:textId="77777777" w:rsidR="00F42FB8" w:rsidRPr="00FD1A9F" w:rsidRDefault="00F42FB8" w:rsidP="0022530D">
            <w:pPr>
              <w:pStyle w:val="TableText"/>
              <w:rPr>
                <w:rFonts w:cs="宋体"/>
                <w:sz w:val="22"/>
                <w:szCs w:val="22"/>
              </w:rPr>
            </w:pPr>
          </w:p>
        </w:tc>
        <w:tc>
          <w:tcPr>
            <w:tcW w:w="1652" w:type="dxa"/>
            <w:shd w:val="clear" w:color="auto" w:fill="auto"/>
          </w:tcPr>
          <w:p w14:paraId="181ADF14" w14:textId="77777777" w:rsidR="00F42FB8" w:rsidRPr="00FD1A9F" w:rsidRDefault="00F42FB8" w:rsidP="0022530D">
            <w:pPr>
              <w:pStyle w:val="TableText"/>
              <w:rPr>
                <w:rFonts w:cs="宋体"/>
                <w:sz w:val="22"/>
                <w:szCs w:val="22"/>
              </w:rPr>
            </w:pPr>
          </w:p>
        </w:tc>
        <w:tc>
          <w:tcPr>
            <w:tcW w:w="1651" w:type="dxa"/>
            <w:shd w:val="clear" w:color="auto" w:fill="auto"/>
          </w:tcPr>
          <w:p w14:paraId="59ECBC42" w14:textId="77777777" w:rsidR="00F42FB8" w:rsidRPr="00FD1A9F" w:rsidRDefault="00F42FB8" w:rsidP="0022530D">
            <w:pPr>
              <w:pStyle w:val="TableText"/>
              <w:rPr>
                <w:rFonts w:cs="宋体"/>
                <w:sz w:val="22"/>
                <w:szCs w:val="22"/>
              </w:rPr>
            </w:pPr>
          </w:p>
        </w:tc>
      </w:tr>
      <w:tr w:rsidR="00F42FB8" w:rsidRPr="0027090C" w14:paraId="5DA4DF47" w14:textId="77777777" w:rsidTr="0022530D">
        <w:trPr>
          <w:cantSplit/>
        </w:trPr>
        <w:tc>
          <w:tcPr>
            <w:tcW w:w="3040" w:type="dxa"/>
            <w:shd w:val="clear" w:color="auto" w:fill="auto"/>
            <w:noWrap/>
          </w:tcPr>
          <w:p w14:paraId="7B8C818A" w14:textId="77777777" w:rsidR="00F42FB8" w:rsidRPr="00FD1A9F" w:rsidRDefault="00F42FB8" w:rsidP="0022530D">
            <w:pPr>
              <w:pStyle w:val="TableText"/>
              <w:rPr>
                <w:rFonts w:cs="宋体"/>
              </w:rPr>
            </w:pPr>
            <w:r w:rsidRPr="00FD1A9F">
              <w:rPr>
                <w:rFonts w:cs="Arial"/>
              </w:rPr>
              <w:t>SSID profile</w:t>
            </w:r>
          </w:p>
        </w:tc>
        <w:tc>
          <w:tcPr>
            <w:tcW w:w="1595" w:type="dxa"/>
            <w:shd w:val="clear" w:color="auto" w:fill="auto"/>
          </w:tcPr>
          <w:p w14:paraId="585279F3" w14:textId="77777777" w:rsidR="00F42FB8" w:rsidRPr="00FD1A9F" w:rsidRDefault="00F42FB8" w:rsidP="0022530D">
            <w:pPr>
              <w:pStyle w:val="TableText"/>
              <w:rPr>
                <w:rFonts w:cs="宋体"/>
                <w:sz w:val="22"/>
                <w:szCs w:val="22"/>
              </w:rPr>
            </w:pPr>
          </w:p>
        </w:tc>
        <w:tc>
          <w:tcPr>
            <w:tcW w:w="1652" w:type="dxa"/>
            <w:shd w:val="clear" w:color="auto" w:fill="auto"/>
          </w:tcPr>
          <w:p w14:paraId="6F1D51FD" w14:textId="77777777" w:rsidR="00F42FB8" w:rsidRPr="00FD1A9F" w:rsidRDefault="00F42FB8" w:rsidP="0022530D">
            <w:pPr>
              <w:pStyle w:val="TableText"/>
              <w:rPr>
                <w:rFonts w:cs="宋体"/>
                <w:sz w:val="22"/>
                <w:szCs w:val="22"/>
              </w:rPr>
            </w:pPr>
          </w:p>
        </w:tc>
        <w:tc>
          <w:tcPr>
            <w:tcW w:w="1651" w:type="dxa"/>
            <w:shd w:val="clear" w:color="auto" w:fill="auto"/>
          </w:tcPr>
          <w:p w14:paraId="52DF5AA2" w14:textId="77777777" w:rsidR="00F42FB8" w:rsidRPr="00FD1A9F" w:rsidRDefault="00F42FB8" w:rsidP="0022530D">
            <w:pPr>
              <w:pStyle w:val="TableText"/>
              <w:rPr>
                <w:rFonts w:cs="宋体"/>
                <w:sz w:val="22"/>
                <w:szCs w:val="22"/>
              </w:rPr>
            </w:pPr>
          </w:p>
        </w:tc>
      </w:tr>
      <w:tr w:rsidR="00F42FB8" w:rsidRPr="0027090C" w14:paraId="4216E726" w14:textId="77777777" w:rsidTr="0022530D">
        <w:trPr>
          <w:cantSplit/>
        </w:trPr>
        <w:tc>
          <w:tcPr>
            <w:tcW w:w="3040" w:type="dxa"/>
            <w:shd w:val="clear" w:color="auto" w:fill="auto"/>
            <w:noWrap/>
          </w:tcPr>
          <w:p w14:paraId="19168C40" w14:textId="77777777" w:rsidR="00F42FB8" w:rsidRPr="00FD1A9F" w:rsidRDefault="00F42FB8" w:rsidP="0022530D">
            <w:pPr>
              <w:pStyle w:val="TableText"/>
              <w:rPr>
                <w:rFonts w:cs="宋体"/>
              </w:rPr>
            </w:pPr>
            <w:r w:rsidRPr="00FD1A9F">
              <w:rPr>
                <w:rFonts w:cs="Arial"/>
              </w:rPr>
              <w:t>Security profile</w:t>
            </w:r>
          </w:p>
        </w:tc>
        <w:tc>
          <w:tcPr>
            <w:tcW w:w="1595" w:type="dxa"/>
            <w:shd w:val="clear" w:color="auto" w:fill="auto"/>
          </w:tcPr>
          <w:p w14:paraId="110F247B" w14:textId="77777777" w:rsidR="00F42FB8" w:rsidRPr="00FD1A9F" w:rsidRDefault="00F42FB8" w:rsidP="0022530D">
            <w:pPr>
              <w:pStyle w:val="TableText"/>
              <w:rPr>
                <w:rFonts w:cs="宋体"/>
                <w:sz w:val="22"/>
                <w:szCs w:val="22"/>
              </w:rPr>
            </w:pPr>
          </w:p>
        </w:tc>
        <w:tc>
          <w:tcPr>
            <w:tcW w:w="1652" w:type="dxa"/>
            <w:shd w:val="clear" w:color="auto" w:fill="auto"/>
          </w:tcPr>
          <w:p w14:paraId="0CF74320" w14:textId="77777777" w:rsidR="00F42FB8" w:rsidRPr="00FD1A9F" w:rsidRDefault="00F42FB8" w:rsidP="0022530D">
            <w:pPr>
              <w:pStyle w:val="TableText"/>
              <w:rPr>
                <w:rFonts w:cs="宋体"/>
                <w:sz w:val="22"/>
                <w:szCs w:val="22"/>
              </w:rPr>
            </w:pPr>
          </w:p>
        </w:tc>
        <w:tc>
          <w:tcPr>
            <w:tcW w:w="1651" w:type="dxa"/>
            <w:shd w:val="clear" w:color="auto" w:fill="auto"/>
          </w:tcPr>
          <w:p w14:paraId="04D6DE32" w14:textId="77777777" w:rsidR="00F42FB8" w:rsidRPr="00FD1A9F" w:rsidRDefault="00F42FB8" w:rsidP="0022530D">
            <w:pPr>
              <w:pStyle w:val="TableText"/>
              <w:rPr>
                <w:rFonts w:cs="宋体"/>
                <w:sz w:val="22"/>
                <w:szCs w:val="22"/>
              </w:rPr>
            </w:pPr>
          </w:p>
        </w:tc>
      </w:tr>
      <w:tr w:rsidR="00F42FB8" w:rsidRPr="0027090C" w14:paraId="13062178" w14:textId="77777777" w:rsidTr="0022530D">
        <w:trPr>
          <w:cantSplit/>
        </w:trPr>
        <w:tc>
          <w:tcPr>
            <w:tcW w:w="3040" w:type="dxa"/>
            <w:shd w:val="clear" w:color="auto" w:fill="auto"/>
            <w:noWrap/>
          </w:tcPr>
          <w:p w14:paraId="03AE857C" w14:textId="77777777" w:rsidR="00F42FB8" w:rsidRPr="00FD1A9F" w:rsidRDefault="00F42FB8" w:rsidP="0022530D">
            <w:pPr>
              <w:pStyle w:val="TableText"/>
              <w:rPr>
                <w:rFonts w:cs="宋体"/>
              </w:rPr>
            </w:pPr>
            <w:r w:rsidRPr="00FD1A9F">
              <w:rPr>
                <w:rFonts w:cs="Arial"/>
              </w:rPr>
              <w:t>VAP profile</w:t>
            </w:r>
          </w:p>
        </w:tc>
        <w:tc>
          <w:tcPr>
            <w:tcW w:w="1595" w:type="dxa"/>
            <w:shd w:val="clear" w:color="auto" w:fill="auto"/>
          </w:tcPr>
          <w:p w14:paraId="59439001" w14:textId="77777777" w:rsidR="00F42FB8" w:rsidRPr="00FD1A9F" w:rsidRDefault="00F42FB8" w:rsidP="0022530D">
            <w:pPr>
              <w:pStyle w:val="TableText"/>
              <w:rPr>
                <w:rFonts w:cs="宋体"/>
                <w:sz w:val="22"/>
                <w:szCs w:val="22"/>
              </w:rPr>
            </w:pPr>
          </w:p>
        </w:tc>
        <w:tc>
          <w:tcPr>
            <w:tcW w:w="1652" w:type="dxa"/>
            <w:shd w:val="clear" w:color="auto" w:fill="auto"/>
          </w:tcPr>
          <w:p w14:paraId="0FF86BC7" w14:textId="77777777" w:rsidR="00F42FB8" w:rsidRPr="00FD1A9F" w:rsidRDefault="00F42FB8" w:rsidP="0022530D">
            <w:pPr>
              <w:pStyle w:val="TableText"/>
              <w:rPr>
                <w:rFonts w:cs="宋体"/>
                <w:sz w:val="22"/>
                <w:szCs w:val="22"/>
              </w:rPr>
            </w:pPr>
          </w:p>
        </w:tc>
        <w:tc>
          <w:tcPr>
            <w:tcW w:w="1651" w:type="dxa"/>
            <w:shd w:val="clear" w:color="auto" w:fill="auto"/>
          </w:tcPr>
          <w:p w14:paraId="484B7CF8" w14:textId="77777777" w:rsidR="00F42FB8" w:rsidRPr="00FD1A9F" w:rsidRDefault="00F42FB8" w:rsidP="0022530D">
            <w:pPr>
              <w:pStyle w:val="TableText"/>
              <w:rPr>
                <w:rFonts w:cs="宋体"/>
                <w:sz w:val="22"/>
                <w:szCs w:val="22"/>
              </w:rPr>
            </w:pPr>
          </w:p>
        </w:tc>
      </w:tr>
      <w:tr w:rsidR="00F42FB8" w:rsidRPr="0027090C" w14:paraId="0CDDCB45" w14:textId="77777777" w:rsidTr="0022530D">
        <w:trPr>
          <w:cantSplit/>
        </w:trPr>
        <w:tc>
          <w:tcPr>
            <w:tcW w:w="3040" w:type="dxa"/>
            <w:shd w:val="clear" w:color="auto" w:fill="auto"/>
            <w:noWrap/>
          </w:tcPr>
          <w:p w14:paraId="6D3EB73B" w14:textId="77777777" w:rsidR="00F42FB8" w:rsidRPr="00FD1A9F" w:rsidRDefault="00F42FB8" w:rsidP="0022530D">
            <w:pPr>
              <w:pStyle w:val="TableText"/>
              <w:rPr>
                <w:rFonts w:cs="宋体"/>
              </w:rPr>
            </w:pPr>
            <w:r w:rsidRPr="00FD1A9F">
              <w:rPr>
                <w:rFonts w:cs="Arial"/>
              </w:rPr>
              <w:t>Other configurations</w:t>
            </w:r>
          </w:p>
        </w:tc>
        <w:tc>
          <w:tcPr>
            <w:tcW w:w="1595" w:type="dxa"/>
            <w:shd w:val="clear" w:color="auto" w:fill="auto"/>
          </w:tcPr>
          <w:p w14:paraId="1A084CF2" w14:textId="77777777" w:rsidR="00F42FB8" w:rsidRPr="00FD1A9F" w:rsidRDefault="00F42FB8" w:rsidP="0022530D">
            <w:pPr>
              <w:pStyle w:val="TableText"/>
              <w:rPr>
                <w:rFonts w:cs="宋体"/>
                <w:sz w:val="22"/>
                <w:szCs w:val="22"/>
              </w:rPr>
            </w:pPr>
          </w:p>
        </w:tc>
        <w:tc>
          <w:tcPr>
            <w:tcW w:w="1652" w:type="dxa"/>
            <w:shd w:val="clear" w:color="auto" w:fill="auto"/>
          </w:tcPr>
          <w:p w14:paraId="4B7C92CA" w14:textId="77777777" w:rsidR="00F42FB8" w:rsidRPr="00FD1A9F" w:rsidRDefault="00F42FB8" w:rsidP="0022530D">
            <w:pPr>
              <w:pStyle w:val="TableText"/>
              <w:rPr>
                <w:rFonts w:cs="宋体"/>
                <w:sz w:val="22"/>
                <w:szCs w:val="22"/>
              </w:rPr>
            </w:pPr>
          </w:p>
        </w:tc>
        <w:tc>
          <w:tcPr>
            <w:tcW w:w="1651" w:type="dxa"/>
            <w:shd w:val="clear" w:color="auto" w:fill="auto"/>
          </w:tcPr>
          <w:p w14:paraId="0518360A" w14:textId="77777777" w:rsidR="00F42FB8" w:rsidRPr="00FD1A9F" w:rsidRDefault="00F42FB8" w:rsidP="0022530D">
            <w:pPr>
              <w:pStyle w:val="TableText"/>
              <w:rPr>
                <w:rFonts w:cs="宋体"/>
                <w:sz w:val="22"/>
                <w:szCs w:val="22"/>
              </w:rPr>
            </w:pPr>
          </w:p>
        </w:tc>
      </w:tr>
    </w:tbl>
    <w:p w14:paraId="33CBBAEF" w14:textId="77777777" w:rsidR="00F42FB8" w:rsidRDefault="00F42FB8" w:rsidP="00F42FB8">
      <w:pPr>
        <w:rPr>
          <w:b/>
          <w:bCs/>
        </w:rPr>
      </w:pPr>
    </w:p>
    <w:p w14:paraId="29CF2463" w14:textId="77777777" w:rsidR="00F42FB8" w:rsidRPr="001C428C" w:rsidRDefault="00F42FB8" w:rsidP="00F42FB8">
      <w:pPr>
        <w:rPr>
          <w:b/>
          <w:bCs/>
        </w:rPr>
      </w:pPr>
      <w:r w:rsidRPr="001C428C">
        <w:rPr>
          <w:b/>
          <w:bCs/>
        </w:rPr>
        <w:t>Reference answer:</w:t>
      </w:r>
    </w:p>
    <w:tbl>
      <w:tblPr>
        <w:tblW w:w="7933"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668"/>
        <w:gridCol w:w="2072"/>
        <w:gridCol w:w="2097"/>
        <w:gridCol w:w="2096"/>
      </w:tblGrid>
      <w:tr w:rsidR="00F42FB8" w:rsidRPr="000C3104" w14:paraId="06E348B4" w14:textId="77777777" w:rsidTr="0022530D">
        <w:tc>
          <w:tcPr>
            <w:tcW w:w="1668" w:type="dxa"/>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0AB3C156" w14:textId="77777777" w:rsidR="00F42FB8" w:rsidRPr="00FD1A9F" w:rsidRDefault="00F42FB8" w:rsidP="0022530D">
            <w:pPr>
              <w:pStyle w:val="TableHeading"/>
              <w:rPr>
                <w:rFonts w:ascii="Arial" w:eastAsia="宋体" w:hAnsi="Arial"/>
              </w:rPr>
            </w:pPr>
            <w:r w:rsidRPr="00BA0562">
              <w:t>Item</w:t>
            </w:r>
          </w:p>
        </w:tc>
        <w:tc>
          <w:tcPr>
            <w:tcW w:w="2072" w:type="dxa"/>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2D0CABC7" w14:textId="77777777" w:rsidR="00F42FB8" w:rsidRPr="00FD1A9F" w:rsidRDefault="00F42FB8" w:rsidP="0022530D">
            <w:pPr>
              <w:pStyle w:val="TableHeading"/>
              <w:rPr>
                <w:rFonts w:ascii="Arial" w:eastAsia="宋体" w:hAnsi="Arial"/>
              </w:rPr>
            </w:pPr>
            <w:r w:rsidRPr="00BA0562">
              <w:t>WLAN on the First Floor</w:t>
            </w:r>
          </w:p>
        </w:tc>
        <w:tc>
          <w:tcPr>
            <w:tcW w:w="2097" w:type="dxa"/>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5A26B939" w14:textId="77777777" w:rsidR="00F42FB8" w:rsidRPr="00FD1A9F" w:rsidRDefault="00F42FB8" w:rsidP="0022530D">
            <w:pPr>
              <w:pStyle w:val="TableHeading"/>
              <w:rPr>
                <w:rFonts w:ascii="Arial" w:eastAsia="宋体" w:hAnsi="Arial"/>
              </w:rPr>
            </w:pPr>
            <w:r w:rsidRPr="00BA0562">
              <w:t>WLAN on the Second Floor</w:t>
            </w:r>
          </w:p>
        </w:tc>
        <w:tc>
          <w:tcPr>
            <w:tcW w:w="2096" w:type="dxa"/>
            <w:tcBorders>
              <w:top w:val="single" w:sz="6" w:space="0" w:color="auto"/>
              <w:left w:val="single" w:sz="6" w:space="0" w:color="auto"/>
              <w:bottom w:val="single" w:sz="6" w:space="0" w:color="auto"/>
              <w:right w:val="single" w:sz="6" w:space="0" w:color="auto"/>
              <w:tl2br w:val="nil"/>
              <w:tr2bl w:val="nil"/>
            </w:tcBorders>
            <w:shd w:val="clear" w:color="auto" w:fill="D9D9D9"/>
          </w:tcPr>
          <w:p w14:paraId="1A9CA7EF" w14:textId="77777777" w:rsidR="00F42FB8" w:rsidRPr="00FD1A9F" w:rsidRDefault="00F42FB8" w:rsidP="0022530D">
            <w:pPr>
              <w:pStyle w:val="TableHeading"/>
              <w:rPr>
                <w:rFonts w:hAnsi="Arial"/>
                <w:color w:val="000000"/>
                <w:kern w:val="24"/>
              </w:rPr>
            </w:pPr>
            <w:r w:rsidRPr="00BA0562">
              <w:t>WLAN on the Third Floor</w:t>
            </w:r>
          </w:p>
        </w:tc>
      </w:tr>
      <w:tr w:rsidR="00F42FB8" w:rsidRPr="000C3104" w14:paraId="272BE4BA" w14:textId="77777777" w:rsidTr="0022530D">
        <w:tc>
          <w:tcPr>
            <w:tcW w:w="1668" w:type="dxa"/>
            <w:shd w:val="clear" w:color="auto" w:fill="auto"/>
            <w:hideMark/>
          </w:tcPr>
          <w:p w14:paraId="5868E2CD" w14:textId="77777777" w:rsidR="00F42FB8" w:rsidRPr="00FD1A9F" w:rsidRDefault="00F42FB8" w:rsidP="0022530D">
            <w:pPr>
              <w:pStyle w:val="TableText"/>
              <w:rPr>
                <w:rFonts w:ascii="Arial" w:eastAsia="宋体" w:hAnsi="Arial" w:cs="Arial"/>
              </w:rPr>
            </w:pPr>
            <w:r w:rsidRPr="00FD1A9F">
              <w:rPr>
                <w:rFonts w:cs="Arial"/>
              </w:rPr>
              <w:t>AP management VLAN</w:t>
            </w:r>
          </w:p>
        </w:tc>
        <w:tc>
          <w:tcPr>
            <w:tcW w:w="2072" w:type="dxa"/>
            <w:shd w:val="clear" w:color="auto" w:fill="auto"/>
            <w:hideMark/>
          </w:tcPr>
          <w:p w14:paraId="4AD1C244" w14:textId="77777777" w:rsidR="00F42FB8" w:rsidRPr="00FD1A9F" w:rsidRDefault="00F42FB8" w:rsidP="0022530D">
            <w:pPr>
              <w:pStyle w:val="TableText"/>
              <w:rPr>
                <w:rFonts w:cs="Arial"/>
              </w:rPr>
            </w:pPr>
            <w:r w:rsidRPr="00FD1A9F">
              <w:rPr>
                <w:rFonts w:cs="Arial"/>
              </w:rPr>
              <w:t>VLAN205</w:t>
            </w:r>
          </w:p>
        </w:tc>
        <w:tc>
          <w:tcPr>
            <w:tcW w:w="2097" w:type="dxa"/>
            <w:shd w:val="clear" w:color="auto" w:fill="auto"/>
            <w:hideMark/>
          </w:tcPr>
          <w:p w14:paraId="6C1684D7" w14:textId="77777777" w:rsidR="00F42FB8" w:rsidRPr="00FD1A9F" w:rsidRDefault="00F42FB8" w:rsidP="0022530D">
            <w:pPr>
              <w:pStyle w:val="TableText"/>
              <w:rPr>
                <w:rFonts w:cs="Arial"/>
              </w:rPr>
            </w:pPr>
            <w:r w:rsidRPr="00FD1A9F">
              <w:rPr>
                <w:rFonts w:cs="Arial"/>
              </w:rPr>
              <w:t>VLAN206</w:t>
            </w:r>
          </w:p>
        </w:tc>
        <w:tc>
          <w:tcPr>
            <w:tcW w:w="2096" w:type="dxa"/>
            <w:shd w:val="clear" w:color="auto" w:fill="auto"/>
          </w:tcPr>
          <w:p w14:paraId="36F319A7" w14:textId="77777777" w:rsidR="00F42FB8" w:rsidRPr="00FD1A9F" w:rsidRDefault="00F42FB8" w:rsidP="0022530D">
            <w:pPr>
              <w:pStyle w:val="TableText"/>
              <w:rPr>
                <w:rFonts w:cs="Arial"/>
              </w:rPr>
            </w:pPr>
            <w:r w:rsidRPr="00FD1A9F">
              <w:rPr>
                <w:rFonts w:cs="Arial"/>
              </w:rPr>
              <w:t>VLAN207</w:t>
            </w:r>
          </w:p>
        </w:tc>
      </w:tr>
      <w:tr w:rsidR="00F42FB8" w:rsidRPr="000C3104" w14:paraId="703B2B50" w14:textId="77777777" w:rsidTr="0022530D">
        <w:tc>
          <w:tcPr>
            <w:tcW w:w="1668" w:type="dxa"/>
            <w:shd w:val="clear" w:color="auto" w:fill="auto"/>
            <w:hideMark/>
          </w:tcPr>
          <w:p w14:paraId="59F26ADE" w14:textId="77777777" w:rsidR="00F42FB8" w:rsidRPr="00FD1A9F" w:rsidRDefault="00F42FB8" w:rsidP="0022530D">
            <w:pPr>
              <w:pStyle w:val="TableText"/>
              <w:rPr>
                <w:rFonts w:ascii="Arial" w:eastAsia="宋体" w:hAnsi="Arial" w:cs="Arial"/>
              </w:rPr>
            </w:pPr>
            <w:r w:rsidRPr="00FD1A9F">
              <w:rPr>
                <w:rFonts w:cs="Arial"/>
              </w:rPr>
              <w:t>Service VLAN</w:t>
            </w:r>
          </w:p>
        </w:tc>
        <w:tc>
          <w:tcPr>
            <w:tcW w:w="2072" w:type="dxa"/>
            <w:shd w:val="clear" w:color="auto" w:fill="auto"/>
            <w:hideMark/>
          </w:tcPr>
          <w:p w14:paraId="43FAA270" w14:textId="77777777" w:rsidR="00F42FB8" w:rsidRPr="00FD1A9F" w:rsidRDefault="00F42FB8" w:rsidP="0022530D">
            <w:pPr>
              <w:pStyle w:val="TableText"/>
              <w:rPr>
                <w:rFonts w:cs="Arial"/>
              </w:rPr>
            </w:pPr>
            <w:r w:rsidRPr="00FD1A9F">
              <w:rPr>
                <w:rFonts w:cs="Arial"/>
              </w:rPr>
              <w:t>VLAN105</w:t>
            </w:r>
          </w:p>
        </w:tc>
        <w:tc>
          <w:tcPr>
            <w:tcW w:w="2097" w:type="dxa"/>
            <w:shd w:val="clear" w:color="auto" w:fill="auto"/>
            <w:hideMark/>
          </w:tcPr>
          <w:p w14:paraId="013669B9" w14:textId="77777777" w:rsidR="00F42FB8" w:rsidRPr="00FD1A9F" w:rsidRDefault="00F42FB8" w:rsidP="0022530D">
            <w:pPr>
              <w:pStyle w:val="TableText"/>
              <w:rPr>
                <w:rFonts w:cs="Arial"/>
              </w:rPr>
            </w:pPr>
            <w:r w:rsidRPr="00FD1A9F">
              <w:rPr>
                <w:rFonts w:cs="Arial"/>
              </w:rPr>
              <w:t>VLAN106</w:t>
            </w:r>
          </w:p>
        </w:tc>
        <w:tc>
          <w:tcPr>
            <w:tcW w:w="2096" w:type="dxa"/>
            <w:shd w:val="clear" w:color="auto" w:fill="auto"/>
          </w:tcPr>
          <w:p w14:paraId="1F82992E" w14:textId="77777777" w:rsidR="00F42FB8" w:rsidRPr="00FD1A9F" w:rsidRDefault="00F42FB8" w:rsidP="0022530D">
            <w:pPr>
              <w:pStyle w:val="TableText"/>
              <w:rPr>
                <w:rFonts w:cs="Arial"/>
              </w:rPr>
            </w:pPr>
            <w:r w:rsidRPr="00FD1A9F">
              <w:rPr>
                <w:rFonts w:cs="Arial"/>
              </w:rPr>
              <w:t>VLAN107</w:t>
            </w:r>
          </w:p>
        </w:tc>
      </w:tr>
      <w:tr w:rsidR="00F42FB8" w:rsidRPr="000C3104" w14:paraId="4C5B1D3A" w14:textId="77777777" w:rsidTr="0022530D">
        <w:tc>
          <w:tcPr>
            <w:tcW w:w="1668" w:type="dxa"/>
            <w:shd w:val="clear" w:color="auto" w:fill="auto"/>
            <w:hideMark/>
          </w:tcPr>
          <w:p w14:paraId="28F98AD9" w14:textId="77777777" w:rsidR="00F42FB8" w:rsidRPr="00FD1A9F" w:rsidRDefault="00F42FB8" w:rsidP="0022530D">
            <w:pPr>
              <w:pStyle w:val="TableText"/>
              <w:rPr>
                <w:rFonts w:ascii="Arial" w:eastAsia="宋体" w:hAnsi="Arial" w:cs="Arial"/>
              </w:rPr>
            </w:pPr>
            <w:r w:rsidRPr="00FD1A9F">
              <w:rPr>
                <w:rFonts w:cs="Arial"/>
              </w:rPr>
              <w:t>DHCP server</w:t>
            </w:r>
          </w:p>
        </w:tc>
        <w:tc>
          <w:tcPr>
            <w:tcW w:w="2072" w:type="dxa"/>
            <w:shd w:val="clear" w:color="auto" w:fill="auto"/>
            <w:hideMark/>
          </w:tcPr>
          <w:p w14:paraId="08505C8F" w14:textId="77777777" w:rsidR="00F42FB8" w:rsidRPr="00FD1A9F" w:rsidRDefault="00F42FB8" w:rsidP="0022530D">
            <w:pPr>
              <w:pStyle w:val="TableText"/>
              <w:rPr>
                <w:rFonts w:ascii="Arial" w:eastAsia="宋体" w:hAnsi="Arial" w:cs="Arial"/>
              </w:rPr>
            </w:pPr>
            <w:r w:rsidRPr="00FD1A9F">
              <w:rPr>
                <w:rFonts w:cs="Arial"/>
              </w:rPr>
              <w:t>CORE1 assigns IP addresses to APs and STAs.</w:t>
            </w:r>
          </w:p>
        </w:tc>
        <w:tc>
          <w:tcPr>
            <w:tcW w:w="2097" w:type="dxa"/>
            <w:shd w:val="clear" w:color="auto" w:fill="auto"/>
          </w:tcPr>
          <w:p w14:paraId="0DFB967F" w14:textId="77777777" w:rsidR="00F42FB8" w:rsidRPr="00FD1A9F" w:rsidRDefault="00F42FB8" w:rsidP="0022530D">
            <w:pPr>
              <w:pStyle w:val="TableText"/>
              <w:rPr>
                <w:rFonts w:ascii="Arial" w:eastAsia="宋体" w:hAnsi="Arial" w:cs="Arial"/>
              </w:rPr>
            </w:pPr>
            <w:r w:rsidRPr="00FD1A9F">
              <w:rPr>
                <w:rFonts w:cs="Arial"/>
              </w:rPr>
              <w:t>F2-AGG1 assigns IP addresses to APs and STAs.</w:t>
            </w:r>
          </w:p>
        </w:tc>
        <w:tc>
          <w:tcPr>
            <w:tcW w:w="2096" w:type="dxa"/>
            <w:shd w:val="clear" w:color="auto" w:fill="auto"/>
          </w:tcPr>
          <w:p w14:paraId="07C930A0" w14:textId="77777777" w:rsidR="00F42FB8" w:rsidRPr="00FD1A9F" w:rsidRDefault="00F42FB8" w:rsidP="0022530D">
            <w:pPr>
              <w:pStyle w:val="TableText"/>
              <w:rPr>
                <w:rFonts w:cs="Huawei Sans"/>
                <w:color w:val="000000"/>
                <w:kern w:val="24"/>
              </w:rPr>
            </w:pPr>
            <w:r w:rsidRPr="00FD1A9F">
              <w:rPr>
                <w:rFonts w:cs="Arial"/>
              </w:rPr>
              <w:t>F3-AGG1 assigns IP addresses to APs and STAs.</w:t>
            </w:r>
          </w:p>
        </w:tc>
      </w:tr>
      <w:tr w:rsidR="00F42FB8" w:rsidRPr="000C3104" w14:paraId="10858E99" w14:textId="77777777" w:rsidTr="0022530D">
        <w:tc>
          <w:tcPr>
            <w:tcW w:w="1668" w:type="dxa"/>
            <w:shd w:val="clear" w:color="auto" w:fill="auto"/>
            <w:hideMark/>
          </w:tcPr>
          <w:p w14:paraId="5E7D0F43" w14:textId="77777777" w:rsidR="00F42FB8" w:rsidRPr="00FD1A9F" w:rsidRDefault="00F42FB8" w:rsidP="0022530D">
            <w:pPr>
              <w:pStyle w:val="TableText"/>
              <w:rPr>
                <w:rFonts w:ascii="Arial" w:eastAsia="宋体" w:hAnsi="Arial" w:cs="Arial"/>
              </w:rPr>
            </w:pPr>
            <w:r w:rsidRPr="00FD1A9F">
              <w:rPr>
                <w:rFonts w:cs="Arial"/>
              </w:rPr>
              <w:t>IP address of the AC's source interface</w:t>
            </w:r>
          </w:p>
        </w:tc>
        <w:tc>
          <w:tcPr>
            <w:tcW w:w="6265" w:type="dxa"/>
            <w:gridSpan w:val="3"/>
            <w:shd w:val="clear" w:color="auto" w:fill="auto"/>
            <w:hideMark/>
          </w:tcPr>
          <w:p w14:paraId="7EBF6B55" w14:textId="77777777" w:rsidR="00F42FB8" w:rsidRPr="00FD1A9F" w:rsidRDefault="00F42FB8" w:rsidP="0022530D">
            <w:pPr>
              <w:pStyle w:val="TableText"/>
              <w:rPr>
                <w:rFonts w:cs="Huawei Sans"/>
                <w:color w:val="000000"/>
                <w:kern w:val="24"/>
              </w:rPr>
            </w:pPr>
            <w:r w:rsidRPr="00FD1A9F">
              <w:rPr>
                <w:rFonts w:cs="Arial"/>
              </w:rPr>
              <w:t>VLANIF205: 192.168.205.253/24</w:t>
            </w:r>
          </w:p>
        </w:tc>
      </w:tr>
      <w:tr w:rsidR="00F42FB8" w:rsidRPr="000C3104" w14:paraId="169B44D6" w14:textId="77777777" w:rsidTr="0022530D">
        <w:tc>
          <w:tcPr>
            <w:tcW w:w="1668" w:type="dxa"/>
            <w:shd w:val="clear" w:color="auto" w:fill="auto"/>
            <w:hideMark/>
          </w:tcPr>
          <w:p w14:paraId="6EBC3AA7" w14:textId="77777777" w:rsidR="00F42FB8" w:rsidRPr="00FD1A9F" w:rsidRDefault="00F42FB8" w:rsidP="0022530D">
            <w:pPr>
              <w:pStyle w:val="TableText"/>
              <w:rPr>
                <w:rFonts w:ascii="Arial" w:eastAsia="宋体" w:hAnsi="Arial" w:cs="Arial"/>
              </w:rPr>
            </w:pPr>
            <w:r w:rsidRPr="00FD1A9F">
              <w:rPr>
                <w:rFonts w:cs="Arial"/>
              </w:rPr>
              <w:t>AP group</w:t>
            </w:r>
          </w:p>
        </w:tc>
        <w:tc>
          <w:tcPr>
            <w:tcW w:w="2072" w:type="dxa"/>
            <w:shd w:val="clear" w:color="auto" w:fill="auto"/>
            <w:hideMark/>
          </w:tcPr>
          <w:p w14:paraId="462305EA" w14:textId="77777777" w:rsidR="00F42FB8" w:rsidRPr="00FD1A9F" w:rsidRDefault="00F42FB8" w:rsidP="0022530D">
            <w:pPr>
              <w:pStyle w:val="TableText"/>
              <w:rPr>
                <w:rFonts w:cs="Arial"/>
              </w:rPr>
            </w:pPr>
            <w:r w:rsidRPr="00FD1A9F">
              <w:rPr>
                <w:rFonts w:cs="Arial"/>
              </w:rPr>
              <w:t>Name: WLAN-F1</w:t>
            </w:r>
            <w:r w:rsidRPr="00FD1A9F">
              <w:rPr>
                <w:rFonts w:cs="Arial"/>
              </w:rPr>
              <w:br/>
              <w:t>VAP profile: WLAN-F1</w:t>
            </w:r>
          </w:p>
          <w:p w14:paraId="48A6B58D" w14:textId="77777777" w:rsidR="00F42FB8" w:rsidRPr="00FD1A9F" w:rsidRDefault="00F42FB8" w:rsidP="0022530D">
            <w:pPr>
              <w:pStyle w:val="TableText"/>
              <w:rPr>
                <w:rFonts w:ascii="Arial" w:eastAsia="宋体" w:hAnsi="Arial" w:cs="Arial"/>
              </w:rPr>
            </w:pPr>
            <w:r w:rsidRPr="00FD1A9F">
              <w:rPr>
                <w:rFonts w:cs="Arial"/>
              </w:rPr>
              <w:t>Regulatory domain profile: default</w:t>
            </w:r>
          </w:p>
        </w:tc>
        <w:tc>
          <w:tcPr>
            <w:tcW w:w="2097" w:type="dxa"/>
            <w:shd w:val="clear" w:color="auto" w:fill="auto"/>
            <w:hideMark/>
          </w:tcPr>
          <w:p w14:paraId="3E8FD05E" w14:textId="77777777" w:rsidR="00F42FB8" w:rsidRPr="00FD1A9F" w:rsidRDefault="00F42FB8" w:rsidP="0022530D">
            <w:pPr>
              <w:pStyle w:val="TableText"/>
              <w:rPr>
                <w:rFonts w:cs="Arial"/>
              </w:rPr>
            </w:pPr>
            <w:r w:rsidRPr="00FD1A9F">
              <w:rPr>
                <w:rFonts w:cs="Arial"/>
              </w:rPr>
              <w:t>Name: WLAN-F2</w:t>
            </w:r>
            <w:r w:rsidRPr="00FD1A9F">
              <w:rPr>
                <w:rFonts w:cs="Arial"/>
              </w:rPr>
              <w:br/>
              <w:t>VAP profile: WLAN-F2</w:t>
            </w:r>
          </w:p>
          <w:p w14:paraId="2E398070" w14:textId="77777777" w:rsidR="00F42FB8" w:rsidRPr="00FD1A9F" w:rsidRDefault="00F42FB8" w:rsidP="0022530D">
            <w:pPr>
              <w:pStyle w:val="TableText"/>
              <w:rPr>
                <w:rFonts w:ascii="Arial" w:eastAsia="宋体" w:hAnsi="Arial" w:cs="Arial"/>
              </w:rPr>
            </w:pPr>
            <w:r w:rsidRPr="00FD1A9F">
              <w:rPr>
                <w:rFonts w:cs="Arial"/>
              </w:rPr>
              <w:t>Regulatory domain profile: default</w:t>
            </w:r>
          </w:p>
        </w:tc>
        <w:tc>
          <w:tcPr>
            <w:tcW w:w="2096" w:type="dxa"/>
            <w:shd w:val="clear" w:color="auto" w:fill="auto"/>
          </w:tcPr>
          <w:p w14:paraId="6F011DCE" w14:textId="77777777" w:rsidR="00F42FB8" w:rsidRPr="00FD1A9F" w:rsidRDefault="00F42FB8" w:rsidP="0022530D">
            <w:pPr>
              <w:pStyle w:val="TableText"/>
              <w:rPr>
                <w:rFonts w:cs="Arial"/>
              </w:rPr>
            </w:pPr>
            <w:r w:rsidRPr="00FD1A9F">
              <w:rPr>
                <w:rFonts w:cs="Arial"/>
              </w:rPr>
              <w:t>Name: WLAN-F3</w:t>
            </w:r>
            <w:r w:rsidRPr="00FD1A9F">
              <w:rPr>
                <w:rFonts w:cs="Arial"/>
              </w:rPr>
              <w:br/>
              <w:t>VAP profile: WLAN-F3</w:t>
            </w:r>
          </w:p>
          <w:p w14:paraId="18E14EDD" w14:textId="77777777" w:rsidR="00F42FB8" w:rsidRPr="00FD1A9F" w:rsidRDefault="00F42FB8" w:rsidP="0022530D">
            <w:pPr>
              <w:pStyle w:val="TableText"/>
              <w:rPr>
                <w:rFonts w:hAnsi="Arial" w:cs="Arial"/>
                <w:color w:val="000000"/>
                <w:kern w:val="24"/>
              </w:rPr>
            </w:pPr>
            <w:r w:rsidRPr="00FD1A9F">
              <w:rPr>
                <w:rFonts w:cs="Arial"/>
              </w:rPr>
              <w:t>Regulatory domain profile: default</w:t>
            </w:r>
          </w:p>
        </w:tc>
      </w:tr>
      <w:tr w:rsidR="00F42FB8" w:rsidRPr="000C3104" w14:paraId="67A7E914" w14:textId="77777777" w:rsidTr="0022530D">
        <w:tc>
          <w:tcPr>
            <w:tcW w:w="1668" w:type="dxa"/>
            <w:shd w:val="clear" w:color="auto" w:fill="auto"/>
            <w:hideMark/>
          </w:tcPr>
          <w:p w14:paraId="5DAC8355" w14:textId="77777777" w:rsidR="00F42FB8" w:rsidRPr="00FD1A9F" w:rsidRDefault="00F42FB8" w:rsidP="0022530D">
            <w:pPr>
              <w:pStyle w:val="TableText"/>
              <w:rPr>
                <w:rFonts w:ascii="Arial" w:eastAsia="宋体" w:hAnsi="Arial" w:cs="Arial"/>
              </w:rPr>
            </w:pPr>
            <w:r w:rsidRPr="00FD1A9F">
              <w:rPr>
                <w:rFonts w:cs="Arial"/>
              </w:rPr>
              <w:t xml:space="preserve">Regulatory </w:t>
            </w:r>
            <w:r w:rsidRPr="00FD1A9F">
              <w:rPr>
                <w:rFonts w:cs="Arial"/>
              </w:rPr>
              <w:lastRenderedPageBreak/>
              <w:t>domain profile</w:t>
            </w:r>
          </w:p>
        </w:tc>
        <w:tc>
          <w:tcPr>
            <w:tcW w:w="6265" w:type="dxa"/>
            <w:gridSpan w:val="3"/>
            <w:shd w:val="clear" w:color="auto" w:fill="auto"/>
            <w:hideMark/>
          </w:tcPr>
          <w:p w14:paraId="3E37398F" w14:textId="77777777" w:rsidR="00F42FB8" w:rsidRPr="00FD1A9F" w:rsidRDefault="00F42FB8" w:rsidP="0022530D">
            <w:pPr>
              <w:pStyle w:val="TableText"/>
              <w:rPr>
                <w:rFonts w:cs="Arial"/>
              </w:rPr>
            </w:pPr>
            <w:r w:rsidRPr="00FD1A9F">
              <w:rPr>
                <w:rFonts w:cs="Arial"/>
              </w:rPr>
              <w:lastRenderedPageBreak/>
              <w:t>Name: default</w:t>
            </w:r>
            <w:r w:rsidRPr="00FD1A9F">
              <w:rPr>
                <w:rFonts w:cs="Arial"/>
              </w:rPr>
              <w:br/>
            </w:r>
            <w:r w:rsidRPr="00FD1A9F">
              <w:rPr>
                <w:rFonts w:cs="Arial"/>
              </w:rPr>
              <w:lastRenderedPageBreak/>
              <w:t>Country code: CN</w:t>
            </w:r>
          </w:p>
        </w:tc>
      </w:tr>
      <w:tr w:rsidR="00F42FB8" w:rsidRPr="000C3104" w14:paraId="72DC674C" w14:textId="77777777" w:rsidTr="0022530D">
        <w:tc>
          <w:tcPr>
            <w:tcW w:w="1668" w:type="dxa"/>
            <w:shd w:val="clear" w:color="auto" w:fill="auto"/>
            <w:hideMark/>
          </w:tcPr>
          <w:p w14:paraId="2FA5A512" w14:textId="77777777" w:rsidR="00F42FB8" w:rsidRPr="00FD1A9F" w:rsidRDefault="00F42FB8" w:rsidP="0022530D">
            <w:pPr>
              <w:pStyle w:val="TableText"/>
              <w:rPr>
                <w:rFonts w:ascii="Arial" w:eastAsia="宋体" w:hAnsi="Arial" w:cs="Arial"/>
              </w:rPr>
            </w:pPr>
            <w:r w:rsidRPr="00FD1A9F">
              <w:rPr>
                <w:rFonts w:cs="Arial"/>
              </w:rPr>
              <w:t>SSID profile</w:t>
            </w:r>
          </w:p>
        </w:tc>
        <w:tc>
          <w:tcPr>
            <w:tcW w:w="2072" w:type="dxa"/>
            <w:shd w:val="clear" w:color="auto" w:fill="auto"/>
            <w:hideMark/>
          </w:tcPr>
          <w:p w14:paraId="00BA603C" w14:textId="77777777" w:rsidR="00F42FB8" w:rsidRPr="00FD1A9F" w:rsidRDefault="00F42FB8" w:rsidP="0022530D">
            <w:pPr>
              <w:pStyle w:val="TableText"/>
              <w:rPr>
                <w:rFonts w:cs="Arial"/>
              </w:rPr>
            </w:pPr>
            <w:r w:rsidRPr="00FD1A9F">
              <w:rPr>
                <w:rFonts w:cs="Arial"/>
              </w:rPr>
              <w:t>Name: WLAN-F1</w:t>
            </w:r>
            <w:r w:rsidRPr="00FD1A9F">
              <w:rPr>
                <w:rFonts w:cs="Arial"/>
              </w:rPr>
              <w:br/>
              <w:t>SSID name: WLAN-F1</w:t>
            </w:r>
          </w:p>
        </w:tc>
        <w:tc>
          <w:tcPr>
            <w:tcW w:w="2097" w:type="dxa"/>
            <w:shd w:val="clear" w:color="auto" w:fill="auto"/>
            <w:hideMark/>
          </w:tcPr>
          <w:p w14:paraId="090A9639" w14:textId="77777777" w:rsidR="00F42FB8" w:rsidRPr="00FD1A9F" w:rsidRDefault="00F42FB8" w:rsidP="0022530D">
            <w:pPr>
              <w:pStyle w:val="TableText"/>
              <w:rPr>
                <w:rFonts w:cs="Arial"/>
              </w:rPr>
            </w:pPr>
            <w:r w:rsidRPr="00FD1A9F">
              <w:rPr>
                <w:rFonts w:cs="Arial"/>
              </w:rPr>
              <w:t>Profile name: WLAN-F2</w:t>
            </w:r>
          </w:p>
          <w:p w14:paraId="7631B390" w14:textId="77777777" w:rsidR="00F42FB8" w:rsidRPr="00FD1A9F" w:rsidRDefault="00F42FB8" w:rsidP="0022530D">
            <w:pPr>
              <w:pStyle w:val="TableText"/>
              <w:rPr>
                <w:rFonts w:ascii="Arial" w:eastAsia="宋体" w:hAnsi="Arial" w:cs="Arial"/>
              </w:rPr>
            </w:pPr>
            <w:r w:rsidRPr="00FD1A9F">
              <w:rPr>
                <w:rFonts w:cs="Arial"/>
              </w:rPr>
              <w:t>SSID name: WLAN-F2</w:t>
            </w:r>
          </w:p>
        </w:tc>
        <w:tc>
          <w:tcPr>
            <w:tcW w:w="2096" w:type="dxa"/>
            <w:shd w:val="clear" w:color="auto" w:fill="auto"/>
          </w:tcPr>
          <w:p w14:paraId="6BC2A31E" w14:textId="77777777" w:rsidR="00F42FB8" w:rsidRPr="00FD1A9F" w:rsidRDefault="00F42FB8" w:rsidP="0022530D">
            <w:pPr>
              <w:pStyle w:val="TableText"/>
              <w:rPr>
                <w:rFonts w:cs="Arial"/>
              </w:rPr>
            </w:pPr>
            <w:r w:rsidRPr="00FD1A9F">
              <w:rPr>
                <w:rFonts w:cs="Arial"/>
              </w:rPr>
              <w:t>Profile name: WLAN-F3</w:t>
            </w:r>
          </w:p>
          <w:p w14:paraId="24F8AB9D" w14:textId="77777777" w:rsidR="00F42FB8" w:rsidRPr="00FD1A9F" w:rsidRDefault="00F42FB8" w:rsidP="0022530D">
            <w:pPr>
              <w:pStyle w:val="TableText"/>
              <w:rPr>
                <w:rFonts w:hAnsi="Arial" w:cs="Arial"/>
                <w:color w:val="000000"/>
                <w:kern w:val="24"/>
              </w:rPr>
            </w:pPr>
            <w:r w:rsidRPr="00FD1A9F">
              <w:rPr>
                <w:rFonts w:cs="Arial"/>
              </w:rPr>
              <w:t>SSID name: WLAN-F3</w:t>
            </w:r>
          </w:p>
        </w:tc>
      </w:tr>
      <w:tr w:rsidR="00F42FB8" w:rsidRPr="000C3104" w14:paraId="0633C1D2" w14:textId="77777777" w:rsidTr="0022530D">
        <w:tc>
          <w:tcPr>
            <w:tcW w:w="1668" w:type="dxa"/>
            <w:shd w:val="clear" w:color="auto" w:fill="auto"/>
            <w:hideMark/>
          </w:tcPr>
          <w:p w14:paraId="0C73B078" w14:textId="77777777" w:rsidR="00F42FB8" w:rsidRPr="00FD1A9F" w:rsidRDefault="00F42FB8" w:rsidP="0022530D">
            <w:pPr>
              <w:pStyle w:val="TableText"/>
              <w:rPr>
                <w:rFonts w:ascii="Arial" w:eastAsia="宋体" w:hAnsi="Arial" w:cs="Arial"/>
              </w:rPr>
            </w:pPr>
            <w:r w:rsidRPr="00FD1A9F">
              <w:rPr>
                <w:rFonts w:cs="Arial"/>
              </w:rPr>
              <w:t>Security profile</w:t>
            </w:r>
          </w:p>
        </w:tc>
        <w:tc>
          <w:tcPr>
            <w:tcW w:w="2072" w:type="dxa"/>
            <w:shd w:val="clear" w:color="auto" w:fill="auto"/>
            <w:hideMark/>
          </w:tcPr>
          <w:p w14:paraId="4D45A7C3" w14:textId="77777777" w:rsidR="00F42FB8" w:rsidRPr="00FD1A9F" w:rsidRDefault="00F42FB8" w:rsidP="0022530D">
            <w:pPr>
              <w:pStyle w:val="TableText"/>
              <w:rPr>
                <w:rFonts w:cs="Arial"/>
              </w:rPr>
            </w:pPr>
            <w:r w:rsidRPr="00FD1A9F">
              <w:rPr>
                <w:rFonts w:cs="Arial"/>
              </w:rPr>
              <w:t>Name: WLAN-F1</w:t>
            </w:r>
            <w:r w:rsidRPr="00FD1A9F">
              <w:rPr>
                <w:rFonts w:cs="Arial"/>
              </w:rPr>
              <w:br/>
              <w:t>Security policy: WPA-WPA2+PSK+AES</w:t>
            </w:r>
            <w:r w:rsidRPr="00FD1A9F">
              <w:rPr>
                <w:rFonts w:cs="Arial"/>
              </w:rPr>
              <w:br/>
              <w:t>Password: WLAN@Guest123</w:t>
            </w:r>
          </w:p>
        </w:tc>
        <w:tc>
          <w:tcPr>
            <w:tcW w:w="2097" w:type="dxa"/>
            <w:shd w:val="clear" w:color="auto" w:fill="auto"/>
            <w:hideMark/>
          </w:tcPr>
          <w:p w14:paraId="0441B837" w14:textId="77777777" w:rsidR="00F42FB8" w:rsidRPr="00FD1A9F" w:rsidRDefault="00F42FB8" w:rsidP="0022530D">
            <w:pPr>
              <w:pStyle w:val="TableText"/>
              <w:rPr>
                <w:rFonts w:cs="Arial"/>
              </w:rPr>
            </w:pPr>
            <w:r w:rsidRPr="00FD1A9F">
              <w:rPr>
                <w:rFonts w:cs="Arial"/>
              </w:rPr>
              <w:t>Name: WLAN-F2</w:t>
            </w:r>
          </w:p>
          <w:p w14:paraId="6844B752" w14:textId="77777777" w:rsidR="00F42FB8" w:rsidRPr="00FD1A9F" w:rsidRDefault="00F42FB8" w:rsidP="0022530D">
            <w:pPr>
              <w:pStyle w:val="TableText"/>
              <w:rPr>
                <w:rFonts w:cs="Arial"/>
              </w:rPr>
            </w:pPr>
            <w:r w:rsidRPr="00FD1A9F">
              <w:rPr>
                <w:rFonts w:cs="Arial"/>
              </w:rPr>
              <w:t>Security policy: WPA-WPA2+PSK+AES</w:t>
            </w:r>
            <w:r w:rsidRPr="00FD1A9F">
              <w:rPr>
                <w:rFonts w:cs="Arial"/>
              </w:rPr>
              <w:br/>
              <w:t>Password: WLAN@Employee2</w:t>
            </w:r>
          </w:p>
        </w:tc>
        <w:tc>
          <w:tcPr>
            <w:tcW w:w="2096" w:type="dxa"/>
            <w:shd w:val="clear" w:color="auto" w:fill="auto"/>
          </w:tcPr>
          <w:p w14:paraId="2F39BE79" w14:textId="77777777" w:rsidR="00F42FB8" w:rsidRPr="00FD1A9F" w:rsidRDefault="00F42FB8" w:rsidP="0022530D">
            <w:pPr>
              <w:pStyle w:val="TableText"/>
              <w:rPr>
                <w:rFonts w:cs="Arial"/>
              </w:rPr>
            </w:pPr>
            <w:r w:rsidRPr="00FD1A9F">
              <w:rPr>
                <w:rFonts w:cs="Arial"/>
              </w:rPr>
              <w:t>Name: WLAN-F3</w:t>
            </w:r>
          </w:p>
          <w:p w14:paraId="554D0132" w14:textId="77777777" w:rsidR="00F42FB8" w:rsidRPr="00FD1A9F" w:rsidRDefault="00F42FB8" w:rsidP="0022530D">
            <w:pPr>
              <w:pStyle w:val="TableText"/>
              <w:rPr>
                <w:rFonts w:cs="Arial"/>
              </w:rPr>
            </w:pPr>
            <w:r w:rsidRPr="00FD1A9F">
              <w:rPr>
                <w:rFonts w:cs="Arial"/>
              </w:rPr>
              <w:t>Security policy: WPA-WPA2+PSK+AES</w:t>
            </w:r>
            <w:r w:rsidRPr="00FD1A9F">
              <w:rPr>
                <w:rFonts w:cs="Arial"/>
              </w:rPr>
              <w:br/>
              <w:t>Password: WLAN@Employee3</w:t>
            </w:r>
          </w:p>
        </w:tc>
      </w:tr>
      <w:tr w:rsidR="00F42FB8" w:rsidRPr="000C3104" w14:paraId="5B8CEF4C" w14:textId="77777777" w:rsidTr="0022530D">
        <w:tc>
          <w:tcPr>
            <w:tcW w:w="1668" w:type="dxa"/>
            <w:shd w:val="clear" w:color="auto" w:fill="auto"/>
            <w:hideMark/>
          </w:tcPr>
          <w:p w14:paraId="0A9F42ED" w14:textId="77777777" w:rsidR="00F42FB8" w:rsidRPr="00FD1A9F" w:rsidRDefault="00F42FB8" w:rsidP="0022530D">
            <w:pPr>
              <w:pStyle w:val="TableText"/>
              <w:rPr>
                <w:rFonts w:ascii="Arial" w:eastAsia="宋体" w:hAnsi="Arial" w:cs="Arial"/>
              </w:rPr>
            </w:pPr>
            <w:r w:rsidRPr="00FD1A9F">
              <w:rPr>
                <w:rFonts w:cs="Arial"/>
              </w:rPr>
              <w:t>VAP profile</w:t>
            </w:r>
          </w:p>
        </w:tc>
        <w:tc>
          <w:tcPr>
            <w:tcW w:w="2072" w:type="dxa"/>
            <w:shd w:val="clear" w:color="auto" w:fill="auto"/>
            <w:hideMark/>
          </w:tcPr>
          <w:p w14:paraId="1AD722F7" w14:textId="77777777" w:rsidR="00F42FB8" w:rsidRPr="00FD1A9F" w:rsidRDefault="00F42FB8" w:rsidP="0022530D">
            <w:pPr>
              <w:pStyle w:val="TableText"/>
              <w:rPr>
                <w:rFonts w:cs="Arial"/>
              </w:rPr>
            </w:pPr>
            <w:r w:rsidRPr="00FD1A9F">
              <w:rPr>
                <w:rFonts w:cs="Arial"/>
              </w:rPr>
              <w:t>Name: WLAN-F1</w:t>
            </w:r>
            <w:r w:rsidRPr="00FD1A9F">
              <w:rPr>
                <w:rFonts w:cs="Arial"/>
              </w:rPr>
              <w:br/>
              <w:t>Forwarding mode: direct forwarding</w:t>
            </w:r>
            <w:r w:rsidRPr="00FD1A9F">
              <w:rPr>
                <w:rFonts w:cs="Arial"/>
              </w:rPr>
              <w:br/>
              <w:t>Service VLAN: VLAN: 105</w:t>
            </w:r>
            <w:r w:rsidRPr="00FD1A9F">
              <w:rPr>
                <w:rFonts w:cs="Arial"/>
              </w:rPr>
              <w:br/>
              <w:t>Profiles:</w:t>
            </w:r>
          </w:p>
          <w:p w14:paraId="4A651F4B" w14:textId="77777777" w:rsidR="00F42FB8" w:rsidRPr="00FD1A9F" w:rsidRDefault="00F42FB8" w:rsidP="0022530D">
            <w:pPr>
              <w:pStyle w:val="TableText"/>
              <w:rPr>
                <w:rFonts w:cs="Arial"/>
              </w:rPr>
            </w:pPr>
            <w:r w:rsidRPr="00FD1A9F">
              <w:rPr>
                <w:rFonts w:cs="Arial"/>
              </w:rPr>
              <w:t>SSID profile: WLAN-F1; Security profile: WLAN-F1</w:t>
            </w:r>
          </w:p>
        </w:tc>
        <w:tc>
          <w:tcPr>
            <w:tcW w:w="2097" w:type="dxa"/>
            <w:shd w:val="clear" w:color="auto" w:fill="auto"/>
            <w:hideMark/>
          </w:tcPr>
          <w:p w14:paraId="246E579D" w14:textId="77777777" w:rsidR="00F42FB8" w:rsidRPr="00FD1A9F" w:rsidRDefault="00F42FB8" w:rsidP="0022530D">
            <w:pPr>
              <w:pStyle w:val="TableText"/>
              <w:rPr>
                <w:rFonts w:cs="Arial"/>
              </w:rPr>
            </w:pPr>
            <w:r w:rsidRPr="00FD1A9F">
              <w:rPr>
                <w:rFonts w:cs="Arial"/>
              </w:rPr>
              <w:t>Name: WLAN-F2</w:t>
            </w:r>
            <w:r w:rsidRPr="00FD1A9F">
              <w:rPr>
                <w:rFonts w:cs="Arial"/>
              </w:rPr>
              <w:br/>
              <w:t>Forwarding mode: direct forwarding</w:t>
            </w:r>
            <w:r w:rsidRPr="00FD1A9F">
              <w:rPr>
                <w:rFonts w:cs="Arial"/>
              </w:rPr>
              <w:br/>
              <w:t>Service VLAN: 106</w:t>
            </w:r>
            <w:r w:rsidRPr="00FD1A9F">
              <w:rPr>
                <w:rFonts w:cs="Arial"/>
              </w:rPr>
              <w:br/>
              <w:t>Profiles:</w:t>
            </w:r>
          </w:p>
          <w:p w14:paraId="3823F3EF" w14:textId="77777777" w:rsidR="00F42FB8" w:rsidRPr="00FD1A9F" w:rsidRDefault="00F42FB8" w:rsidP="0022530D">
            <w:pPr>
              <w:pStyle w:val="TableText"/>
              <w:rPr>
                <w:rFonts w:cs="Arial"/>
              </w:rPr>
            </w:pPr>
            <w:r w:rsidRPr="00FD1A9F">
              <w:rPr>
                <w:rFonts w:cs="Arial"/>
              </w:rPr>
              <w:t>SSID profile: WLAN-F2</w:t>
            </w:r>
          </w:p>
          <w:p w14:paraId="5651DFC1" w14:textId="77777777" w:rsidR="00F42FB8" w:rsidRPr="00FD1A9F" w:rsidRDefault="00F42FB8" w:rsidP="0022530D">
            <w:pPr>
              <w:pStyle w:val="TableText"/>
              <w:rPr>
                <w:rFonts w:ascii="Arial" w:eastAsia="宋体" w:hAnsi="Arial" w:cs="Arial"/>
              </w:rPr>
            </w:pPr>
            <w:r w:rsidRPr="00FD1A9F">
              <w:rPr>
                <w:rFonts w:cs="Arial"/>
              </w:rPr>
              <w:t>Security profile: WLAN-F2</w:t>
            </w:r>
          </w:p>
        </w:tc>
        <w:tc>
          <w:tcPr>
            <w:tcW w:w="2096" w:type="dxa"/>
            <w:shd w:val="clear" w:color="auto" w:fill="auto"/>
          </w:tcPr>
          <w:p w14:paraId="1E01D757" w14:textId="77777777" w:rsidR="00F42FB8" w:rsidRPr="00FD1A9F" w:rsidRDefault="00F42FB8" w:rsidP="0022530D">
            <w:pPr>
              <w:pStyle w:val="TableText"/>
              <w:rPr>
                <w:rFonts w:cs="Arial"/>
              </w:rPr>
            </w:pPr>
            <w:r w:rsidRPr="00FD1A9F">
              <w:rPr>
                <w:rFonts w:cs="Arial"/>
              </w:rPr>
              <w:t>Name: WLAN-F3</w:t>
            </w:r>
            <w:r w:rsidRPr="00FD1A9F">
              <w:rPr>
                <w:rFonts w:cs="Arial"/>
              </w:rPr>
              <w:br/>
              <w:t>Forwarding mode: direct forwarding</w:t>
            </w:r>
            <w:r w:rsidRPr="00FD1A9F">
              <w:rPr>
                <w:rFonts w:cs="Arial"/>
              </w:rPr>
              <w:br/>
              <w:t>Service VLAN: VLAN: 107</w:t>
            </w:r>
            <w:r w:rsidRPr="00FD1A9F">
              <w:rPr>
                <w:rFonts w:cs="Arial"/>
              </w:rPr>
              <w:br/>
              <w:t>Profiles:</w:t>
            </w:r>
          </w:p>
          <w:p w14:paraId="47AEF17B" w14:textId="77777777" w:rsidR="00F42FB8" w:rsidRPr="00FD1A9F" w:rsidRDefault="00F42FB8" w:rsidP="0022530D">
            <w:pPr>
              <w:pStyle w:val="TableText"/>
              <w:rPr>
                <w:rFonts w:cs="Arial"/>
              </w:rPr>
            </w:pPr>
            <w:r w:rsidRPr="00FD1A9F">
              <w:rPr>
                <w:rFonts w:cs="Arial"/>
              </w:rPr>
              <w:t>SSID profile: WLAN-F3</w:t>
            </w:r>
          </w:p>
          <w:p w14:paraId="1D72E376" w14:textId="77777777" w:rsidR="00F42FB8" w:rsidRPr="00FD1A9F" w:rsidRDefault="00F42FB8" w:rsidP="0022530D">
            <w:pPr>
              <w:pStyle w:val="TableText"/>
              <w:rPr>
                <w:rFonts w:hAnsi="Arial" w:cs="Arial"/>
                <w:color w:val="000000"/>
                <w:kern w:val="24"/>
              </w:rPr>
            </w:pPr>
            <w:r w:rsidRPr="00FD1A9F">
              <w:rPr>
                <w:rFonts w:cs="Arial"/>
              </w:rPr>
              <w:t>Security profile: WLAN-F3</w:t>
            </w:r>
          </w:p>
        </w:tc>
      </w:tr>
    </w:tbl>
    <w:p w14:paraId="48C510BF" w14:textId="77777777" w:rsidR="00F42FB8" w:rsidRDefault="00F42FB8" w:rsidP="00F42FB8">
      <w:pPr>
        <w:pStyle w:val="BlockLabel"/>
      </w:pPr>
    </w:p>
    <w:p w14:paraId="4B205CEE" w14:textId="77777777" w:rsidR="00F42FB8" w:rsidRPr="0027090C" w:rsidRDefault="00F42FB8" w:rsidP="00F42FB8">
      <w:pPr>
        <w:pStyle w:val="BlockLabel"/>
        <w:numPr>
          <w:ilvl w:val="0"/>
          <w:numId w:val="37"/>
        </w:numPr>
      </w:pPr>
      <w:r>
        <w:t>Security and Egress Design</w:t>
      </w:r>
    </w:p>
    <w:p w14:paraId="339A05BB" w14:textId="77777777" w:rsidR="00F42FB8" w:rsidRPr="001C428C" w:rsidRDefault="00F42FB8" w:rsidP="00F42FB8">
      <w:pPr>
        <w:rPr>
          <w:b/>
          <w:bCs/>
        </w:rPr>
      </w:pPr>
      <w:r w:rsidRPr="001C428C">
        <w:rPr>
          <w:b/>
          <w:bCs/>
        </w:rPr>
        <w:t>Background:</w:t>
      </w:r>
    </w:p>
    <w:p w14:paraId="36DAA6A8" w14:textId="77777777" w:rsidR="00F42FB8" w:rsidRPr="000C3104" w:rsidRDefault="00F42FB8" w:rsidP="00F42FB8">
      <w:pPr>
        <w:pStyle w:val="ItemList"/>
      </w:pPr>
      <w:r>
        <w:t>The guest SSID is not allowed to access the intranet of the company.</w:t>
      </w:r>
    </w:p>
    <w:p w14:paraId="7D385F0F" w14:textId="77777777" w:rsidR="00F42FB8" w:rsidRPr="000C3104" w:rsidRDefault="00F42FB8" w:rsidP="00F42FB8">
      <w:pPr>
        <w:pStyle w:val="ItemList"/>
      </w:pPr>
      <w:r>
        <w:t>Only wireless terminals can access the Internet.</w:t>
      </w:r>
    </w:p>
    <w:p w14:paraId="76A3AF18" w14:textId="77777777" w:rsidR="00F42FB8" w:rsidRPr="000C3104" w:rsidRDefault="00F42FB8" w:rsidP="00F42FB8">
      <w:pPr>
        <w:pStyle w:val="ItemList"/>
      </w:pPr>
      <w:r>
        <w:t>The router uses a static IP address to access the Internet. The carrier assigns IP addresses 1.1.1.1 to 1.1.1.10 (with a 24-bit mask) to the router. The next-hop IP address for the router to access the Internet is 1.1.1.254.</w:t>
      </w:r>
    </w:p>
    <w:p w14:paraId="0081143F" w14:textId="77777777" w:rsidR="00F42FB8" w:rsidRPr="000C3104" w:rsidRDefault="00F42FB8" w:rsidP="00F42FB8">
      <w:pPr>
        <w:pStyle w:val="ItemList"/>
      </w:pPr>
      <w:r>
        <w:t>A web server in the enterprise needs to provide services for external users. The private IP address of the web server is 192.168.100.1 and the port number is 80. To ensure server security, NAT mapping is provided only for web services.</w:t>
      </w:r>
    </w:p>
    <w:p w14:paraId="72F27758" w14:textId="77777777" w:rsidR="00F42FB8" w:rsidRPr="001C428C" w:rsidRDefault="00F42FB8" w:rsidP="00F42FB8">
      <w:pPr>
        <w:rPr>
          <w:b/>
          <w:bCs/>
        </w:rPr>
      </w:pPr>
      <w:r w:rsidRPr="001C428C">
        <w:rPr>
          <w:b/>
          <w:bCs/>
        </w:rPr>
        <w:t>Task:</w:t>
      </w:r>
    </w:p>
    <w:p w14:paraId="5AD96F97" w14:textId="77777777" w:rsidR="00F42FB8" w:rsidRPr="0027090C" w:rsidRDefault="00F42FB8" w:rsidP="00F42FB8">
      <w:r>
        <w:t>Fill in the security and egress planning table based on the existing information and requirements.</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3589"/>
        <w:gridCol w:w="4349"/>
      </w:tblGrid>
      <w:tr w:rsidR="00F42FB8" w:rsidRPr="0027090C" w14:paraId="765CE295" w14:textId="77777777" w:rsidTr="0022530D">
        <w:trPr>
          <w:cantSplit/>
        </w:trPr>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629AEC90" w14:textId="77777777" w:rsidR="00F42FB8" w:rsidRPr="00BA0562" w:rsidRDefault="00F42FB8" w:rsidP="0022530D">
            <w:pPr>
              <w:pStyle w:val="TableHeading"/>
            </w:pPr>
            <w:r w:rsidRPr="00BA0562">
              <w:lastRenderedPageBreak/>
              <w:t>Requirement</w:t>
            </w:r>
          </w:p>
        </w:tc>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tcPr>
          <w:p w14:paraId="6C72420D" w14:textId="77777777" w:rsidR="00F42FB8" w:rsidRPr="00BA0562" w:rsidRDefault="00F42FB8" w:rsidP="0022530D">
            <w:pPr>
              <w:pStyle w:val="TableHeading"/>
            </w:pPr>
            <w:r w:rsidRPr="00BA0562">
              <w:t>Implementation</w:t>
            </w:r>
          </w:p>
        </w:tc>
      </w:tr>
      <w:tr w:rsidR="00F42FB8" w:rsidRPr="0027090C" w14:paraId="49941202" w14:textId="77777777" w:rsidTr="0022530D">
        <w:trPr>
          <w:cantSplit/>
        </w:trPr>
        <w:tc>
          <w:tcPr>
            <w:tcW w:w="0" w:type="auto"/>
            <w:shd w:val="clear" w:color="auto" w:fill="auto"/>
          </w:tcPr>
          <w:p w14:paraId="646D63B1" w14:textId="77777777" w:rsidR="00F42FB8" w:rsidRPr="00FD1A9F" w:rsidRDefault="00F42FB8" w:rsidP="0022530D">
            <w:pPr>
              <w:pStyle w:val="TableText"/>
              <w:rPr>
                <w:rFonts w:cs="Arial"/>
              </w:rPr>
            </w:pPr>
          </w:p>
        </w:tc>
        <w:tc>
          <w:tcPr>
            <w:tcW w:w="0" w:type="auto"/>
            <w:shd w:val="clear" w:color="auto" w:fill="auto"/>
          </w:tcPr>
          <w:p w14:paraId="539656FD" w14:textId="77777777" w:rsidR="00F42FB8" w:rsidRPr="00FD1A9F" w:rsidRDefault="00F42FB8" w:rsidP="0022530D">
            <w:pPr>
              <w:pStyle w:val="TableText"/>
              <w:rPr>
                <w:rFonts w:cs="Arial"/>
              </w:rPr>
            </w:pPr>
          </w:p>
        </w:tc>
      </w:tr>
      <w:tr w:rsidR="00F42FB8" w:rsidRPr="0027090C" w14:paraId="245F405A" w14:textId="77777777" w:rsidTr="0022530D">
        <w:trPr>
          <w:cantSplit/>
        </w:trPr>
        <w:tc>
          <w:tcPr>
            <w:tcW w:w="0" w:type="auto"/>
            <w:shd w:val="clear" w:color="auto" w:fill="auto"/>
            <w:noWrap/>
          </w:tcPr>
          <w:p w14:paraId="5083B85C" w14:textId="77777777" w:rsidR="00F42FB8" w:rsidRPr="00FD1A9F" w:rsidRDefault="00F42FB8" w:rsidP="0022530D">
            <w:pPr>
              <w:pStyle w:val="TableText"/>
              <w:rPr>
                <w:rFonts w:cs="宋体"/>
                <w:sz w:val="22"/>
                <w:szCs w:val="22"/>
              </w:rPr>
            </w:pPr>
          </w:p>
        </w:tc>
        <w:tc>
          <w:tcPr>
            <w:tcW w:w="0" w:type="auto"/>
            <w:shd w:val="clear" w:color="auto" w:fill="auto"/>
          </w:tcPr>
          <w:p w14:paraId="68446EE5" w14:textId="77777777" w:rsidR="00F42FB8" w:rsidRPr="00FD1A9F" w:rsidRDefault="00F42FB8" w:rsidP="0022530D">
            <w:pPr>
              <w:pStyle w:val="TableText"/>
              <w:rPr>
                <w:rFonts w:cs="宋体"/>
                <w:sz w:val="22"/>
                <w:szCs w:val="22"/>
              </w:rPr>
            </w:pPr>
          </w:p>
        </w:tc>
      </w:tr>
      <w:tr w:rsidR="00F42FB8" w:rsidRPr="0027090C" w14:paraId="5A0A1596" w14:textId="77777777" w:rsidTr="0022530D">
        <w:trPr>
          <w:cantSplit/>
        </w:trPr>
        <w:tc>
          <w:tcPr>
            <w:tcW w:w="0" w:type="auto"/>
            <w:shd w:val="clear" w:color="auto" w:fill="auto"/>
            <w:noWrap/>
          </w:tcPr>
          <w:p w14:paraId="75348B84" w14:textId="77777777" w:rsidR="00F42FB8" w:rsidRPr="00FD1A9F" w:rsidRDefault="00F42FB8" w:rsidP="0022530D">
            <w:pPr>
              <w:pStyle w:val="TableText"/>
              <w:rPr>
                <w:rFonts w:cs="宋体"/>
                <w:sz w:val="22"/>
                <w:szCs w:val="22"/>
              </w:rPr>
            </w:pPr>
          </w:p>
        </w:tc>
        <w:tc>
          <w:tcPr>
            <w:tcW w:w="0" w:type="auto"/>
            <w:shd w:val="clear" w:color="auto" w:fill="auto"/>
          </w:tcPr>
          <w:p w14:paraId="7BD94A73" w14:textId="77777777" w:rsidR="00F42FB8" w:rsidRPr="00FD1A9F" w:rsidRDefault="00F42FB8" w:rsidP="0022530D">
            <w:pPr>
              <w:pStyle w:val="TableText"/>
              <w:rPr>
                <w:rFonts w:cs="宋体"/>
                <w:sz w:val="22"/>
                <w:szCs w:val="22"/>
              </w:rPr>
            </w:pPr>
          </w:p>
        </w:tc>
      </w:tr>
      <w:tr w:rsidR="00F42FB8" w:rsidRPr="0027090C" w14:paraId="76903CAE" w14:textId="77777777" w:rsidTr="0022530D">
        <w:trPr>
          <w:cantSplit/>
        </w:trPr>
        <w:tc>
          <w:tcPr>
            <w:tcW w:w="0" w:type="auto"/>
            <w:shd w:val="clear" w:color="auto" w:fill="auto"/>
            <w:noWrap/>
          </w:tcPr>
          <w:p w14:paraId="4FEB066A" w14:textId="77777777" w:rsidR="00F42FB8" w:rsidRPr="00FD1A9F" w:rsidRDefault="00F42FB8" w:rsidP="0022530D">
            <w:pPr>
              <w:pStyle w:val="TableText"/>
              <w:rPr>
                <w:rFonts w:cs="宋体"/>
                <w:sz w:val="22"/>
                <w:szCs w:val="22"/>
              </w:rPr>
            </w:pPr>
          </w:p>
        </w:tc>
        <w:tc>
          <w:tcPr>
            <w:tcW w:w="0" w:type="auto"/>
            <w:shd w:val="clear" w:color="auto" w:fill="auto"/>
          </w:tcPr>
          <w:p w14:paraId="0661F211" w14:textId="77777777" w:rsidR="00F42FB8" w:rsidRPr="00FD1A9F" w:rsidRDefault="00F42FB8" w:rsidP="0022530D">
            <w:pPr>
              <w:pStyle w:val="TableText"/>
              <w:rPr>
                <w:rFonts w:cs="宋体"/>
                <w:sz w:val="22"/>
                <w:szCs w:val="22"/>
              </w:rPr>
            </w:pPr>
          </w:p>
        </w:tc>
      </w:tr>
    </w:tbl>
    <w:p w14:paraId="1674DC7E" w14:textId="77777777" w:rsidR="00F42FB8" w:rsidRDefault="00F42FB8" w:rsidP="00F42FB8"/>
    <w:p w14:paraId="1C3B9C3A" w14:textId="77777777" w:rsidR="00F42FB8" w:rsidRPr="001C428C" w:rsidRDefault="00F42FB8" w:rsidP="00F42FB8">
      <w:pPr>
        <w:rPr>
          <w:b/>
          <w:bCs/>
        </w:rPr>
      </w:pPr>
      <w:r w:rsidRPr="001C428C">
        <w:rPr>
          <w:b/>
          <w:bCs/>
        </w:rPr>
        <w:t>Reference answer:</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3215"/>
        <w:gridCol w:w="4723"/>
      </w:tblGrid>
      <w:tr w:rsidR="00F42FB8" w:rsidRPr="0027090C" w14:paraId="0B618AD9" w14:textId="77777777" w:rsidTr="0022530D">
        <w:trPr>
          <w:cantSplit/>
        </w:trPr>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35E5175E" w14:textId="77777777" w:rsidR="00F42FB8" w:rsidRPr="00BA0562" w:rsidRDefault="00F42FB8" w:rsidP="0022530D">
            <w:pPr>
              <w:pStyle w:val="TableHeading"/>
            </w:pPr>
            <w:r w:rsidRPr="00BA0562">
              <w:t>Requirement</w:t>
            </w:r>
          </w:p>
        </w:tc>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tcPr>
          <w:p w14:paraId="30BE30C4" w14:textId="77777777" w:rsidR="00F42FB8" w:rsidRPr="00BA0562" w:rsidRDefault="00F42FB8" w:rsidP="0022530D">
            <w:pPr>
              <w:pStyle w:val="TableHeading"/>
            </w:pPr>
            <w:r w:rsidRPr="00BA0562">
              <w:t>Implementation</w:t>
            </w:r>
          </w:p>
        </w:tc>
      </w:tr>
      <w:tr w:rsidR="00F42FB8" w:rsidRPr="0027090C" w14:paraId="0214DF1B" w14:textId="77777777" w:rsidTr="0022530D">
        <w:trPr>
          <w:cantSplit/>
        </w:trPr>
        <w:tc>
          <w:tcPr>
            <w:tcW w:w="0" w:type="auto"/>
            <w:shd w:val="clear" w:color="auto" w:fill="auto"/>
          </w:tcPr>
          <w:p w14:paraId="381870C9" w14:textId="77777777" w:rsidR="00F42FB8" w:rsidRPr="00FD1A9F" w:rsidRDefault="00F42FB8" w:rsidP="0022530D">
            <w:pPr>
              <w:pStyle w:val="TableText"/>
              <w:rPr>
                <w:rFonts w:hAnsi="Arial" w:cs="Arial"/>
                <w:color w:val="000000"/>
                <w:kern w:val="24"/>
              </w:rPr>
            </w:pPr>
            <w:r w:rsidRPr="00FD1A9F">
              <w:rPr>
                <w:rFonts w:cs="Arial"/>
              </w:rPr>
              <w:t>Intranet access control applicable to guests</w:t>
            </w:r>
          </w:p>
        </w:tc>
        <w:tc>
          <w:tcPr>
            <w:tcW w:w="0" w:type="auto"/>
            <w:shd w:val="clear" w:color="auto" w:fill="auto"/>
          </w:tcPr>
          <w:p w14:paraId="1CABB393" w14:textId="77777777" w:rsidR="00F42FB8" w:rsidRPr="00FD1A9F" w:rsidRDefault="00F42FB8" w:rsidP="0022530D">
            <w:pPr>
              <w:pStyle w:val="TableText"/>
              <w:rPr>
                <w:rFonts w:hAnsi="Arial" w:cs="Arial"/>
                <w:color w:val="000000"/>
                <w:kern w:val="24"/>
              </w:rPr>
            </w:pPr>
            <w:r w:rsidRPr="00FD1A9F">
              <w:rPr>
                <w:rFonts w:cs="Arial"/>
              </w:rPr>
              <w:t>Configure a traffic filter or a traffic policy on CORE1.</w:t>
            </w:r>
          </w:p>
        </w:tc>
      </w:tr>
      <w:tr w:rsidR="00F42FB8" w:rsidRPr="0027090C" w14:paraId="76C21313" w14:textId="77777777" w:rsidTr="0022530D">
        <w:trPr>
          <w:cantSplit/>
        </w:trPr>
        <w:tc>
          <w:tcPr>
            <w:tcW w:w="0" w:type="auto"/>
            <w:shd w:val="clear" w:color="auto" w:fill="auto"/>
            <w:noWrap/>
          </w:tcPr>
          <w:p w14:paraId="75BFB3F8" w14:textId="77777777" w:rsidR="00F42FB8" w:rsidRPr="00FD1A9F" w:rsidRDefault="00F42FB8" w:rsidP="0022530D">
            <w:pPr>
              <w:pStyle w:val="TableText"/>
              <w:rPr>
                <w:rFonts w:hAnsi="Arial" w:cs="Arial"/>
                <w:color w:val="000000"/>
                <w:kern w:val="24"/>
              </w:rPr>
            </w:pPr>
            <w:r w:rsidRPr="00FD1A9F">
              <w:rPr>
                <w:rFonts w:cs="Arial"/>
              </w:rPr>
              <w:t>Internet access control</w:t>
            </w:r>
          </w:p>
        </w:tc>
        <w:tc>
          <w:tcPr>
            <w:tcW w:w="0" w:type="auto"/>
            <w:shd w:val="clear" w:color="auto" w:fill="auto"/>
          </w:tcPr>
          <w:p w14:paraId="566834E5" w14:textId="77777777" w:rsidR="00F42FB8" w:rsidRPr="00FD1A9F" w:rsidRDefault="00F42FB8" w:rsidP="0022530D">
            <w:pPr>
              <w:pStyle w:val="TableText"/>
              <w:rPr>
                <w:rFonts w:hAnsi="Arial" w:cs="Arial"/>
                <w:color w:val="000000"/>
                <w:kern w:val="24"/>
              </w:rPr>
            </w:pPr>
            <w:r w:rsidRPr="00FD1A9F">
              <w:rPr>
                <w:rFonts w:cs="Arial"/>
              </w:rPr>
              <w:t>Configure NAT on the router and disable address translation for the specified networks.</w:t>
            </w:r>
          </w:p>
        </w:tc>
      </w:tr>
      <w:tr w:rsidR="00F42FB8" w:rsidRPr="0027090C" w14:paraId="3966B1B5" w14:textId="77777777" w:rsidTr="0022530D">
        <w:trPr>
          <w:cantSplit/>
        </w:trPr>
        <w:tc>
          <w:tcPr>
            <w:tcW w:w="0" w:type="auto"/>
            <w:shd w:val="clear" w:color="auto" w:fill="auto"/>
            <w:noWrap/>
          </w:tcPr>
          <w:p w14:paraId="0E62B099" w14:textId="77777777" w:rsidR="00F42FB8" w:rsidRPr="00FD1A9F" w:rsidRDefault="00F42FB8" w:rsidP="0022530D">
            <w:pPr>
              <w:pStyle w:val="TableText"/>
              <w:rPr>
                <w:rFonts w:hAnsi="Arial" w:cs="Arial"/>
                <w:color w:val="000000"/>
                <w:kern w:val="24"/>
              </w:rPr>
            </w:pPr>
            <w:r w:rsidRPr="00FD1A9F">
              <w:rPr>
                <w:rFonts w:cs="Arial"/>
              </w:rPr>
              <w:t>Web server mapping</w:t>
            </w:r>
          </w:p>
        </w:tc>
        <w:tc>
          <w:tcPr>
            <w:tcW w:w="0" w:type="auto"/>
            <w:shd w:val="clear" w:color="auto" w:fill="auto"/>
          </w:tcPr>
          <w:p w14:paraId="7B1D983F" w14:textId="77777777" w:rsidR="00F42FB8" w:rsidRPr="00FD1A9F" w:rsidRDefault="00F42FB8" w:rsidP="0022530D">
            <w:pPr>
              <w:pStyle w:val="TableText"/>
              <w:rPr>
                <w:rFonts w:hAnsi="Arial" w:cs="Arial"/>
                <w:color w:val="000000"/>
                <w:kern w:val="24"/>
              </w:rPr>
            </w:pPr>
            <w:r w:rsidRPr="00FD1A9F">
              <w:rPr>
                <w:rFonts w:cs="Arial"/>
              </w:rPr>
              <w:t>Configure NAT server on the router interface.</w:t>
            </w:r>
          </w:p>
        </w:tc>
      </w:tr>
    </w:tbl>
    <w:p w14:paraId="33BC3A4E" w14:textId="77777777" w:rsidR="00F42FB8" w:rsidRDefault="00F42FB8" w:rsidP="00F42FB8"/>
    <w:p w14:paraId="57159C19" w14:textId="77777777" w:rsidR="00F42FB8" w:rsidRDefault="00F42FB8" w:rsidP="00F42FB8">
      <w:pPr>
        <w:pStyle w:val="BlockLabel"/>
        <w:numPr>
          <w:ilvl w:val="0"/>
          <w:numId w:val="37"/>
        </w:numPr>
      </w:pPr>
      <w:r>
        <w:t>Network Management Design</w:t>
      </w:r>
    </w:p>
    <w:p w14:paraId="73125C25" w14:textId="77777777" w:rsidR="00F42FB8" w:rsidRPr="009B15B3" w:rsidRDefault="00F42FB8" w:rsidP="00F42FB8">
      <w:pPr>
        <w:rPr>
          <w:b/>
          <w:bCs/>
        </w:rPr>
      </w:pPr>
      <w:r w:rsidRPr="009B15B3">
        <w:rPr>
          <w:b/>
          <w:bCs/>
        </w:rPr>
        <w:t>Background:</w:t>
      </w:r>
    </w:p>
    <w:p w14:paraId="2265FB51" w14:textId="77777777" w:rsidR="00F42FB8" w:rsidRDefault="00F42FB8" w:rsidP="00F42FB8">
      <w:pPr>
        <w:pStyle w:val="ItemList"/>
      </w:pPr>
      <w:r>
        <w:t>SNMPv3 is used to communicate with the NMS, and authentication and encryption are configured to enhance security.</w:t>
      </w:r>
    </w:p>
    <w:p w14:paraId="3D672047" w14:textId="77777777" w:rsidR="00F42FB8" w:rsidRPr="000C3104" w:rsidRDefault="00F42FB8" w:rsidP="00F42FB8">
      <w:pPr>
        <w:pStyle w:val="ItemList"/>
      </w:pPr>
      <w:r>
        <w:t xml:space="preserve">All devices except the router and AC communicate with the NMS at 192.168.100.2/24 through the management VLAN. </w:t>
      </w:r>
    </w:p>
    <w:p w14:paraId="384E1311" w14:textId="77777777" w:rsidR="00F42FB8" w:rsidRDefault="00F42FB8" w:rsidP="00F42FB8">
      <w:pPr>
        <w:pStyle w:val="ItemList"/>
      </w:pPr>
      <w:r>
        <w:t xml:space="preserve">Routers communicate with the NMS through GE0/0/1. </w:t>
      </w:r>
    </w:p>
    <w:p w14:paraId="263E53C3" w14:textId="77777777" w:rsidR="00F42FB8" w:rsidRPr="000C3104" w:rsidRDefault="00F42FB8" w:rsidP="00F42FB8">
      <w:pPr>
        <w:pStyle w:val="ItemList"/>
      </w:pPr>
      <w:r>
        <w:t>The AC communicates with the NMS through VLANIF 205.</w:t>
      </w:r>
    </w:p>
    <w:p w14:paraId="4020187C" w14:textId="77777777" w:rsidR="00F42FB8" w:rsidRPr="000C3104" w:rsidRDefault="00F42FB8" w:rsidP="00F42FB8">
      <w:pPr>
        <w:pStyle w:val="ItemList"/>
      </w:pPr>
      <w:r>
        <w:t>All devices must be able to report SNMP alarms to the NMS.</w:t>
      </w:r>
    </w:p>
    <w:p w14:paraId="2A58332D" w14:textId="77777777" w:rsidR="00F42FB8" w:rsidRPr="009B15B3" w:rsidRDefault="00F42FB8" w:rsidP="00F42FB8">
      <w:pPr>
        <w:rPr>
          <w:b/>
          <w:bCs/>
        </w:rPr>
      </w:pPr>
      <w:r w:rsidRPr="009B15B3">
        <w:rPr>
          <w:b/>
          <w:bCs/>
        </w:rPr>
        <w:t>Task:</w:t>
      </w:r>
    </w:p>
    <w:p w14:paraId="14B00EEE" w14:textId="77777777" w:rsidR="00F42FB8" w:rsidRDefault="00F42FB8" w:rsidP="00F42FB8">
      <w:r>
        <w:t>Based on the preceding requirements, optimize the device configurations in the deployment and implementation phase.</w:t>
      </w:r>
    </w:p>
    <w:p w14:paraId="4139822C" w14:textId="77777777" w:rsidR="00F42FB8" w:rsidRPr="0027090C" w:rsidRDefault="00F42FB8" w:rsidP="00F42FB8">
      <w:pPr>
        <w:pStyle w:val="3"/>
      </w:pPr>
      <w:bookmarkStart w:id="239" w:name="_Toc38987096"/>
      <w:r>
        <w:t>Implementation</w:t>
      </w:r>
      <w:bookmarkEnd w:id="239"/>
    </w:p>
    <w:p w14:paraId="5643B749" w14:textId="77777777" w:rsidR="00F42FB8" w:rsidRPr="0027090C" w:rsidRDefault="00F42FB8" w:rsidP="00F42FB8">
      <w:pPr>
        <w:pStyle w:val="BlockLabel"/>
        <w:numPr>
          <w:ilvl w:val="0"/>
          <w:numId w:val="39"/>
        </w:numPr>
      </w:pPr>
      <w:r>
        <w:t>Configuration Scheme</w:t>
      </w:r>
    </w:p>
    <w:p w14:paraId="7EDB5B89" w14:textId="77777777" w:rsidR="00F42FB8" w:rsidRPr="0027090C" w:rsidRDefault="00F42FB8" w:rsidP="00F42FB8">
      <w:r>
        <w:t>Fill in the configuration scheme for each device according to the planning and design scheme.</w:t>
      </w:r>
    </w:p>
    <w:p w14:paraId="405385D0" w14:textId="77777777" w:rsidR="00F42FB8" w:rsidRPr="009B15B3" w:rsidRDefault="00F42FB8" w:rsidP="00F42FB8">
      <w:pPr>
        <w:rPr>
          <w:b/>
          <w:bCs/>
        </w:rPr>
      </w:pPr>
      <w:r w:rsidRPr="009B15B3">
        <w:rPr>
          <w:b/>
          <w:bCs/>
        </w:rPr>
        <w:t>Router:</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4845"/>
        <w:gridCol w:w="3093"/>
      </w:tblGrid>
      <w:tr w:rsidR="00F42FB8" w:rsidRPr="0027090C" w14:paraId="6A45CBCF" w14:textId="77777777" w:rsidTr="0022530D">
        <w:trPr>
          <w:cantSplit/>
        </w:trPr>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5F415DE5" w14:textId="77777777" w:rsidR="00F42FB8" w:rsidRPr="00BA0562" w:rsidRDefault="00F42FB8" w:rsidP="0022530D">
            <w:pPr>
              <w:pStyle w:val="TableHeading"/>
            </w:pPr>
            <w:r w:rsidRPr="00BA0562">
              <w:lastRenderedPageBreak/>
              <w:t>Item</w:t>
            </w:r>
          </w:p>
        </w:tc>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tcPr>
          <w:p w14:paraId="69BBF228" w14:textId="77777777" w:rsidR="00F42FB8" w:rsidRPr="00BA0562" w:rsidRDefault="00F42FB8" w:rsidP="0022530D">
            <w:pPr>
              <w:pStyle w:val="TableHeading"/>
            </w:pPr>
            <w:r w:rsidRPr="00BA0562">
              <w:t>Configuration</w:t>
            </w:r>
          </w:p>
        </w:tc>
      </w:tr>
      <w:tr w:rsidR="00F42FB8" w:rsidRPr="0027090C" w14:paraId="3140B901" w14:textId="77777777" w:rsidTr="0022530D">
        <w:trPr>
          <w:cantSplit/>
        </w:trPr>
        <w:tc>
          <w:tcPr>
            <w:tcW w:w="0" w:type="auto"/>
            <w:shd w:val="clear" w:color="auto" w:fill="auto"/>
          </w:tcPr>
          <w:p w14:paraId="12A8B7E4" w14:textId="77777777" w:rsidR="00F42FB8" w:rsidRPr="00FD1A9F" w:rsidRDefault="00F42FB8" w:rsidP="0022530D">
            <w:pPr>
              <w:pStyle w:val="TableText"/>
              <w:rPr>
                <w:rFonts w:cs="Arial"/>
              </w:rPr>
            </w:pPr>
            <w:r w:rsidRPr="00FD1A9F">
              <w:rPr>
                <w:rFonts w:cs="Arial"/>
              </w:rPr>
              <w:t>Basic configuration</w:t>
            </w:r>
          </w:p>
        </w:tc>
        <w:tc>
          <w:tcPr>
            <w:tcW w:w="0" w:type="auto"/>
            <w:shd w:val="clear" w:color="auto" w:fill="auto"/>
          </w:tcPr>
          <w:p w14:paraId="6DA36AAF" w14:textId="77777777" w:rsidR="00F42FB8" w:rsidRPr="00FD1A9F" w:rsidRDefault="00F42FB8" w:rsidP="0022530D">
            <w:pPr>
              <w:pStyle w:val="TableText"/>
              <w:rPr>
                <w:rFonts w:cs="Arial"/>
              </w:rPr>
            </w:pPr>
          </w:p>
        </w:tc>
      </w:tr>
      <w:tr w:rsidR="00F42FB8" w:rsidRPr="0027090C" w14:paraId="5AAE9AC4" w14:textId="77777777" w:rsidTr="0022530D">
        <w:trPr>
          <w:cantSplit/>
        </w:trPr>
        <w:tc>
          <w:tcPr>
            <w:tcW w:w="0" w:type="auto"/>
            <w:shd w:val="clear" w:color="auto" w:fill="auto"/>
            <w:noWrap/>
          </w:tcPr>
          <w:p w14:paraId="1B0637E7" w14:textId="77777777" w:rsidR="00F42FB8" w:rsidRPr="00FD1A9F" w:rsidRDefault="00F42FB8" w:rsidP="0022530D">
            <w:pPr>
              <w:pStyle w:val="TableText"/>
              <w:rPr>
                <w:rFonts w:cs="宋体"/>
              </w:rPr>
            </w:pPr>
            <w:r w:rsidRPr="00FD1A9F">
              <w:rPr>
                <w:rFonts w:cs="Arial"/>
              </w:rPr>
              <w:t>IP address configuration</w:t>
            </w:r>
          </w:p>
        </w:tc>
        <w:tc>
          <w:tcPr>
            <w:tcW w:w="0" w:type="auto"/>
            <w:shd w:val="clear" w:color="auto" w:fill="auto"/>
          </w:tcPr>
          <w:p w14:paraId="589B58E8" w14:textId="77777777" w:rsidR="00F42FB8" w:rsidRPr="00FD1A9F" w:rsidRDefault="00F42FB8" w:rsidP="0022530D">
            <w:pPr>
              <w:pStyle w:val="TableText"/>
              <w:rPr>
                <w:rFonts w:cs="宋体"/>
                <w:sz w:val="22"/>
                <w:szCs w:val="22"/>
              </w:rPr>
            </w:pPr>
          </w:p>
        </w:tc>
      </w:tr>
      <w:tr w:rsidR="00F42FB8" w:rsidRPr="0027090C" w14:paraId="7CE6CED9" w14:textId="77777777" w:rsidTr="0022530D">
        <w:trPr>
          <w:cantSplit/>
        </w:trPr>
        <w:tc>
          <w:tcPr>
            <w:tcW w:w="0" w:type="auto"/>
            <w:shd w:val="clear" w:color="auto" w:fill="auto"/>
            <w:noWrap/>
          </w:tcPr>
          <w:p w14:paraId="77742CEA" w14:textId="77777777" w:rsidR="00F42FB8" w:rsidRPr="00FD1A9F" w:rsidRDefault="00F42FB8" w:rsidP="0022530D">
            <w:pPr>
              <w:pStyle w:val="TableText"/>
              <w:rPr>
                <w:rFonts w:cs="宋体"/>
              </w:rPr>
            </w:pPr>
            <w:r w:rsidRPr="00FD1A9F">
              <w:rPr>
                <w:rFonts w:cs="Arial"/>
              </w:rPr>
              <w:t>OSPF</w:t>
            </w:r>
          </w:p>
        </w:tc>
        <w:tc>
          <w:tcPr>
            <w:tcW w:w="0" w:type="auto"/>
            <w:shd w:val="clear" w:color="auto" w:fill="auto"/>
          </w:tcPr>
          <w:p w14:paraId="3EEBF36F" w14:textId="77777777" w:rsidR="00F42FB8" w:rsidRPr="00FD1A9F" w:rsidRDefault="00F42FB8" w:rsidP="0022530D">
            <w:pPr>
              <w:pStyle w:val="TableText"/>
              <w:rPr>
                <w:rFonts w:cs="宋体"/>
                <w:sz w:val="22"/>
                <w:szCs w:val="22"/>
              </w:rPr>
            </w:pPr>
          </w:p>
        </w:tc>
      </w:tr>
      <w:tr w:rsidR="00F42FB8" w:rsidRPr="0027090C" w14:paraId="654C7ACB" w14:textId="77777777" w:rsidTr="0022530D">
        <w:trPr>
          <w:cantSplit/>
        </w:trPr>
        <w:tc>
          <w:tcPr>
            <w:tcW w:w="0" w:type="auto"/>
            <w:shd w:val="clear" w:color="auto" w:fill="auto"/>
            <w:noWrap/>
          </w:tcPr>
          <w:p w14:paraId="3D9A5FC1" w14:textId="77777777" w:rsidR="00F42FB8" w:rsidRPr="00FD1A9F" w:rsidRDefault="00F42FB8" w:rsidP="0022530D">
            <w:pPr>
              <w:pStyle w:val="TableText"/>
              <w:rPr>
                <w:rFonts w:cs="宋体"/>
              </w:rPr>
            </w:pPr>
            <w:r w:rsidRPr="00FD1A9F">
              <w:rPr>
                <w:rFonts w:cs="Arial"/>
              </w:rPr>
              <w:t>Egress configuration</w:t>
            </w:r>
          </w:p>
        </w:tc>
        <w:tc>
          <w:tcPr>
            <w:tcW w:w="0" w:type="auto"/>
            <w:shd w:val="clear" w:color="auto" w:fill="auto"/>
          </w:tcPr>
          <w:p w14:paraId="665851F1" w14:textId="77777777" w:rsidR="00F42FB8" w:rsidRPr="00FD1A9F" w:rsidRDefault="00F42FB8" w:rsidP="0022530D">
            <w:pPr>
              <w:pStyle w:val="TableText"/>
              <w:rPr>
                <w:rFonts w:cs="宋体"/>
                <w:sz w:val="22"/>
                <w:szCs w:val="22"/>
              </w:rPr>
            </w:pPr>
          </w:p>
        </w:tc>
      </w:tr>
      <w:tr w:rsidR="00F42FB8" w:rsidRPr="0027090C" w14:paraId="47A6FE2E" w14:textId="77777777" w:rsidTr="0022530D">
        <w:trPr>
          <w:cantSplit/>
        </w:trPr>
        <w:tc>
          <w:tcPr>
            <w:tcW w:w="0" w:type="auto"/>
            <w:shd w:val="clear" w:color="auto" w:fill="auto"/>
            <w:noWrap/>
          </w:tcPr>
          <w:p w14:paraId="420F9B55" w14:textId="77777777" w:rsidR="00F42FB8" w:rsidRPr="00FD1A9F" w:rsidRDefault="00F42FB8" w:rsidP="0022530D">
            <w:pPr>
              <w:pStyle w:val="TableText"/>
              <w:rPr>
                <w:rFonts w:cs="宋体"/>
              </w:rPr>
            </w:pPr>
            <w:r w:rsidRPr="00FD1A9F">
              <w:rPr>
                <w:rFonts w:cs="Arial"/>
              </w:rPr>
              <w:t>SNMP configuration</w:t>
            </w:r>
          </w:p>
        </w:tc>
        <w:tc>
          <w:tcPr>
            <w:tcW w:w="0" w:type="auto"/>
            <w:shd w:val="clear" w:color="auto" w:fill="auto"/>
          </w:tcPr>
          <w:p w14:paraId="6BC6E0B2" w14:textId="77777777" w:rsidR="00F42FB8" w:rsidRPr="00FD1A9F" w:rsidRDefault="00F42FB8" w:rsidP="0022530D">
            <w:pPr>
              <w:pStyle w:val="TableText"/>
              <w:rPr>
                <w:rFonts w:cs="宋体"/>
                <w:sz w:val="22"/>
                <w:szCs w:val="22"/>
              </w:rPr>
            </w:pPr>
          </w:p>
        </w:tc>
      </w:tr>
      <w:tr w:rsidR="00F42FB8" w:rsidRPr="0027090C" w14:paraId="2950EE3C" w14:textId="77777777" w:rsidTr="0022530D">
        <w:trPr>
          <w:cantSplit/>
        </w:trPr>
        <w:tc>
          <w:tcPr>
            <w:tcW w:w="0" w:type="auto"/>
            <w:shd w:val="clear" w:color="auto" w:fill="auto"/>
            <w:noWrap/>
          </w:tcPr>
          <w:p w14:paraId="6C720BBE" w14:textId="77777777" w:rsidR="00F42FB8" w:rsidRPr="00FD1A9F" w:rsidRDefault="00F42FB8" w:rsidP="0022530D">
            <w:pPr>
              <w:pStyle w:val="TableText"/>
              <w:rPr>
                <w:rFonts w:cs="宋体"/>
              </w:rPr>
            </w:pPr>
            <w:r w:rsidRPr="00FD1A9F">
              <w:rPr>
                <w:rFonts w:cs="Arial"/>
              </w:rPr>
              <w:t>Other configurations</w:t>
            </w:r>
          </w:p>
        </w:tc>
        <w:tc>
          <w:tcPr>
            <w:tcW w:w="0" w:type="auto"/>
            <w:shd w:val="clear" w:color="auto" w:fill="auto"/>
          </w:tcPr>
          <w:p w14:paraId="6E395A7A" w14:textId="77777777" w:rsidR="00F42FB8" w:rsidRPr="00FD1A9F" w:rsidRDefault="00F42FB8" w:rsidP="0022530D">
            <w:pPr>
              <w:pStyle w:val="TableText"/>
              <w:rPr>
                <w:rFonts w:cs="宋体"/>
                <w:sz w:val="22"/>
                <w:szCs w:val="22"/>
              </w:rPr>
            </w:pPr>
          </w:p>
        </w:tc>
      </w:tr>
    </w:tbl>
    <w:p w14:paraId="20D04DA3" w14:textId="77777777" w:rsidR="00F42FB8" w:rsidRDefault="00F42FB8" w:rsidP="00F42FB8"/>
    <w:p w14:paraId="723F37E2" w14:textId="77777777" w:rsidR="00F42FB8" w:rsidRPr="009B15B3" w:rsidRDefault="00F42FB8" w:rsidP="00F42FB8">
      <w:pPr>
        <w:rPr>
          <w:b/>
          <w:bCs/>
        </w:rPr>
      </w:pPr>
      <w:r w:rsidRPr="009B15B3">
        <w:rPr>
          <w:b/>
          <w:bCs/>
        </w:rPr>
        <w:t>CORE1:</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5261"/>
        <w:gridCol w:w="2677"/>
      </w:tblGrid>
      <w:tr w:rsidR="00F42FB8" w:rsidRPr="0027090C" w14:paraId="078325B9" w14:textId="77777777" w:rsidTr="0022530D">
        <w:trPr>
          <w:cantSplit/>
        </w:trPr>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7E4FD8DA" w14:textId="77777777" w:rsidR="00F42FB8" w:rsidRPr="00BA0562" w:rsidRDefault="00F42FB8" w:rsidP="0022530D">
            <w:pPr>
              <w:pStyle w:val="TableHeading"/>
            </w:pPr>
            <w:r w:rsidRPr="00BA0562">
              <w:t>Item</w:t>
            </w:r>
          </w:p>
        </w:tc>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tcPr>
          <w:p w14:paraId="583F17DC" w14:textId="77777777" w:rsidR="00F42FB8" w:rsidRPr="00BA0562" w:rsidRDefault="00F42FB8" w:rsidP="0022530D">
            <w:pPr>
              <w:pStyle w:val="TableHeading"/>
            </w:pPr>
            <w:r w:rsidRPr="00BA0562">
              <w:t>Configuration</w:t>
            </w:r>
          </w:p>
        </w:tc>
      </w:tr>
      <w:tr w:rsidR="00F42FB8" w:rsidRPr="0027090C" w14:paraId="49690059" w14:textId="77777777" w:rsidTr="0022530D">
        <w:trPr>
          <w:cantSplit/>
        </w:trPr>
        <w:tc>
          <w:tcPr>
            <w:tcW w:w="0" w:type="auto"/>
            <w:shd w:val="clear" w:color="auto" w:fill="auto"/>
          </w:tcPr>
          <w:p w14:paraId="4D4AD2AB" w14:textId="77777777" w:rsidR="00F42FB8" w:rsidRPr="00FD1A9F" w:rsidRDefault="00F42FB8" w:rsidP="0022530D">
            <w:pPr>
              <w:pStyle w:val="TableText"/>
              <w:rPr>
                <w:rFonts w:cs="Arial"/>
              </w:rPr>
            </w:pPr>
            <w:r w:rsidRPr="00FD1A9F">
              <w:rPr>
                <w:rFonts w:cs="Arial"/>
              </w:rPr>
              <w:t>Basic configuration</w:t>
            </w:r>
          </w:p>
        </w:tc>
        <w:tc>
          <w:tcPr>
            <w:tcW w:w="0" w:type="auto"/>
            <w:shd w:val="clear" w:color="auto" w:fill="auto"/>
          </w:tcPr>
          <w:p w14:paraId="4A80C742" w14:textId="77777777" w:rsidR="00F42FB8" w:rsidRPr="00FD1A9F" w:rsidRDefault="00F42FB8" w:rsidP="0022530D">
            <w:pPr>
              <w:pStyle w:val="TableText"/>
              <w:rPr>
                <w:rFonts w:cs="Arial"/>
              </w:rPr>
            </w:pPr>
          </w:p>
        </w:tc>
      </w:tr>
      <w:tr w:rsidR="00F42FB8" w:rsidRPr="0027090C" w14:paraId="6FB148C4" w14:textId="77777777" w:rsidTr="0022530D">
        <w:trPr>
          <w:cantSplit/>
        </w:trPr>
        <w:tc>
          <w:tcPr>
            <w:tcW w:w="0" w:type="auto"/>
            <w:shd w:val="clear" w:color="auto" w:fill="auto"/>
            <w:noWrap/>
          </w:tcPr>
          <w:p w14:paraId="5C3F3A36" w14:textId="77777777" w:rsidR="00F42FB8" w:rsidRPr="00FD1A9F" w:rsidRDefault="00F42FB8" w:rsidP="0022530D">
            <w:pPr>
              <w:pStyle w:val="TableText"/>
              <w:rPr>
                <w:rFonts w:cs="宋体"/>
              </w:rPr>
            </w:pPr>
            <w:r w:rsidRPr="00FD1A9F">
              <w:rPr>
                <w:rFonts w:cs="Arial"/>
              </w:rPr>
              <w:t>VLAN configuration</w:t>
            </w:r>
          </w:p>
        </w:tc>
        <w:tc>
          <w:tcPr>
            <w:tcW w:w="0" w:type="auto"/>
            <w:shd w:val="clear" w:color="auto" w:fill="auto"/>
          </w:tcPr>
          <w:p w14:paraId="00A90855" w14:textId="77777777" w:rsidR="00F42FB8" w:rsidRPr="00FD1A9F" w:rsidRDefault="00F42FB8" w:rsidP="0022530D">
            <w:pPr>
              <w:pStyle w:val="TableText"/>
              <w:rPr>
                <w:rFonts w:cs="宋体"/>
                <w:sz w:val="22"/>
                <w:szCs w:val="22"/>
              </w:rPr>
            </w:pPr>
          </w:p>
        </w:tc>
      </w:tr>
      <w:tr w:rsidR="00F42FB8" w:rsidRPr="0027090C" w14:paraId="7C658F5C" w14:textId="77777777" w:rsidTr="0022530D">
        <w:trPr>
          <w:cantSplit/>
        </w:trPr>
        <w:tc>
          <w:tcPr>
            <w:tcW w:w="0" w:type="auto"/>
            <w:shd w:val="clear" w:color="auto" w:fill="auto"/>
            <w:noWrap/>
          </w:tcPr>
          <w:p w14:paraId="7F4187A1" w14:textId="77777777" w:rsidR="00F42FB8" w:rsidRPr="00FD1A9F" w:rsidRDefault="00F42FB8" w:rsidP="0022530D">
            <w:pPr>
              <w:pStyle w:val="TableText"/>
              <w:rPr>
                <w:rFonts w:cs="宋体"/>
              </w:rPr>
            </w:pPr>
            <w:r w:rsidRPr="00FD1A9F">
              <w:rPr>
                <w:rFonts w:cs="Arial"/>
              </w:rPr>
              <w:t>VLANIF interface configuration</w:t>
            </w:r>
          </w:p>
        </w:tc>
        <w:tc>
          <w:tcPr>
            <w:tcW w:w="0" w:type="auto"/>
            <w:shd w:val="clear" w:color="auto" w:fill="auto"/>
          </w:tcPr>
          <w:p w14:paraId="0FFD1D9B" w14:textId="77777777" w:rsidR="00F42FB8" w:rsidRPr="00FD1A9F" w:rsidRDefault="00F42FB8" w:rsidP="0022530D">
            <w:pPr>
              <w:pStyle w:val="TableText"/>
              <w:rPr>
                <w:rFonts w:cs="宋体"/>
                <w:sz w:val="22"/>
                <w:szCs w:val="22"/>
              </w:rPr>
            </w:pPr>
          </w:p>
        </w:tc>
      </w:tr>
      <w:tr w:rsidR="00F42FB8" w:rsidRPr="0027090C" w14:paraId="166D17C7" w14:textId="77777777" w:rsidTr="0022530D">
        <w:trPr>
          <w:cantSplit/>
        </w:trPr>
        <w:tc>
          <w:tcPr>
            <w:tcW w:w="0" w:type="auto"/>
            <w:shd w:val="clear" w:color="auto" w:fill="auto"/>
            <w:noWrap/>
          </w:tcPr>
          <w:p w14:paraId="5F39A445" w14:textId="77777777" w:rsidR="00F42FB8" w:rsidRPr="00FD1A9F" w:rsidRDefault="00F42FB8" w:rsidP="0022530D">
            <w:pPr>
              <w:pStyle w:val="TableText"/>
              <w:rPr>
                <w:rFonts w:cs="宋体"/>
              </w:rPr>
            </w:pPr>
            <w:r w:rsidRPr="00FD1A9F">
              <w:rPr>
                <w:rFonts w:cs="Arial"/>
              </w:rPr>
              <w:t>OSPF configuration</w:t>
            </w:r>
          </w:p>
        </w:tc>
        <w:tc>
          <w:tcPr>
            <w:tcW w:w="0" w:type="auto"/>
            <w:shd w:val="clear" w:color="auto" w:fill="auto"/>
          </w:tcPr>
          <w:p w14:paraId="415FE1FA" w14:textId="77777777" w:rsidR="00F42FB8" w:rsidRPr="00FD1A9F" w:rsidRDefault="00F42FB8" w:rsidP="0022530D">
            <w:pPr>
              <w:pStyle w:val="TableText"/>
              <w:rPr>
                <w:rFonts w:cs="宋体"/>
                <w:sz w:val="22"/>
                <w:szCs w:val="22"/>
              </w:rPr>
            </w:pPr>
          </w:p>
        </w:tc>
      </w:tr>
      <w:tr w:rsidR="00F42FB8" w:rsidRPr="0027090C" w14:paraId="6483D346" w14:textId="77777777" w:rsidTr="0022530D">
        <w:trPr>
          <w:cantSplit/>
        </w:trPr>
        <w:tc>
          <w:tcPr>
            <w:tcW w:w="0" w:type="auto"/>
            <w:shd w:val="clear" w:color="auto" w:fill="auto"/>
            <w:noWrap/>
          </w:tcPr>
          <w:p w14:paraId="7235EC9B" w14:textId="77777777" w:rsidR="00F42FB8" w:rsidRPr="00FD1A9F" w:rsidRDefault="00F42FB8" w:rsidP="0022530D">
            <w:pPr>
              <w:pStyle w:val="TableText"/>
              <w:rPr>
                <w:rFonts w:cs="宋体"/>
              </w:rPr>
            </w:pPr>
            <w:r w:rsidRPr="00FD1A9F">
              <w:rPr>
                <w:rFonts w:cs="Arial"/>
              </w:rPr>
              <w:t>DHCP configuration</w:t>
            </w:r>
          </w:p>
        </w:tc>
        <w:tc>
          <w:tcPr>
            <w:tcW w:w="0" w:type="auto"/>
            <w:shd w:val="clear" w:color="auto" w:fill="auto"/>
          </w:tcPr>
          <w:p w14:paraId="19C2E2CF" w14:textId="77777777" w:rsidR="00F42FB8" w:rsidRPr="00FD1A9F" w:rsidRDefault="00F42FB8" w:rsidP="0022530D">
            <w:pPr>
              <w:pStyle w:val="TableText"/>
              <w:rPr>
                <w:rFonts w:cs="宋体"/>
                <w:sz w:val="22"/>
                <w:szCs w:val="22"/>
              </w:rPr>
            </w:pPr>
          </w:p>
        </w:tc>
      </w:tr>
      <w:tr w:rsidR="00F42FB8" w:rsidRPr="0027090C" w14:paraId="2451029A" w14:textId="77777777" w:rsidTr="0022530D">
        <w:trPr>
          <w:cantSplit/>
        </w:trPr>
        <w:tc>
          <w:tcPr>
            <w:tcW w:w="0" w:type="auto"/>
            <w:shd w:val="clear" w:color="auto" w:fill="auto"/>
            <w:noWrap/>
          </w:tcPr>
          <w:p w14:paraId="304D077C" w14:textId="77777777" w:rsidR="00F42FB8" w:rsidRPr="00FD1A9F" w:rsidRDefault="00F42FB8" w:rsidP="0022530D">
            <w:pPr>
              <w:pStyle w:val="TableText"/>
              <w:rPr>
                <w:rFonts w:cs="宋体"/>
              </w:rPr>
            </w:pPr>
            <w:r w:rsidRPr="00FD1A9F">
              <w:rPr>
                <w:rFonts w:cs="Arial"/>
              </w:rPr>
              <w:t>Access control</w:t>
            </w:r>
          </w:p>
        </w:tc>
        <w:tc>
          <w:tcPr>
            <w:tcW w:w="0" w:type="auto"/>
            <w:shd w:val="clear" w:color="auto" w:fill="auto"/>
          </w:tcPr>
          <w:p w14:paraId="1624FED6" w14:textId="77777777" w:rsidR="00F42FB8" w:rsidRPr="00FD1A9F" w:rsidRDefault="00F42FB8" w:rsidP="0022530D">
            <w:pPr>
              <w:pStyle w:val="TableText"/>
              <w:rPr>
                <w:rFonts w:cs="宋体"/>
                <w:sz w:val="22"/>
                <w:szCs w:val="22"/>
              </w:rPr>
            </w:pPr>
          </w:p>
        </w:tc>
      </w:tr>
      <w:tr w:rsidR="00F42FB8" w:rsidRPr="0027090C" w14:paraId="40662C60" w14:textId="77777777" w:rsidTr="0022530D">
        <w:trPr>
          <w:cantSplit/>
        </w:trPr>
        <w:tc>
          <w:tcPr>
            <w:tcW w:w="0" w:type="auto"/>
            <w:shd w:val="clear" w:color="auto" w:fill="auto"/>
            <w:noWrap/>
          </w:tcPr>
          <w:p w14:paraId="52DDA3E3" w14:textId="77777777" w:rsidR="00F42FB8" w:rsidRPr="00FD1A9F" w:rsidRDefault="00F42FB8" w:rsidP="0022530D">
            <w:pPr>
              <w:pStyle w:val="TableText"/>
              <w:rPr>
                <w:rFonts w:cs="宋体"/>
              </w:rPr>
            </w:pPr>
            <w:r w:rsidRPr="00FD1A9F">
              <w:rPr>
                <w:rFonts w:cs="Arial"/>
              </w:rPr>
              <w:t>SNMP configuration</w:t>
            </w:r>
          </w:p>
        </w:tc>
        <w:tc>
          <w:tcPr>
            <w:tcW w:w="0" w:type="auto"/>
            <w:shd w:val="clear" w:color="auto" w:fill="auto"/>
          </w:tcPr>
          <w:p w14:paraId="1BE5226B" w14:textId="77777777" w:rsidR="00F42FB8" w:rsidRPr="00FD1A9F" w:rsidRDefault="00F42FB8" w:rsidP="0022530D">
            <w:pPr>
              <w:pStyle w:val="TableText"/>
              <w:rPr>
                <w:rFonts w:cs="宋体"/>
                <w:sz w:val="22"/>
                <w:szCs w:val="22"/>
              </w:rPr>
            </w:pPr>
          </w:p>
        </w:tc>
      </w:tr>
      <w:tr w:rsidR="00F42FB8" w:rsidRPr="0027090C" w14:paraId="3AA04EF4" w14:textId="77777777" w:rsidTr="0022530D">
        <w:trPr>
          <w:cantSplit/>
        </w:trPr>
        <w:tc>
          <w:tcPr>
            <w:tcW w:w="0" w:type="auto"/>
            <w:shd w:val="clear" w:color="auto" w:fill="auto"/>
            <w:noWrap/>
          </w:tcPr>
          <w:p w14:paraId="2AC13FFC" w14:textId="77777777" w:rsidR="00F42FB8" w:rsidRPr="00FD1A9F" w:rsidRDefault="00F42FB8" w:rsidP="0022530D">
            <w:pPr>
              <w:pStyle w:val="TableText"/>
              <w:rPr>
                <w:rFonts w:cs="宋体"/>
              </w:rPr>
            </w:pPr>
            <w:r w:rsidRPr="00FD1A9F">
              <w:rPr>
                <w:rFonts w:cs="Arial"/>
              </w:rPr>
              <w:t>Other configurations</w:t>
            </w:r>
          </w:p>
        </w:tc>
        <w:tc>
          <w:tcPr>
            <w:tcW w:w="0" w:type="auto"/>
            <w:shd w:val="clear" w:color="auto" w:fill="auto"/>
          </w:tcPr>
          <w:p w14:paraId="52C0699B" w14:textId="77777777" w:rsidR="00F42FB8" w:rsidRPr="00FD1A9F" w:rsidRDefault="00F42FB8" w:rsidP="0022530D">
            <w:pPr>
              <w:pStyle w:val="TableText"/>
              <w:rPr>
                <w:rFonts w:cs="宋体"/>
                <w:sz w:val="22"/>
                <w:szCs w:val="22"/>
              </w:rPr>
            </w:pPr>
          </w:p>
        </w:tc>
      </w:tr>
    </w:tbl>
    <w:p w14:paraId="3301B2D8" w14:textId="77777777" w:rsidR="00F42FB8" w:rsidRDefault="00F42FB8" w:rsidP="00F42FB8">
      <w:pPr>
        <w:rPr>
          <w:b/>
          <w:bCs/>
        </w:rPr>
      </w:pPr>
    </w:p>
    <w:p w14:paraId="6336D7E4" w14:textId="77777777" w:rsidR="00F42FB8" w:rsidRPr="009B15B3" w:rsidRDefault="00F42FB8" w:rsidP="00F42FB8">
      <w:pPr>
        <w:rPr>
          <w:b/>
          <w:bCs/>
        </w:rPr>
      </w:pPr>
      <w:r w:rsidRPr="009B15B3">
        <w:rPr>
          <w:b/>
          <w:bCs/>
        </w:rPr>
        <w:t>F2-AGG1:</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5382"/>
        <w:gridCol w:w="2556"/>
      </w:tblGrid>
      <w:tr w:rsidR="00F42FB8" w:rsidRPr="0027090C" w14:paraId="17BAD2F6" w14:textId="77777777" w:rsidTr="0022530D">
        <w:trPr>
          <w:cantSplit/>
        </w:trPr>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4A053459" w14:textId="77777777" w:rsidR="00F42FB8" w:rsidRPr="00BA0562" w:rsidRDefault="00F42FB8" w:rsidP="0022530D">
            <w:pPr>
              <w:pStyle w:val="TableHeading"/>
            </w:pPr>
            <w:r w:rsidRPr="00BA0562">
              <w:t>Item</w:t>
            </w:r>
          </w:p>
        </w:tc>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tcPr>
          <w:p w14:paraId="44B61119" w14:textId="77777777" w:rsidR="00F42FB8" w:rsidRPr="00BA0562" w:rsidRDefault="00F42FB8" w:rsidP="0022530D">
            <w:pPr>
              <w:pStyle w:val="TableHeading"/>
            </w:pPr>
            <w:r w:rsidRPr="00BA0562">
              <w:t>Configuration</w:t>
            </w:r>
          </w:p>
        </w:tc>
      </w:tr>
      <w:tr w:rsidR="00F42FB8" w:rsidRPr="0027090C" w14:paraId="26D5FC91" w14:textId="77777777" w:rsidTr="0022530D">
        <w:trPr>
          <w:cantSplit/>
        </w:trPr>
        <w:tc>
          <w:tcPr>
            <w:tcW w:w="0" w:type="auto"/>
            <w:shd w:val="clear" w:color="auto" w:fill="auto"/>
          </w:tcPr>
          <w:p w14:paraId="753BE9E7" w14:textId="77777777" w:rsidR="00F42FB8" w:rsidRPr="00FD1A9F" w:rsidRDefault="00F42FB8" w:rsidP="0022530D">
            <w:pPr>
              <w:pStyle w:val="TableText"/>
              <w:rPr>
                <w:rFonts w:cs="Arial"/>
              </w:rPr>
            </w:pPr>
            <w:r w:rsidRPr="00FD1A9F">
              <w:rPr>
                <w:rFonts w:cs="Arial"/>
              </w:rPr>
              <w:t>Basic configuration</w:t>
            </w:r>
          </w:p>
        </w:tc>
        <w:tc>
          <w:tcPr>
            <w:tcW w:w="0" w:type="auto"/>
            <w:shd w:val="clear" w:color="auto" w:fill="auto"/>
          </w:tcPr>
          <w:p w14:paraId="16892826" w14:textId="77777777" w:rsidR="00F42FB8" w:rsidRPr="00FD1A9F" w:rsidRDefault="00F42FB8" w:rsidP="0022530D">
            <w:pPr>
              <w:pStyle w:val="TableText"/>
              <w:rPr>
                <w:rFonts w:cs="Arial"/>
              </w:rPr>
            </w:pPr>
          </w:p>
        </w:tc>
      </w:tr>
      <w:tr w:rsidR="00F42FB8" w:rsidRPr="0027090C" w14:paraId="4CE30772" w14:textId="77777777" w:rsidTr="0022530D">
        <w:trPr>
          <w:cantSplit/>
        </w:trPr>
        <w:tc>
          <w:tcPr>
            <w:tcW w:w="0" w:type="auto"/>
            <w:shd w:val="clear" w:color="auto" w:fill="auto"/>
            <w:noWrap/>
          </w:tcPr>
          <w:p w14:paraId="7A471A71" w14:textId="77777777" w:rsidR="00F42FB8" w:rsidRPr="00FD1A9F" w:rsidRDefault="00F42FB8" w:rsidP="0022530D">
            <w:pPr>
              <w:pStyle w:val="TableText"/>
              <w:rPr>
                <w:rFonts w:cs="宋体"/>
              </w:rPr>
            </w:pPr>
            <w:r w:rsidRPr="00FD1A9F">
              <w:rPr>
                <w:rFonts w:cs="Arial"/>
              </w:rPr>
              <w:t>VLAN configuration</w:t>
            </w:r>
          </w:p>
        </w:tc>
        <w:tc>
          <w:tcPr>
            <w:tcW w:w="0" w:type="auto"/>
            <w:shd w:val="clear" w:color="auto" w:fill="auto"/>
          </w:tcPr>
          <w:p w14:paraId="14CE641A" w14:textId="77777777" w:rsidR="00F42FB8" w:rsidRPr="00FD1A9F" w:rsidRDefault="00F42FB8" w:rsidP="0022530D">
            <w:pPr>
              <w:pStyle w:val="TableText"/>
              <w:rPr>
                <w:rFonts w:cs="宋体"/>
                <w:sz w:val="22"/>
                <w:szCs w:val="22"/>
              </w:rPr>
            </w:pPr>
          </w:p>
        </w:tc>
      </w:tr>
      <w:tr w:rsidR="00F42FB8" w:rsidRPr="0027090C" w14:paraId="05BF23FE" w14:textId="77777777" w:rsidTr="0022530D">
        <w:trPr>
          <w:cantSplit/>
        </w:trPr>
        <w:tc>
          <w:tcPr>
            <w:tcW w:w="0" w:type="auto"/>
            <w:shd w:val="clear" w:color="auto" w:fill="auto"/>
            <w:noWrap/>
          </w:tcPr>
          <w:p w14:paraId="3CA17DA0" w14:textId="77777777" w:rsidR="00F42FB8" w:rsidRPr="00FD1A9F" w:rsidRDefault="00F42FB8" w:rsidP="0022530D">
            <w:pPr>
              <w:pStyle w:val="TableText"/>
              <w:rPr>
                <w:rFonts w:cs="宋体"/>
              </w:rPr>
            </w:pPr>
            <w:r w:rsidRPr="00FD1A9F">
              <w:rPr>
                <w:rFonts w:cs="Arial"/>
              </w:rPr>
              <w:t>VLAN configuration on interfaces</w:t>
            </w:r>
          </w:p>
        </w:tc>
        <w:tc>
          <w:tcPr>
            <w:tcW w:w="0" w:type="auto"/>
            <w:shd w:val="clear" w:color="auto" w:fill="auto"/>
          </w:tcPr>
          <w:p w14:paraId="1A5D3B78" w14:textId="77777777" w:rsidR="00F42FB8" w:rsidRPr="00FD1A9F" w:rsidRDefault="00F42FB8" w:rsidP="0022530D">
            <w:pPr>
              <w:pStyle w:val="TableText"/>
              <w:rPr>
                <w:rFonts w:cs="宋体"/>
                <w:sz w:val="22"/>
                <w:szCs w:val="22"/>
              </w:rPr>
            </w:pPr>
          </w:p>
        </w:tc>
      </w:tr>
      <w:tr w:rsidR="00F42FB8" w:rsidRPr="0027090C" w14:paraId="67C9A1F8" w14:textId="77777777" w:rsidTr="0022530D">
        <w:trPr>
          <w:cantSplit/>
        </w:trPr>
        <w:tc>
          <w:tcPr>
            <w:tcW w:w="0" w:type="auto"/>
            <w:shd w:val="clear" w:color="auto" w:fill="auto"/>
            <w:noWrap/>
          </w:tcPr>
          <w:p w14:paraId="10D47FFF" w14:textId="77777777" w:rsidR="00F42FB8" w:rsidRPr="00FD1A9F" w:rsidRDefault="00F42FB8" w:rsidP="0022530D">
            <w:pPr>
              <w:pStyle w:val="TableText"/>
              <w:rPr>
                <w:rFonts w:cs="宋体"/>
              </w:rPr>
            </w:pPr>
            <w:r w:rsidRPr="00FD1A9F">
              <w:rPr>
                <w:rFonts w:cs="Arial"/>
              </w:rPr>
              <w:t>VLANIF interface configuration</w:t>
            </w:r>
          </w:p>
        </w:tc>
        <w:tc>
          <w:tcPr>
            <w:tcW w:w="0" w:type="auto"/>
            <w:shd w:val="clear" w:color="auto" w:fill="auto"/>
          </w:tcPr>
          <w:p w14:paraId="433F205F" w14:textId="77777777" w:rsidR="00F42FB8" w:rsidRPr="00FD1A9F" w:rsidRDefault="00F42FB8" w:rsidP="0022530D">
            <w:pPr>
              <w:pStyle w:val="TableText"/>
              <w:rPr>
                <w:rFonts w:cs="宋体"/>
                <w:sz w:val="22"/>
                <w:szCs w:val="22"/>
              </w:rPr>
            </w:pPr>
          </w:p>
        </w:tc>
      </w:tr>
      <w:tr w:rsidR="00F42FB8" w:rsidRPr="0027090C" w14:paraId="76ACE434" w14:textId="77777777" w:rsidTr="0022530D">
        <w:trPr>
          <w:cantSplit/>
        </w:trPr>
        <w:tc>
          <w:tcPr>
            <w:tcW w:w="0" w:type="auto"/>
            <w:shd w:val="clear" w:color="auto" w:fill="auto"/>
            <w:noWrap/>
          </w:tcPr>
          <w:p w14:paraId="3D578F8B" w14:textId="77777777" w:rsidR="00F42FB8" w:rsidRPr="00FD1A9F" w:rsidRDefault="00F42FB8" w:rsidP="0022530D">
            <w:pPr>
              <w:pStyle w:val="TableText"/>
              <w:rPr>
                <w:rFonts w:cs="宋体"/>
              </w:rPr>
            </w:pPr>
            <w:r w:rsidRPr="00FD1A9F">
              <w:rPr>
                <w:rFonts w:cs="Arial"/>
              </w:rPr>
              <w:t>OSPF configuration</w:t>
            </w:r>
          </w:p>
        </w:tc>
        <w:tc>
          <w:tcPr>
            <w:tcW w:w="0" w:type="auto"/>
            <w:shd w:val="clear" w:color="auto" w:fill="auto"/>
          </w:tcPr>
          <w:p w14:paraId="632AA947" w14:textId="77777777" w:rsidR="00F42FB8" w:rsidRPr="00FD1A9F" w:rsidRDefault="00F42FB8" w:rsidP="0022530D">
            <w:pPr>
              <w:pStyle w:val="TableText"/>
              <w:rPr>
                <w:rFonts w:cs="宋体"/>
                <w:sz w:val="22"/>
                <w:szCs w:val="22"/>
              </w:rPr>
            </w:pPr>
          </w:p>
        </w:tc>
      </w:tr>
      <w:tr w:rsidR="00F42FB8" w:rsidRPr="0027090C" w14:paraId="6167ACE4" w14:textId="77777777" w:rsidTr="0022530D">
        <w:trPr>
          <w:cantSplit/>
        </w:trPr>
        <w:tc>
          <w:tcPr>
            <w:tcW w:w="0" w:type="auto"/>
            <w:shd w:val="clear" w:color="auto" w:fill="auto"/>
            <w:noWrap/>
          </w:tcPr>
          <w:p w14:paraId="61BB8FCE" w14:textId="77777777" w:rsidR="00F42FB8" w:rsidRPr="00FD1A9F" w:rsidRDefault="00F42FB8" w:rsidP="0022530D">
            <w:pPr>
              <w:pStyle w:val="TableText"/>
              <w:rPr>
                <w:rFonts w:cs="宋体"/>
              </w:rPr>
            </w:pPr>
            <w:r w:rsidRPr="00FD1A9F">
              <w:rPr>
                <w:rFonts w:cs="Arial"/>
              </w:rPr>
              <w:t>DHCP configuration</w:t>
            </w:r>
          </w:p>
        </w:tc>
        <w:tc>
          <w:tcPr>
            <w:tcW w:w="0" w:type="auto"/>
            <w:shd w:val="clear" w:color="auto" w:fill="auto"/>
          </w:tcPr>
          <w:p w14:paraId="7388C7D8" w14:textId="77777777" w:rsidR="00F42FB8" w:rsidRPr="00FD1A9F" w:rsidRDefault="00F42FB8" w:rsidP="0022530D">
            <w:pPr>
              <w:pStyle w:val="TableText"/>
              <w:rPr>
                <w:rFonts w:cs="宋体"/>
                <w:sz w:val="22"/>
                <w:szCs w:val="22"/>
              </w:rPr>
            </w:pPr>
          </w:p>
        </w:tc>
      </w:tr>
      <w:tr w:rsidR="00F42FB8" w:rsidRPr="0027090C" w14:paraId="0CE43877" w14:textId="77777777" w:rsidTr="0022530D">
        <w:trPr>
          <w:cantSplit/>
        </w:trPr>
        <w:tc>
          <w:tcPr>
            <w:tcW w:w="0" w:type="auto"/>
            <w:shd w:val="clear" w:color="auto" w:fill="auto"/>
            <w:noWrap/>
          </w:tcPr>
          <w:p w14:paraId="616097BE" w14:textId="77777777" w:rsidR="00F42FB8" w:rsidRPr="00FD1A9F" w:rsidRDefault="00F42FB8" w:rsidP="0022530D">
            <w:pPr>
              <w:pStyle w:val="TableText"/>
              <w:rPr>
                <w:rFonts w:cs="宋体"/>
              </w:rPr>
            </w:pPr>
            <w:r w:rsidRPr="00FD1A9F">
              <w:rPr>
                <w:rFonts w:cs="Arial"/>
              </w:rPr>
              <w:t>SNMP configuration</w:t>
            </w:r>
          </w:p>
        </w:tc>
        <w:tc>
          <w:tcPr>
            <w:tcW w:w="0" w:type="auto"/>
            <w:shd w:val="clear" w:color="auto" w:fill="auto"/>
          </w:tcPr>
          <w:p w14:paraId="51AA49F6" w14:textId="77777777" w:rsidR="00F42FB8" w:rsidRPr="00FD1A9F" w:rsidRDefault="00F42FB8" w:rsidP="0022530D">
            <w:pPr>
              <w:pStyle w:val="TableText"/>
              <w:rPr>
                <w:rFonts w:cs="宋体"/>
                <w:sz w:val="22"/>
                <w:szCs w:val="22"/>
              </w:rPr>
            </w:pPr>
          </w:p>
        </w:tc>
      </w:tr>
      <w:tr w:rsidR="00F42FB8" w:rsidRPr="0027090C" w14:paraId="5C73267F" w14:textId="77777777" w:rsidTr="0022530D">
        <w:trPr>
          <w:cantSplit/>
        </w:trPr>
        <w:tc>
          <w:tcPr>
            <w:tcW w:w="0" w:type="auto"/>
            <w:shd w:val="clear" w:color="auto" w:fill="auto"/>
            <w:noWrap/>
          </w:tcPr>
          <w:p w14:paraId="2A56D565" w14:textId="77777777" w:rsidR="00F42FB8" w:rsidRPr="00FD1A9F" w:rsidRDefault="00F42FB8" w:rsidP="0022530D">
            <w:pPr>
              <w:pStyle w:val="TableText"/>
              <w:rPr>
                <w:rFonts w:cs="宋体"/>
              </w:rPr>
            </w:pPr>
            <w:r w:rsidRPr="00FD1A9F">
              <w:rPr>
                <w:rFonts w:cs="Arial"/>
              </w:rPr>
              <w:lastRenderedPageBreak/>
              <w:t>Other configurations</w:t>
            </w:r>
          </w:p>
        </w:tc>
        <w:tc>
          <w:tcPr>
            <w:tcW w:w="0" w:type="auto"/>
            <w:shd w:val="clear" w:color="auto" w:fill="auto"/>
          </w:tcPr>
          <w:p w14:paraId="604544F4" w14:textId="77777777" w:rsidR="00F42FB8" w:rsidRPr="00FD1A9F" w:rsidRDefault="00F42FB8" w:rsidP="0022530D">
            <w:pPr>
              <w:pStyle w:val="TableText"/>
              <w:rPr>
                <w:rFonts w:cs="宋体"/>
                <w:sz w:val="22"/>
                <w:szCs w:val="22"/>
              </w:rPr>
            </w:pPr>
          </w:p>
        </w:tc>
      </w:tr>
    </w:tbl>
    <w:p w14:paraId="4898B884" w14:textId="77777777" w:rsidR="00F42FB8" w:rsidRDefault="00F42FB8" w:rsidP="00F42FB8"/>
    <w:p w14:paraId="25EB8CC0" w14:textId="77777777" w:rsidR="00F42FB8" w:rsidRPr="009B15B3" w:rsidRDefault="00F42FB8" w:rsidP="00F42FB8">
      <w:pPr>
        <w:rPr>
          <w:b/>
          <w:bCs/>
        </w:rPr>
      </w:pPr>
      <w:r w:rsidRPr="009B15B3">
        <w:rPr>
          <w:b/>
          <w:bCs/>
        </w:rPr>
        <w:t>F3-AGG1:</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5382"/>
        <w:gridCol w:w="2556"/>
      </w:tblGrid>
      <w:tr w:rsidR="00F42FB8" w:rsidRPr="0027090C" w14:paraId="33A977DE" w14:textId="77777777" w:rsidTr="0022530D">
        <w:trPr>
          <w:cantSplit/>
        </w:trPr>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588371B3" w14:textId="77777777" w:rsidR="00F42FB8" w:rsidRPr="00BA0562" w:rsidRDefault="00F42FB8" w:rsidP="0022530D">
            <w:pPr>
              <w:pStyle w:val="TableHeading"/>
            </w:pPr>
            <w:r w:rsidRPr="00BA0562">
              <w:t>Item</w:t>
            </w:r>
          </w:p>
        </w:tc>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tcPr>
          <w:p w14:paraId="45ADB299" w14:textId="77777777" w:rsidR="00F42FB8" w:rsidRPr="00BA0562" w:rsidRDefault="00F42FB8" w:rsidP="0022530D">
            <w:pPr>
              <w:pStyle w:val="TableHeading"/>
            </w:pPr>
            <w:r w:rsidRPr="00BA0562">
              <w:t>Configuration</w:t>
            </w:r>
          </w:p>
        </w:tc>
      </w:tr>
      <w:tr w:rsidR="00F42FB8" w:rsidRPr="0027090C" w14:paraId="60BFC425" w14:textId="77777777" w:rsidTr="0022530D">
        <w:trPr>
          <w:cantSplit/>
        </w:trPr>
        <w:tc>
          <w:tcPr>
            <w:tcW w:w="0" w:type="auto"/>
            <w:shd w:val="clear" w:color="auto" w:fill="auto"/>
          </w:tcPr>
          <w:p w14:paraId="076842CA" w14:textId="77777777" w:rsidR="00F42FB8" w:rsidRPr="00FD1A9F" w:rsidRDefault="00F42FB8" w:rsidP="0022530D">
            <w:pPr>
              <w:pStyle w:val="TableText"/>
              <w:rPr>
                <w:rFonts w:cs="Arial"/>
              </w:rPr>
            </w:pPr>
            <w:r w:rsidRPr="00FD1A9F">
              <w:rPr>
                <w:rFonts w:cs="Arial"/>
              </w:rPr>
              <w:t>Basic configuration</w:t>
            </w:r>
          </w:p>
        </w:tc>
        <w:tc>
          <w:tcPr>
            <w:tcW w:w="0" w:type="auto"/>
            <w:shd w:val="clear" w:color="auto" w:fill="auto"/>
          </w:tcPr>
          <w:p w14:paraId="45D6E945" w14:textId="77777777" w:rsidR="00F42FB8" w:rsidRPr="00FD1A9F" w:rsidRDefault="00F42FB8" w:rsidP="0022530D">
            <w:pPr>
              <w:pStyle w:val="TableText"/>
              <w:rPr>
                <w:rFonts w:cs="Arial"/>
              </w:rPr>
            </w:pPr>
          </w:p>
        </w:tc>
      </w:tr>
      <w:tr w:rsidR="00F42FB8" w:rsidRPr="0027090C" w14:paraId="399B6914" w14:textId="77777777" w:rsidTr="0022530D">
        <w:trPr>
          <w:cantSplit/>
        </w:trPr>
        <w:tc>
          <w:tcPr>
            <w:tcW w:w="0" w:type="auto"/>
            <w:shd w:val="clear" w:color="auto" w:fill="auto"/>
            <w:noWrap/>
          </w:tcPr>
          <w:p w14:paraId="37D4B59B" w14:textId="77777777" w:rsidR="00F42FB8" w:rsidRPr="00FD1A9F" w:rsidRDefault="00F42FB8" w:rsidP="0022530D">
            <w:pPr>
              <w:pStyle w:val="TableText"/>
              <w:rPr>
                <w:rFonts w:cs="宋体"/>
              </w:rPr>
            </w:pPr>
            <w:r w:rsidRPr="00FD1A9F">
              <w:rPr>
                <w:rFonts w:cs="Arial"/>
              </w:rPr>
              <w:t>VLAN configuration</w:t>
            </w:r>
          </w:p>
        </w:tc>
        <w:tc>
          <w:tcPr>
            <w:tcW w:w="0" w:type="auto"/>
            <w:shd w:val="clear" w:color="auto" w:fill="auto"/>
          </w:tcPr>
          <w:p w14:paraId="7647BFF1" w14:textId="77777777" w:rsidR="00F42FB8" w:rsidRPr="00FD1A9F" w:rsidRDefault="00F42FB8" w:rsidP="0022530D">
            <w:pPr>
              <w:pStyle w:val="TableText"/>
              <w:rPr>
                <w:rFonts w:cs="宋体"/>
                <w:sz w:val="22"/>
                <w:szCs w:val="22"/>
              </w:rPr>
            </w:pPr>
          </w:p>
        </w:tc>
      </w:tr>
      <w:tr w:rsidR="00F42FB8" w:rsidRPr="0027090C" w14:paraId="79F3F12F" w14:textId="77777777" w:rsidTr="0022530D">
        <w:trPr>
          <w:cantSplit/>
        </w:trPr>
        <w:tc>
          <w:tcPr>
            <w:tcW w:w="0" w:type="auto"/>
            <w:shd w:val="clear" w:color="auto" w:fill="auto"/>
            <w:noWrap/>
          </w:tcPr>
          <w:p w14:paraId="1A1AE6BB" w14:textId="77777777" w:rsidR="00F42FB8" w:rsidRPr="00FD1A9F" w:rsidRDefault="00F42FB8" w:rsidP="0022530D">
            <w:pPr>
              <w:pStyle w:val="TableText"/>
              <w:rPr>
                <w:rFonts w:cs="宋体"/>
              </w:rPr>
            </w:pPr>
            <w:r w:rsidRPr="00FD1A9F">
              <w:rPr>
                <w:rFonts w:cs="Arial"/>
              </w:rPr>
              <w:t>VLAN configuration on interfaces</w:t>
            </w:r>
          </w:p>
        </w:tc>
        <w:tc>
          <w:tcPr>
            <w:tcW w:w="0" w:type="auto"/>
            <w:shd w:val="clear" w:color="auto" w:fill="auto"/>
          </w:tcPr>
          <w:p w14:paraId="15124BD5" w14:textId="77777777" w:rsidR="00F42FB8" w:rsidRPr="00FD1A9F" w:rsidRDefault="00F42FB8" w:rsidP="0022530D">
            <w:pPr>
              <w:pStyle w:val="TableText"/>
              <w:rPr>
                <w:rFonts w:cs="宋体"/>
                <w:sz w:val="22"/>
                <w:szCs w:val="22"/>
              </w:rPr>
            </w:pPr>
          </w:p>
        </w:tc>
      </w:tr>
      <w:tr w:rsidR="00F42FB8" w:rsidRPr="0027090C" w14:paraId="2FAD7D31" w14:textId="77777777" w:rsidTr="0022530D">
        <w:trPr>
          <w:cantSplit/>
        </w:trPr>
        <w:tc>
          <w:tcPr>
            <w:tcW w:w="0" w:type="auto"/>
            <w:shd w:val="clear" w:color="auto" w:fill="auto"/>
            <w:noWrap/>
          </w:tcPr>
          <w:p w14:paraId="1E788ADE" w14:textId="77777777" w:rsidR="00F42FB8" w:rsidRPr="00FD1A9F" w:rsidRDefault="00F42FB8" w:rsidP="0022530D">
            <w:pPr>
              <w:pStyle w:val="TableText"/>
              <w:rPr>
                <w:rFonts w:cs="宋体"/>
              </w:rPr>
            </w:pPr>
            <w:r w:rsidRPr="00FD1A9F">
              <w:rPr>
                <w:rFonts w:cs="Arial"/>
              </w:rPr>
              <w:t>VLANIF interface configuration</w:t>
            </w:r>
          </w:p>
        </w:tc>
        <w:tc>
          <w:tcPr>
            <w:tcW w:w="0" w:type="auto"/>
            <w:shd w:val="clear" w:color="auto" w:fill="auto"/>
          </w:tcPr>
          <w:p w14:paraId="1174249E" w14:textId="77777777" w:rsidR="00F42FB8" w:rsidRPr="00FD1A9F" w:rsidRDefault="00F42FB8" w:rsidP="0022530D">
            <w:pPr>
              <w:pStyle w:val="TableText"/>
              <w:rPr>
                <w:rFonts w:cs="宋体"/>
                <w:sz w:val="22"/>
                <w:szCs w:val="22"/>
              </w:rPr>
            </w:pPr>
          </w:p>
        </w:tc>
      </w:tr>
      <w:tr w:rsidR="00F42FB8" w:rsidRPr="0027090C" w14:paraId="0A964A7C" w14:textId="77777777" w:rsidTr="0022530D">
        <w:trPr>
          <w:cantSplit/>
        </w:trPr>
        <w:tc>
          <w:tcPr>
            <w:tcW w:w="0" w:type="auto"/>
            <w:shd w:val="clear" w:color="auto" w:fill="auto"/>
            <w:noWrap/>
          </w:tcPr>
          <w:p w14:paraId="2DA898B1" w14:textId="77777777" w:rsidR="00F42FB8" w:rsidRPr="00FD1A9F" w:rsidRDefault="00F42FB8" w:rsidP="0022530D">
            <w:pPr>
              <w:pStyle w:val="TableText"/>
              <w:rPr>
                <w:rFonts w:cs="宋体"/>
              </w:rPr>
            </w:pPr>
            <w:r w:rsidRPr="00FD1A9F">
              <w:rPr>
                <w:rFonts w:cs="Arial"/>
              </w:rPr>
              <w:t>OSPF configuration</w:t>
            </w:r>
          </w:p>
        </w:tc>
        <w:tc>
          <w:tcPr>
            <w:tcW w:w="0" w:type="auto"/>
            <w:shd w:val="clear" w:color="auto" w:fill="auto"/>
          </w:tcPr>
          <w:p w14:paraId="37F69A9D" w14:textId="77777777" w:rsidR="00F42FB8" w:rsidRPr="00FD1A9F" w:rsidRDefault="00F42FB8" w:rsidP="0022530D">
            <w:pPr>
              <w:pStyle w:val="TableText"/>
              <w:rPr>
                <w:rFonts w:cs="宋体"/>
                <w:sz w:val="22"/>
                <w:szCs w:val="22"/>
              </w:rPr>
            </w:pPr>
          </w:p>
        </w:tc>
      </w:tr>
      <w:tr w:rsidR="00F42FB8" w:rsidRPr="0027090C" w14:paraId="5918C344" w14:textId="77777777" w:rsidTr="0022530D">
        <w:trPr>
          <w:cantSplit/>
        </w:trPr>
        <w:tc>
          <w:tcPr>
            <w:tcW w:w="0" w:type="auto"/>
            <w:shd w:val="clear" w:color="auto" w:fill="auto"/>
            <w:noWrap/>
          </w:tcPr>
          <w:p w14:paraId="42B43B88" w14:textId="77777777" w:rsidR="00F42FB8" w:rsidRPr="00FD1A9F" w:rsidRDefault="00F42FB8" w:rsidP="0022530D">
            <w:pPr>
              <w:pStyle w:val="TableText"/>
              <w:rPr>
                <w:rFonts w:cs="宋体"/>
              </w:rPr>
            </w:pPr>
            <w:r w:rsidRPr="00FD1A9F">
              <w:rPr>
                <w:rFonts w:cs="Arial"/>
              </w:rPr>
              <w:t>DHCP configuration</w:t>
            </w:r>
          </w:p>
        </w:tc>
        <w:tc>
          <w:tcPr>
            <w:tcW w:w="0" w:type="auto"/>
            <w:shd w:val="clear" w:color="auto" w:fill="auto"/>
          </w:tcPr>
          <w:p w14:paraId="175CAAFF" w14:textId="77777777" w:rsidR="00F42FB8" w:rsidRPr="00FD1A9F" w:rsidRDefault="00F42FB8" w:rsidP="0022530D">
            <w:pPr>
              <w:pStyle w:val="TableText"/>
              <w:rPr>
                <w:rFonts w:cs="宋体"/>
                <w:sz w:val="22"/>
                <w:szCs w:val="22"/>
              </w:rPr>
            </w:pPr>
          </w:p>
        </w:tc>
      </w:tr>
      <w:tr w:rsidR="00F42FB8" w:rsidRPr="0027090C" w14:paraId="0D230ED3" w14:textId="77777777" w:rsidTr="0022530D">
        <w:trPr>
          <w:cantSplit/>
        </w:trPr>
        <w:tc>
          <w:tcPr>
            <w:tcW w:w="0" w:type="auto"/>
            <w:shd w:val="clear" w:color="auto" w:fill="auto"/>
            <w:noWrap/>
          </w:tcPr>
          <w:p w14:paraId="2607DE3F" w14:textId="77777777" w:rsidR="00F42FB8" w:rsidRPr="00FD1A9F" w:rsidRDefault="00F42FB8" w:rsidP="0022530D">
            <w:pPr>
              <w:pStyle w:val="TableText"/>
              <w:rPr>
                <w:rFonts w:cs="宋体"/>
              </w:rPr>
            </w:pPr>
            <w:r w:rsidRPr="00FD1A9F">
              <w:rPr>
                <w:rFonts w:cs="Arial"/>
              </w:rPr>
              <w:t>SNMP configuration</w:t>
            </w:r>
          </w:p>
        </w:tc>
        <w:tc>
          <w:tcPr>
            <w:tcW w:w="0" w:type="auto"/>
            <w:shd w:val="clear" w:color="auto" w:fill="auto"/>
          </w:tcPr>
          <w:p w14:paraId="16E5E8DC" w14:textId="77777777" w:rsidR="00F42FB8" w:rsidRPr="00FD1A9F" w:rsidRDefault="00F42FB8" w:rsidP="0022530D">
            <w:pPr>
              <w:pStyle w:val="TableText"/>
              <w:rPr>
                <w:rFonts w:cs="宋体"/>
                <w:sz w:val="22"/>
                <w:szCs w:val="22"/>
              </w:rPr>
            </w:pPr>
          </w:p>
        </w:tc>
      </w:tr>
      <w:tr w:rsidR="00F42FB8" w:rsidRPr="0027090C" w14:paraId="023056CF" w14:textId="77777777" w:rsidTr="0022530D">
        <w:trPr>
          <w:cantSplit/>
        </w:trPr>
        <w:tc>
          <w:tcPr>
            <w:tcW w:w="0" w:type="auto"/>
            <w:shd w:val="clear" w:color="auto" w:fill="auto"/>
            <w:noWrap/>
          </w:tcPr>
          <w:p w14:paraId="14FC7265" w14:textId="77777777" w:rsidR="00F42FB8" w:rsidRPr="00FD1A9F" w:rsidRDefault="00F42FB8" w:rsidP="0022530D">
            <w:pPr>
              <w:pStyle w:val="TableText"/>
              <w:rPr>
                <w:rFonts w:cs="宋体"/>
              </w:rPr>
            </w:pPr>
            <w:r w:rsidRPr="00FD1A9F">
              <w:rPr>
                <w:rFonts w:cs="Arial"/>
              </w:rPr>
              <w:t>Other configurations</w:t>
            </w:r>
          </w:p>
        </w:tc>
        <w:tc>
          <w:tcPr>
            <w:tcW w:w="0" w:type="auto"/>
            <w:shd w:val="clear" w:color="auto" w:fill="auto"/>
          </w:tcPr>
          <w:p w14:paraId="33BD59F2" w14:textId="77777777" w:rsidR="00F42FB8" w:rsidRPr="00FD1A9F" w:rsidRDefault="00F42FB8" w:rsidP="0022530D">
            <w:pPr>
              <w:pStyle w:val="TableText"/>
              <w:rPr>
                <w:rFonts w:cs="宋体"/>
                <w:sz w:val="22"/>
                <w:szCs w:val="22"/>
              </w:rPr>
            </w:pPr>
          </w:p>
        </w:tc>
      </w:tr>
    </w:tbl>
    <w:p w14:paraId="137EF807" w14:textId="77777777" w:rsidR="00F42FB8" w:rsidRDefault="00F42FB8" w:rsidP="00F42FB8"/>
    <w:p w14:paraId="08FDDA33" w14:textId="77777777" w:rsidR="00F42FB8" w:rsidRPr="009B15B3" w:rsidRDefault="00F42FB8" w:rsidP="00F42FB8">
      <w:pPr>
        <w:rPr>
          <w:b/>
          <w:bCs/>
        </w:rPr>
      </w:pPr>
      <w:r w:rsidRPr="009B15B3">
        <w:rPr>
          <w:b/>
          <w:bCs/>
        </w:rPr>
        <w:t>AC:</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5278"/>
        <w:gridCol w:w="2660"/>
      </w:tblGrid>
      <w:tr w:rsidR="00F42FB8" w:rsidRPr="0027090C" w14:paraId="3A1B6E03" w14:textId="77777777" w:rsidTr="0022530D">
        <w:trPr>
          <w:cantSplit/>
          <w:tblHeader/>
        </w:trPr>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0DA87CBF" w14:textId="77777777" w:rsidR="00F42FB8" w:rsidRPr="00BA0562" w:rsidRDefault="00F42FB8" w:rsidP="0022530D">
            <w:pPr>
              <w:pStyle w:val="TableHeading"/>
            </w:pPr>
            <w:r w:rsidRPr="00BA0562">
              <w:t>Item</w:t>
            </w:r>
          </w:p>
        </w:tc>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tcPr>
          <w:p w14:paraId="13C650EE" w14:textId="77777777" w:rsidR="00F42FB8" w:rsidRPr="00BA0562" w:rsidRDefault="00F42FB8" w:rsidP="0022530D">
            <w:pPr>
              <w:pStyle w:val="TableHeading"/>
            </w:pPr>
            <w:r w:rsidRPr="00BA0562">
              <w:t>Configuration</w:t>
            </w:r>
          </w:p>
        </w:tc>
      </w:tr>
      <w:tr w:rsidR="00F42FB8" w:rsidRPr="0027090C" w14:paraId="46B6317E" w14:textId="77777777" w:rsidTr="0022530D">
        <w:trPr>
          <w:cantSplit/>
        </w:trPr>
        <w:tc>
          <w:tcPr>
            <w:tcW w:w="0" w:type="auto"/>
            <w:shd w:val="clear" w:color="auto" w:fill="auto"/>
          </w:tcPr>
          <w:p w14:paraId="495841BB" w14:textId="77777777" w:rsidR="00F42FB8" w:rsidRPr="00FD1A9F" w:rsidRDefault="00F42FB8" w:rsidP="0022530D">
            <w:pPr>
              <w:pStyle w:val="TableText"/>
              <w:rPr>
                <w:rFonts w:cs="Arial"/>
              </w:rPr>
            </w:pPr>
            <w:r w:rsidRPr="00FD1A9F">
              <w:rPr>
                <w:rFonts w:cs="Arial"/>
              </w:rPr>
              <w:t>Basic configuration</w:t>
            </w:r>
          </w:p>
        </w:tc>
        <w:tc>
          <w:tcPr>
            <w:tcW w:w="0" w:type="auto"/>
            <w:shd w:val="clear" w:color="auto" w:fill="auto"/>
          </w:tcPr>
          <w:p w14:paraId="59DE7833" w14:textId="77777777" w:rsidR="00F42FB8" w:rsidRPr="00FD1A9F" w:rsidRDefault="00F42FB8" w:rsidP="0022530D">
            <w:pPr>
              <w:pStyle w:val="TableText"/>
              <w:rPr>
                <w:rFonts w:cs="Arial"/>
              </w:rPr>
            </w:pPr>
          </w:p>
        </w:tc>
      </w:tr>
      <w:tr w:rsidR="00F42FB8" w:rsidRPr="0027090C" w14:paraId="7A9884D6" w14:textId="77777777" w:rsidTr="0022530D">
        <w:trPr>
          <w:cantSplit/>
        </w:trPr>
        <w:tc>
          <w:tcPr>
            <w:tcW w:w="0" w:type="auto"/>
            <w:shd w:val="clear" w:color="auto" w:fill="auto"/>
            <w:noWrap/>
          </w:tcPr>
          <w:p w14:paraId="56957701" w14:textId="77777777" w:rsidR="00F42FB8" w:rsidRPr="00FD1A9F" w:rsidRDefault="00F42FB8" w:rsidP="0022530D">
            <w:pPr>
              <w:pStyle w:val="TableText"/>
              <w:rPr>
                <w:rFonts w:cs="宋体"/>
              </w:rPr>
            </w:pPr>
            <w:r w:rsidRPr="00FD1A9F">
              <w:rPr>
                <w:rFonts w:cs="Arial"/>
              </w:rPr>
              <w:t>Wired network configuration</w:t>
            </w:r>
          </w:p>
        </w:tc>
        <w:tc>
          <w:tcPr>
            <w:tcW w:w="0" w:type="auto"/>
            <w:shd w:val="clear" w:color="auto" w:fill="auto"/>
          </w:tcPr>
          <w:p w14:paraId="3F033F19" w14:textId="77777777" w:rsidR="00F42FB8" w:rsidRPr="00FD1A9F" w:rsidRDefault="00F42FB8" w:rsidP="0022530D">
            <w:pPr>
              <w:pStyle w:val="TableText"/>
              <w:rPr>
                <w:rFonts w:cs="宋体"/>
                <w:sz w:val="22"/>
                <w:szCs w:val="22"/>
              </w:rPr>
            </w:pPr>
          </w:p>
        </w:tc>
      </w:tr>
      <w:tr w:rsidR="00F42FB8" w:rsidRPr="0027090C" w14:paraId="17F82F36" w14:textId="77777777" w:rsidTr="0022530D">
        <w:trPr>
          <w:cantSplit/>
        </w:trPr>
        <w:tc>
          <w:tcPr>
            <w:tcW w:w="0" w:type="auto"/>
            <w:shd w:val="clear" w:color="auto" w:fill="auto"/>
            <w:noWrap/>
          </w:tcPr>
          <w:p w14:paraId="482CEF04" w14:textId="77777777" w:rsidR="00F42FB8" w:rsidRPr="00FD1A9F" w:rsidRDefault="00F42FB8" w:rsidP="0022530D">
            <w:pPr>
              <w:pStyle w:val="TableText"/>
              <w:rPr>
                <w:rFonts w:cs="宋体"/>
              </w:rPr>
            </w:pPr>
            <w:r w:rsidRPr="00FD1A9F">
              <w:rPr>
                <w:rFonts w:cs="Arial"/>
              </w:rPr>
              <w:t>Wireless network configuration</w:t>
            </w:r>
          </w:p>
        </w:tc>
        <w:tc>
          <w:tcPr>
            <w:tcW w:w="0" w:type="auto"/>
            <w:shd w:val="clear" w:color="auto" w:fill="auto"/>
          </w:tcPr>
          <w:p w14:paraId="7EDA4E3B" w14:textId="77777777" w:rsidR="00F42FB8" w:rsidRPr="00FD1A9F" w:rsidRDefault="00F42FB8" w:rsidP="0022530D">
            <w:pPr>
              <w:pStyle w:val="TableText"/>
              <w:rPr>
                <w:rFonts w:cs="宋体"/>
                <w:sz w:val="22"/>
                <w:szCs w:val="22"/>
              </w:rPr>
            </w:pPr>
          </w:p>
        </w:tc>
      </w:tr>
      <w:tr w:rsidR="00F42FB8" w:rsidRPr="0027090C" w14:paraId="38490C0B" w14:textId="77777777" w:rsidTr="0022530D">
        <w:trPr>
          <w:cantSplit/>
        </w:trPr>
        <w:tc>
          <w:tcPr>
            <w:tcW w:w="0" w:type="auto"/>
            <w:shd w:val="clear" w:color="auto" w:fill="auto"/>
            <w:noWrap/>
          </w:tcPr>
          <w:p w14:paraId="2737F52C" w14:textId="77777777" w:rsidR="00F42FB8" w:rsidRPr="00FD1A9F" w:rsidRDefault="00F42FB8" w:rsidP="0022530D">
            <w:pPr>
              <w:pStyle w:val="TableText"/>
              <w:rPr>
                <w:rFonts w:cs="宋体"/>
              </w:rPr>
            </w:pPr>
            <w:r w:rsidRPr="00FD1A9F">
              <w:rPr>
                <w:rFonts w:cs="Arial"/>
              </w:rPr>
              <w:t>SNMP configuration</w:t>
            </w:r>
          </w:p>
        </w:tc>
        <w:tc>
          <w:tcPr>
            <w:tcW w:w="0" w:type="auto"/>
            <w:shd w:val="clear" w:color="auto" w:fill="auto"/>
          </w:tcPr>
          <w:p w14:paraId="28C5688F" w14:textId="77777777" w:rsidR="00F42FB8" w:rsidRPr="00FD1A9F" w:rsidRDefault="00F42FB8" w:rsidP="0022530D">
            <w:pPr>
              <w:pStyle w:val="TableText"/>
              <w:rPr>
                <w:rFonts w:cs="宋体"/>
                <w:sz w:val="22"/>
                <w:szCs w:val="22"/>
              </w:rPr>
            </w:pPr>
          </w:p>
        </w:tc>
      </w:tr>
      <w:tr w:rsidR="00F42FB8" w:rsidRPr="0027090C" w14:paraId="5A86B068" w14:textId="77777777" w:rsidTr="0022530D">
        <w:trPr>
          <w:cantSplit/>
        </w:trPr>
        <w:tc>
          <w:tcPr>
            <w:tcW w:w="0" w:type="auto"/>
            <w:shd w:val="clear" w:color="auto" w:fill="auto"/>
            <w:noWrap/>
          </w:tcPr>
          <w:p w14:paraId="655FD085" w14:textId="77777777" w:rsidR="00F42FB8" w:rsidRPr="00FD1A9F" w:rsidRDefault="00F42FB8" w:rsidP="0022530D">
            <w:pPr>
              <w:pStyle w:val="TableText"/>
              <w:rPr>
                <w:rFonts w:cs="宋体"/>
              </w:rPr>
            </w:pPr>
            <w:r w:rsidRPr="00FD1A9F">
              <w:rPr>
                <w:rFonts w:cs="Arial"/>
              </w:rPr>
              <w:t>Other configurations</w:t>
            </w:r>
          </w:p>
        </w:tc>
        <w:tc>
          <w:tcPr>
            <w:tcW w:w="0" w:type="auto"/>
            <w:shd w:val="clear" w:color="auto" w:fill="auto"/>
          </w:tcPr>
          <w:p w14:paraId="27CF65F2" w14:textId="77777777" w:rsidR="00F42FB8" w:rsidRPr="00FD1A9F" w:rsidRDefault="00F42FB8" w:rsidP="0022530D">
            <w:pPr>
              <w:pStyle w:val="TableText"/>
              <w:rPr>
                <w:rFonts w:cs="宋体"/>
                <w:sz w:val="22"/>
                <w:szCs w:val="22"/>
              </w:rPr>
            </w:pPr>
          </w:p>
        </w:tc>
      </w:tr>
    </w:tbl>
    <w:p w14:paraId="7C2A6829" w14:textId="77777777" w:rsidR="00F42FB8" w:rsidRDefault="00F42FB8" w:rsidP="00F42FB8"/>
    <w:p w14:paraId="01EAD9B2" w14:textId="77777777" w:rsidR="00F42FB8" w:rsidRPr="009B15B3" w:rsidRDefault="00F42FB8" w:rsidP="00F42FB8">
      <w:pPr>
        <w:rPr>
          <w:b/>
          <w:bCs/>
        </w:rPr>
      </w:pPr>
      <w:r w:rsidRPr="009B15B3">
        <w:rPr>
          <w:b/>
          <w:bCs/>
        </w:rPr>
        <w:t>F1-ACC1:</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5261"/>
        <w:gridCol w:w="2677"/>
      </w:tblGrid>
      <w:tr w:rsidR="00F42FB8" w:rsidRPr="0027090C" w14:paraId="2A655794" w14:textId="77777777" w:rsidTr="0022530D">
        <w:trPr>
          <w:cantSplit/>
        </w:trPr>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29AE2B40" w14:textId="77777777" w:rsidR="00F42FB8" w:rsidRPr="00BA0562" w:rsidRDefault="00F42FB8" w:rsidP="0022530D">
            <w:pPr>
              <w:pStyle w:val="TableHeading"/>
            </w:pPr>
            <w:r w:rsidRPr="00BA0562">
              <w:t>Item</w:t>
            </w:r>
          </w:p>
        </w:tc>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tcPr>
          <w:p w14:paraId="19BE08D3" w14:textId="77777777" w:rsidR="00F42FB8" w:rsidRPr="00BA0562" w:rsidRDefault="00F42FB8" w:rsidP="0022530D">
            <w:pPr>
              <w:pStyle w:val="TableHeading"/>
            </w:pPr>
            <w:r w:rsidRPr="00BA0562">
              <w:t>Configuration</w:t>
            </w:r>
          </w:p>
        </w:tc>
      </w:tr>
      <w:tr w:rsidR="00F42FB8" w:rsidRPr="0027090C" w14:paraId="44EB45EF" w14:textId="77777777" w:rsidTr="0022530D">
        <w:trPr>
          <w:cantSplit/>
        </w:trPr>
        <w:tc>
          <w:tcPr>
            <w:tcW w:w="0" w:type="auto"/>
            <w:shd w:val="clear" w:color="auto" w:fill="auto"/>
          </w:tcPr>
          <w:p w14:paraId="0CDD82D7" w14:textId="77777777" w:rsidR="00F42FB8" w:rsidRPr="00FD1A9F" w:rsidRDefault="00F42FB8" w:rsidP="0022530D">
            <w:pPr>
              <w:pStyle w:val="TableText"/>
              <w:rPr>
                <w:rFonts w:cs="Arial"/>
              </w:rPr>
            </w:pPr>
            <w:r w:rsidRPr="00FD1A9F">
              <w:rPr>
                <w:rFonts w:cs="Arial"/>
              </w:rPr>
              <w:t>Basic configuration</w:t>
            </w:r>
          </w:p>
        </w:tc>
        <w:tc>
          <w:tcPr>
            <w:tcW w:w="0" w:type="auto"/>
            <w:shd w:val="clear" w:color="auto" w:fill="auto"/>
          </w:tcPr>
          <w:p w14:paraId="28F11CD1" w14:textId="77777777" w:rsidR="00F42FB8" w:rsidRPr="00FD1A9F" w:rsidRDefault="00F42FB8" w:rsidP="0022530D">
            <w:pPr>
              <w:pStyle w:val="TableText"/>
              <w:rPr>
                <w:rFonts w:cs="Arial"/>
              </w:rPr>
            </w:pPr>
          </w:p>
        </w:tc>
      </w:tr>
      <w:tr w:rsidR="00F42FB8" w:rsidRPr="0027090C" w14:paraId="00F0822D" w14:textId="77777777" w:rsidTr="0022530D">
        <w:trPr>
          <w:cantSplit/>
        </w:trPr>
        <w:tc>
          <w:tcPr>
            <w:tcW w:w="0" w:type="auto"/>
            <w:shd w:val="clear" w:color="auto" w:fill="auto"/>
            <w:noWrap/>
          </w:tcPr>
          <w:p w14:paraId="10E6AAA8" w14:textId="77777777" w:rsidR="00F42FB8" w:rsidRPr="00FD1A9F" w:rsidRDefault="00F42FB8" w:rsidP="0022530D">
            <w:pPr>
              <w:pStyle w:val="TableText"/>
              <w:rPr>
                <w:rFonts w:cs="宋体"/>
              </w:rPr>
            </w:pPr>
            <w:r w:rsidRPr="00FD1A9F">
              <w:rPr>
                <w:rFonts w:cs="Arial"/>
              </w:rPr>
              <w:t>VLAN configuration</w:t>
            </w:r>
          </w:p>
        </w:tc>
        <w:tc>
          <w:tcPr>
            <w:tcW w:w="0" w:type="auto"/>
            <w:shd w:val="clear" w:color="auto" w:fill="auto"/>
          </w:tcPr>
          <w:p w14:paraId="7C2DB7C9" w14:textId="77777777" w:rsidR="00F42FB8" w:rsidRPr="00FD1A9F" w:rsidRDefault="00F42FB8" w:rsidP="0022530D">
            <w:pPr>
              <w:pStyle w:val="TableText"/>
              <w:rPr>
                <w:rFonts w:cs="宋体"/>
                <w:sz w:val="22"/>
                <w:szCs w:val="22"/>
              </w:rPr>
            </w:pPr>
          </w:p>
        </w:tc>
      </w:tr>
      <w:tr w:rsidR="00F42FB8" w:rsidRPr="0027090C" w14:paraId="563414E8" w14:textId="77777777" w:rsidTr="0022530D">
        <w:trPr>
          <w:cantSplit/>
        </w:trPr>
        <w:tc>
          <w:tcPr>
            <w:tcW w:w="0" w:type="auto"/>
            <w:shd w:val="clear" w:color="auto" w:fill="auto"/>
            <w:noWrap/>
          </w:tcPr>
          <w:p w14:paraId="25BE980B" w14:textId="77777777" w:rsidR="00F42FB8" w:rsidRPr="00FD1A9F" w:rsidRDefault="00F42FB8" w:rsidP="0022530D">
            <w:pPr>
              <w:pStyle w:val="TableText"/>
              <w:rPr>
                <w:rFonts w:cs="宋体"/>
              </w:rPr>
            </w:pPr>
            <w:r w:rsidRPr="00FD1A9F">
              <w:rPr>
                <w:rFonts w:cs="Arial"/>
              </w:rPr>
              <w:t>VLANIF interface configuration</w:t>
            </w:r>
          </w:p>
        </w:tc>
        <w:tc>
          <w:tcPr>
            <w:tcW w:w="0" w:type="auto"/>
            <w:shd w:val="clear" w:color="auto" w:fill="auto"/>
          </w:tcPr>
          <w:p w14:paraId="1BDBB178" w14:textId="77777777" w:rsidR="00F42FB8" w:rsidRPr="00FD1A9F" w:rsidRDefault="00F42FB8" w:rsidP="0022530D">
            <w:pPr>
              <w:pStyle w:val="TableText"/>
              <w:rPr>
                <w:rFonts w:cs="宋体"/>
                <w:sz w:val="22"/>
                <w:szCs w:val="22"/>
              </w:rPr>
            </w:pPr>
          </w:p>
        </w:tc>
      </w:tr>
      <w:tr w:rsidR="00F42FB8" w:rsidRPr="0027090C" w14:paraId="4245A33C" w14:textId="77777777" w:rsidTr="0022530D">
        <w:trPr>
          <w:cantSplit/>
        </w:trPr>
        <w:tc>
          <w:tcPr>
            <w:tcW w:w="0" w:type="auto"/>
            <w:shd w:val="clear" w:color="auto" w:fill="auto"/>
            <w:noWrap/>
          </w:tcPr>
          <w:p w14:paraId="2712F557" w14:textId="77777777" w:rsidR="00F42FB8" w:rsidRPr="00FD1A9F" w:rsidRDefault="00F42FB8" w:rsidP="0022530D">
            <w:pPr>
              <w:pStyle w:val="TableText"/>
              <w:rPr>
                <w:rFonts w:cs="宋体"/>
              </w:rPr>
            </w:pPr>
            <w:r w:rsidRPr="00FD1A9F">
              <w:rPr>
                <w:rFonts w:cs="Arial"/>
              </w:rPr>
              <w:t>Routing configuration</w:t>
            </w:r>
          </w:p>
        </w:tc>
        <w:tc>
          <w:tcPr>
            <w:tcW w:w="0" w:type="auto"/>
            <w:shd w:val="clear" w:color="auto" w:fill="auto"/>
          </w:tcPr>
          <w:p w14:paraId="1D5ADFBA" w14:textId="77777777" w:rsidR="00F42FB8" w:rsidRPr="00FD1A9F" w:rsidRDefault="00F42FB8" w:rsidP="0022530D">
            <w:pPr>
              <w:pStyle w:val="TableText"/>
              <w:rPr>
                <w:rFonts w:cs="宋体"/>
                <w:sz w:val="22"/>
                <w:szCs w:val="22"/>
              </w:rPr>
            </w:pPr>
          </w:p>
        </w:tc>
      </w:tr>
      <w:tr w:rsidR="00F42FB8" w:rsidRPr="0027090C" w14:paraId="7F1DAD85" w14:textId="77777777" w:rsidTr="0022530D">
        <w:trPr>
          <w:cantSplit/>
        </w:trPr>
        <w:tc>
          <w:tcPr>
            <w:tcW w:w="0" w:type="auto"/>
            <w:shd w:val="clear" w:color="auto" w:fill="auto"/>
            <w:noWrap/>
          </w:tcPr>
          <w:p w14:paraId="04940546" w14:textId="77777777" w:rsidR="00F42FB8" w:rsidRPr="00FD1A9F" w:rsidRDefault="00F42FB8" w:rsidP="0022530D">
            <w:pPr>
              <w:pStyle w:val="TableText"/>
              <w:rPr>
                <w:rFonts w:cs="宋体"/>
              </w:rPr>
            </w:pPr>
            <w:r w:rsidRPr="00FD1A9F">
              <w:rPr>
                <w:rFonts w:cs="Arial"/>
              </w:rPr>
              <w:t>SNMP configuration</w:t>
            </w:r>
          </w:p>
        </w:tc>
        <w:tc>
          <w:tcPr>
            <w:tcW w:w="0" w:type="auto"/>
            <w:shd w:val="clear" w:color="auto" w:fill="auto"/>
          </w:tcPr>
          <w:p w14:paraId="3D9B050E" w14:textId="77777777" w:rsidR="00F42FB8" w:rsidRPr="00FD1A9F" w:rsidRDefault="00F42FB8" w:rsidP="0022530D">
            <w:pPr>
              <w:pStyle w:val="TableText"/>
              <w:rPr>
                <w:rFonts w:cs="宋体"/>
                <w:sz w:val="22"/>
                <w:szCs w:val="22"/>
              </w:rPr>
            </w:pPr>
          </w:p>
        </w:tc>
      </w:tr>
      <w:tr w:rsidR="00F42FB8" w:rsidRPr="0027090C" w14:paraId="510B6A79" w14:textId="77777777" w:rsidTr="0022530D">
        <w:trPr>
          <w:cantSplit/>
        </w:trPr>
        <w:tc>
          <w:tcPr>
            <w:tcW w:w="0" w:type="auto"/>
            <w:shd w:val="clear" w:color="auto" w:fill="auto"/>
            <w:noWrap/>
          </w:tcPr>
          <w:p w14:paraId="3096B370" w14:textId="77777777" w:rsidR="00F42FB8" w:rsidRPr="00FD1A9F" w:rsidRDefault="00F42FB8" w:rsidP="0022530D">
            <w:pPr>
              <w:pStyle w:val="TableText"/>
              <w:rPr>
                <w:rFonts w:cs="宋体"/>
              </w:rPr>
            </w:pPr>
            <w:r w:rsidRPr="00FD1A9F">
              <w:rPr>
                <w:rFonts w:cs="Arial"/>
              </w:rPr>
              <w:lastRenderedPageBreak/>
              <w:t>Other configurations</w:t>
            </w:r>
          </w:p>
        </w:tc>
        <w:tc>
          <w:tcPr>
            <w:tcW w:w="0" w:type="auto"/>
            <w:shd w:val="clear" w:color="auto" w:fill="auto"/>
          </w:tcPr>
          <w:p w14:paraId="206EADBA" w14:textId="77777777" w:rsidR="00F42FB8" w:rsidRPr="00FD1A9F" w:rsidRDefault="00F42FB8" w:rsidP="0022530D">
            <w:pPr>
              <w:pStyle w:val="TableText"/>
              <w:rPr>
                <w:rFonts w:cs="宋体"/>
                <w:sz w:val="22"/>
                <w:szCs w:val="22"/>
              </w:rPr>
            </w:pPr>
          </w:p>
        </w:tc>
      </w:tr>
    </w:tbl>
    <w:p w14:paraId="3E007CBF" w14:textId="77777777" w:rsidR="00F42FB8" w:rsidRDefault="00F42FB8" w:rsidP="00F42FB8"/>
    <w:p w14:paraId="33BE8E98" w14:textId="77777777" w:rsidR="00F42FB8" w:rsidRPr="009B15B3" w:rsidRDefault="00F42FB8" w:rsidP="00F42FB8">
      <w:pPr>
        <w:rPr>
          <w:b/>
          <w:bCs/>
        </w:rPr>
      </w:pPr>
      <w:r w:rsidRPr="009B15B3">
        <w:rPr>
          <w:b/>
          <w:bCs/>
        </w:rPr>
        <w:t>F2-ACC1:</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5261"/>
        <w:gridCol w:w="2677"/>
      </w:tblGrid>
      <w:tr w:rsidR="00F42FB8" w:rsidRPr="0027090C" w14:paraId="540C4F14" w14:textId="77777777" w:rsidTr="0022530D">
        <w:trPr>
          <w:cantSplit/>
        </w:trPr>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30712394" w14:textId="77777777" w:rsidR="00F42FB8" w:rsidRPr="00BA0562" w:rsidRDefault="00F42FB8" w:rsidP="0022530D">
            <w:pPr>
              <w:pStyle w:val="TableHeading"/>
            </w:pPr>
            <w:r w:rsidRPr="00BA0562">
              <w:t>Item</w:t>
            </w:r>
          </w:p>
        </w:tc>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tcPr>
          <w:p w14:paraId="7F6EADBE" w14:textId="77777777" w:rsidR="00F42FB8" w:rsidRPr="00BA0562" w:rsidRDefault="00F42FB8" w:rsidP="0022530D">
            <w:pPr>
              <w:pStyle w:val="TableHeading"/>
            </w:pPr>
            <w:r w:rsidRPr="00BA0562">
              <w:t>Configuration</w:t>
            </w:r>
          </w:p>
        </w:tc>
      </w:tr>
      <w:tr w:rsidR="00F42FB8" w:rsidRPr="0027090C" w14:paraId="7C37681B" w14:textId="77777777" w:rsidTr="0022530D">
        <w:trPr>
          <w:cantSplit/>
        </w:trPr>
        <w:tc>
          <w:tcPr>
            <w:tcW w:w="0" w:type="auto"/>
            <w:shd w:val="clear" w:color="auto" w:fill="auto"/>
          </w:tcPr>
          <w:p w14:paraId="7742923F" w14:textId="77777777" w:rsidR="00F42FB8" w:rsidRPr="00FD1A9F" w:rsidRDefault="00F42FB8" w:rsidP="0022530D">
            <w:pPr>
              <w:pStyle w:val="TableText"/>
              <w:rPr>
                <w:rFonts w:cs="Arial"/>
              </w:rPr>
            </w:pPr>
            <w:r w:rsidRPr="00FD1A9F">
              <w:rPr>
                <w:rFonts w:cs="Arial"/>
              </w:rPr>
              <w:t>Basic configuration</w:t>
            </w:r>
          </w:p>
        </w:tc>
        <w:tc>
          <w:tcPr>
            <w:tcW w:w="0" w:type="auto"/>
            <w:shd w:val="clear" w:color="auto" w:fill="auto"/>
          </w:tcPr>
          <w:p w14:paraId="4FF16EE0" w14:textId="77777777" w:rsidR="00F42FB8" w:rsidRPr="00FD1A9F" w:rsidRDefault="00F42FB8" w:rsidP="0022530D">
            <w:pPr>
              <w:pStyle w:val="TableText"/>
              <w:rPr>
                <w:rFonts w:cs="Arial"/>
              </w:rPr>
            </w:pPr>
          </w:p>
        </w:tc>
      </w:tr>
      <w:tr w:rsidR="00F42FB8" w:rsidRPr="0027090C" w14:paraId="6AFCAC25" w14:textId="77777777" w:rsidTr="0022530D">
        <w:trPr>
          <w:cantSplit/>
        </w:trPr>
        <w:tc>
          <w:tcPr>
            <w:tcW w:w="0" w:type="auto"/>
            <w:shd w:val="clear" w:color="auto" w:fill="auto"/>
            <w:noWrap/>
          </w:tcPr>
          <w:p w14:paraId="74A1C0C0" w14:textId="77777777" w:rsidR="00F42FB8" w:rsidRPr="00FD1A9F" w:rsidRDefault="00F42FB8" w:rsidP="0022530D">
            <w:pPr>
              <w:pStyle w:val="TableText"/>
              <w:rPr>
                <w:rFonts w:cs="宋体"/>
              </w:rPr>
            </w:pPr>
            <w:r w:rsidRPr="00FD1A9F">
              <w:rPr>
                <w:rFonts w:cs="Arial"/>
              </w:rPr>
              <w:t>VLAN configuration</w:t>
            </w:r>
          </w:p>
        </w:tc>
        <w:tc>
          <w:tcPr>
            <w:tcW w:w="0" w:type="auto"/>
            <w:shd w:val="clear" w:color="auto" w:fill="auto"/>
          </w:tcPr>
          <w:p w14:paraId="7C6C8A25" w14:textId="77777777" w:rsidR="00F42FB8" w:rsidRPr="00FD1A9F" w:rsidRDefault="00F42FB8" w:rsidP="0022530D">
            <w:pPr>
              <w:pStyle w:val="TableText"/>
              <w:rPr>
                <w:rFonts w:cs="宋体"/>
                <w:sz w:val="22"/>
                <w:szCs w:val="22"/>
              </w:rPr>
            </w:pPr>
          </w:p>
        </w:tc>
      </w:tr>
      <w:tr w:rsidR="00F42FB8" w:rsidRPr="0027090C" w14:paraId="5C178D9A" w14:textId="77777777" w:rsidTr="0022530D">
        <w:trPr>
          <w:cantSplit/>
        </w:trPr>
        <w:tc>
          <w:tcPr>
            <w:tcW w:w="0" w:type="auto"/>
            <w:shd w:val="clear" w:color="auto" w:fill="auto"/>
            <w:noWrap/>
          </w:tcPr>
          <w:p w14:paraId="7A64E745" w14:textId="77777777" w:rsidR="00F42FB8" w:rsidRPr="00FD1A9F" w:rsidRDefault="00F42FB8" w:rsidP="0022530D">
            <w:pPr>
              <w:pStyle w:val="TableText"/>
              <w:rPr>
                <w:rFonts w:cs="宋体"/>
              </w:rPr>
            </w:pPr>
            <w:r w:rsidRPr="00FD1A9F">
              <w:rPr>
                <w:rFonts w:cs="Arial"/>
              </w:rPr>
              <w:t>VLANIF interface configuration</w:t>
            </w:r>
          </w:p>
        </w:tc>
        <w:tc>
          <w:tcPr>
            <w:tcW w:w="0" w:type="auto"/>
            <w:shd w:val="clear" w:color="auto" w:fill="auto"/>
          </w:tcPr>
          <w:p w14:paraId="0C094E8F" w14:textId="77777777" w:rsidR="00F42FB8" w:rsidRPr="00FD1A9F" w:rsidRDefault="00F42FB8" w:rsidP="0022530D">
            <w:pPr>
              <w:pStyle w:val="TableText"/>
              <w:rPr>
                <w:rFonts w:cs="宋体"/>
                <w:sz w:val="22"/>
                <w:szCs w:val="22"/>
              </w:rPr>
            </w:pPr>
          </w:p>
        </w:tc>
      </w:tr>
      <w:tr w:rsidR="00F42FB8" w:rsidRPr="0027090C" w14:paraId="530374BF" w14:textId="77777777" w:rsidTr="0022530D">
        <w:trPr>
          <w:cantSplit/>
        </w:trPr>
        <w:tc>
          <w:tcPr>
            <w:tcW w:w="0" w:type="auto"/>
            <w:shd w:val="clear" w:color="auto" w:fill="auto"/>
            <w:noWrap/>
          </w:tcPr>
          <w:p w14:paraId="0EA03BFE" w14:textId="77777777" w:rsidR="00F42FB8" w:rsidRPr="00FD1A9F" w:rsidRDefault="00F42FB8" w:rsidP="0022530D">
            <w:pPr>
              <w:pStyle w:val="TableText"/>
              <w:rPr>
                <w:rFonts w:cs="宋体"/>
              </w:rPr>
            </w:pPr>
            <w:r w:rsidRPr="00FD1A9F">
              <w:rPr>
                <w:rFonts w:cs="Arial"/>
              </w:rPr>
              <w:t>Routing configuration</w:t>
            </w:r>
          </w:p>
        </w:tc>
        <w:tc>
          <w:tcPr>
            <w:tcW w:w="0" w:type="auto"/>
            <w:shd w:val="clear" w:color="auto" w:fill="auto"/>
          </w:tcPr>
          <w:p w14:paraId="342A3A18" w14:textId="77777777" w:rsidR="00F42FB8" w:rsidRPr="00FD1A9F" w:rsidRDefault="00F42FB8" w:rsidP="0022530D">
            <w:pPr>
              <w:pStyle w:val="TableText"/>
              <w:rPr>
                <w:rFonts w:cs="宋体"/>
                <w:sz w:val="22"/>
                <w:szCs w:val="22"/>
              </w:rPr>
            </w:pPr>
          </w:p>
        </w:tc>
      </w:tr>
      <w:tr w:rsidR="00F42FB8" w:rsidRPr="0027090C" w14:paraId="72C56F9B" w14:textId="77777777" w:rsidTr="0022530D">
        <w:trPr>
          <w:cantSplit/>
        </w:trPr>
        <w:tc>
          <w:tcPr>
            <w:tcW w:w="0" w:type="auto"/>
            <w:shd w:val="clear" w:color="auto" w:fill="auto"/>
            <w:noWrap/>
          </w:tcPr>
          <w:p w14:paraId="46A2AEE9" w14:textId="77777777" w:rsidR="00F42FB8" w:rsidRPr="00FD1A9F" w:rsidRDefault="00F42FB8" w:rsidP="0022530D">
            <w:pPr>
              <w:pStyle w:val="TableText"/>
              <w:rPr>
                <w:rFonts w:cs="宋体"/>
              </w:rPr>
            </w:pPr>
            <w:r w:rsidRPr="00FD1A9F">
              <w:rPr>
                <w:rFonts w:cs="Arial"/>
              </w:rPr>
              <w:t>SNMP configuration</w:t>
            </w:r>
          </w:p>
        </w:tc>
        <w:tc>
          <w:tcPr>
            <w:tcW w:w="0" w:type="auto"/>
            <w:shd w:val="clear" w:color="auto" w:fill="auto"/>
          </w:tcPr>
          <w:p w14:paraId="6A1CED38" w14:textId="77777777" w:rsidR="00F42FB8" w:rsidRPr="00FD1A9F" w:rsidRDefault="00F42FB8" w:rsidP="0022530D">
            <w:pPr>
              <w:pStyle w:val="TableText"/>
              <w:rPr>
                <w:rFonts w:cs="宋体"/>
                <w:sz w:val="22"/>
                <w:szCs w:val="22"/>
              </w:rPr>
            </w:pPr>
          </w:p>
        </w:tc>
      </w:tr>
      <w:tr w:rsidR="00F42FB8" w:rsidRPr="0027090C" w14:paraId="030FC9A0" w14:textId="77777777" w:rsidTr="0022530D">
        <w:trPr>
          <w:cantSplit/>
        </w:trPr>
        <w:tc>
          <w:tcPr>
            <w:tcW w:w="0" w:type="auto"/>
            <w:shd w:val="clear" w:color="auto" w:fill="auto"/>
            <w:noWrap/>
          </w:tcPr>
          <w:p w14:paraId="1B578D97" w14:textId="77777777" w:rsidR="00F42FB8" w:rsidRPr="00FD1A9F" w:rsidRDefault="00F42FB8" w:rsidP="0022530D">
            <w:pPr>
              <w:pStyle w:val="TableText"/>
              <w:rPr>
                <w:rFonts w:cs="宋体"/>
              </w:rPr>
            </w:pPr>
            <w:r w:rsidRPr="00FD1A9F">
              <w:rPr>
                <w:rFonts w:cs="Arial"/>
              </w:rPr>
              <w:t>Other configurations</w:t>
            </w:r>
          </w:p>
        </w:tc>
        <w:tc>
          <w:tcPr>
            <w:tcW w:w="0" w:type="auto"/>
            <w:shd w:val="clear" w:color="auto" w:fill="auto"/>
          </w:tcPr>
          <w:p w14:paraId="08DF8C23" w14:textId="77777777" w:rsidR="00F42FB8" w:rsidRPr="00FD1A9F" w:rsidRDefault="00F42FB8" w:rsidP="0022530D">
            <w:pPr>
              <w:pStyle w:val="TableText"/>
              <w:rPr>
                <w:rFonts w:cs="宋体"/>
                <w:sz w:val="22"/>
                <w:szCs w:val="22"/>
              </w:rPr>
            </w:pPr>
          </w:p>
        </w:tc>
      </w:tr>
    </w:tbl>
    <w:p w14:paraId="0FB6A75D" w14:textId="77777777" w:rsidR="00F42FB8" w:rsidRDefault="00F42FB8" w:rsidP="00F42FB8"/>
    <w:p w14:paraId="6D3F6304" w14:textId="77777777" w:rsidR="00F42FB8" w:rsidRPr="009B15B3" w:rsidRDefault="00F42FB8" w:rsidP="00F42FB8">
      <w:pPr>
        <w:rPr>
          <w:b/>
          <w:bCs/>
        </w:rPr>
      </w:pPr>
      <w:r w:rsidRPr="009B15B3">
        <w:rPr>
          <w:b/>
          <w:bCs/>
        </w:rPr>
        <w:t>F2-ACC2:</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5261"/>
        <w:gridCol w:w="2677"/>
      </w:tblGrid>
      <w:tr w:rsidR="00F42FB8" w:rsidRPr="0027090C" w14:paraId="62D09F40" w14:textId="77777777" w:rsidTr="0022530D">
        <w:trPr>
          <w:cantSplit/>
          <w:tblHeader/>
        </w:trPr>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33C68531" w14:textId="77777777" w:rsidR="00F42FB8" w:rsidRPr="00BA0562" w:rsidRDefault="00F42FB8" w:rsidP="0022530D">
            <w:pPr>
              <w:pStyle w:val="TableHeading"/>
            </w:pPr>
            <w:r w:rsidRPr="00BA0562">
              <w:t>Item</w:t>
            </w:r>
          </w:p>
        </w:tc>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tcPr>
          <w:p w14:paraId="61F082A3" w14:textId="77777777" w:rsidR="00F42FB8" w:rsidRPr="00BA0562" w:rsidRDefault="00F42FB8" w:rsidP="0022530D">
            <w:pPr>
              <w:pStyle w:val="TableHeading"/>
            </w:pPr>
            <w:r w:rsidRPr="00BA0562">
              <w:t>Configuration</w:t>
            </w:r>
          </w:p>
        </w:tc>
      </w:tr>
      <w:tr w:rsidR="00F42FB8" w:rsidRPr="0027090C" w14:paraId="60BEF296" w14:textId="77777777" w:rsidTr="0022530D">
        <w:trPr>
          <w:cantSplit/>
        </w:trPr>
        <w:tc>
          <w:tcPr>
            <w:tcW w:w="0" w:type="auto"/>
            <w:shd w:val="clear" w:color="auto" w:fill="auto"/>
          </w:tcPr>
          <w:p w14:paraId="787A33A3" w14:textId="77777777" w:rsidR="00F42FB8" w:rsidRPr="00FD1A9F" w:rsidRDefault="00F42FB8" w:rsidP="0022530D">
            <w:pPr>
              <w:pStyle w:val="TableText"/>
              <w:rPr>
                <w:rFonts w:cs="Arial"/>
              </w:rPr>
            </w:pPr>
            <w:r w:rsidRPr="00FD1A9F">
              <w:rPr>
                <w:rFonts w:cs="Arial"/>
              </w:rPr>
              <w:t>Basic configuration</w:t>
            </w:r>
          </w:p>
        </w:tc>
        <w:tc>
          <w:tcPr>
            <w:tcW w:w="0" w:type="auto"/>
            <w:shd w:val="clear" w:color="auto" w:fill="auto"/>
          </w:tcPr>
          <w:p w14:paraId="031BE8CF" w14:textId="77777777" w:rsidR="00F42FB8" w:rsidRPr="00FD1A9F" w:rsidRDefault="00F42FB8" w:rsidP="0022530D">
            <w:pPr>
              <w:pStyle w:val="TableText"/>
              <w:rPr>
                <w:rFonts w:cs="Arial"/>
              </w:rPr>
            </w:pPr>
          </w:p>
        </w:tc>
      </w:tr>
      <w:tr w:rsidR="00F42FB8" w:rsidRPr="0027090C" w14:paraId="346DF928" w14:textId="77777777" w:rsidTr="0022530D">
        <w:trPr>
          <w:cantSplit/>
        </w:trPr>
        <w:tc>
          <w:tcPr>
            <w:tcW w:w="0" w:type="auto"/>
            <w:shd w:val="clear" w:color="auto" w:fill="auto"/>
            <w:noWrap/>
          </w:tcPr>
          <w:p w14:paraId="186D56D6" w14:textId="77777777" w:rsidR="00F42FB8" w:rsidRPr="00FD1A9F" w:rsidRDefault="00F42FB8" w:rsidP="0022530D">
            <w:pPr>
              <w:pStyle w:val="TableText"/>
              <w:rPr>
                <w:rFonts w:cs="宋体"/>
              </w:rPr>
            </w:pPr>
            <w:r w:rsidRPr="00FD1A9F">
              <w:rPr>
                <w:rFonts w:cs="Arial"/>
              </w:rPr>
              <w:t>VLAN configuration</w:t>
            </w:r>
          </w:p>
        </w:tc>
        <w:tc>
          <w:tcPr>
            <w:tcW w:w="0" w:type="auto"/>
            <w:shd w:val="clear" w:color="auto" w:fill="auto"/>
          </w:tcPr>
          <w:p w14:paraId="35A92144" w14:textId="77777777" w:rsidR="00F42FB8" w:rsidRPr="00FD1A9F" w:rsidRDefault="00F42FB8" w:rsidP="0022530D">
            <w:pPr>
              <w:pStyle w:val="TableText"/>
              <w:rPr>
                <w:rFonts w:cs="宋体"/>
                <w:sz w:val="22"/>
                <w:szCs w:val="22"/>
              </w:rPr>
            </w:pPr>
          </w:p>
        </w:tc>
      </w:tr>
      <w:tr w:rsidR="00F42FB8" w:rsidRPr="0027090C" w14:paraId="148CD276" w14:textId="77777777" w:rsidTr="0022530D">
        <w:trPr>
          <w:cantSplit/>
        </w:trPr>
        <w:tc>
          <w:tcPr>
            <w:tcW w:w="0" w:type="auto"/>
            <w:shd w:val="clear" w:color="auto" w:fill="auto"/>
            <w:noWrap/>
          </w:tcPr>
          <w:p w14:paraId="79FC49FF" w14:textId="77777777" w:rsidR="00F42FB8" w:rsidRPr="00FD1A9F" w:rsidRDefault="00F42FB8" w:rsidP="0022530D">
            <w:pPr>
              <w:pStyle w:val="TableText"/>
              <w:rPr>
                <w:rFonts w:cs="宋体"/>
              </w:rPr>
            </w:pPr>
            <w:r w:rsidRPr="00FD1A9F">
              <w:rPr>
                <w:rFonts w:cs="Arial"/>
              </w:rPr>
              <w:t>VLANIF interface configuration</w:t>
            </w:r>
          </w:p>
        </w:tc>
        <w:tc>
          <w:tcPr>
            <w:tcW w:w="0" w:type="auto"/>
            <w:shd w:val="clear" w:color="auto" w:fill="auto"/>
          </w:tcPr>
          <w:p w14:paraId="5EAFAD00" w14:textId="77777777" w:rsidR="00F42FB8" w:rsidRPr="00FD1A9F" w:rsidRDefault="00F42FB8" w:rsidP="0022530D">
            <w:pPr>
              <w:pStyle w:val="TableText"/>
              <w:rPr>
                <w:rFonts w:cs="宋体"/>
                <w:sz w:val="22"/>
                <w:szCs w:val="22"/>
              </w:rPr>
            </w:pPr>
          </w:p>
        </w:tc>
      </w:tr>
      <w:tr w:rsidR="00F42FB8" w:rsidRPr="0027090C" w14:paraId="13A5E772" w14:textId="77777777" w:rsidTr="0022530D">
        <w:trPr>
          <w:cantSplit/>
        </w:trPr>
        <w:tc>
          <w:tcPr>
            <w:tcW w:w="0" w:type="auto"/>
            <w:shd w:val="clear" w:color="auto" w:fill="auto"/>
            <w:noWrap/>
          </w:tcPr>
          <w:p w14:paraId="7972BD33" w14:textId="77777777" w:rsidR="00F42FB8" w:rsidRPr="00FD1A9F" w:rsidRDefault="00F42FB8" w:rsidP="0022530D">
            <w:pPr>
              <w:pStyle w:val="TableText"/>
              <w:rPr>
                <w:rFonts w:cs="宋体"/>
              </w:rPr>
            </w:pPr>
            <w:r w:rsidRPr="00FD1A9F">
              <w:rPr>
                <w:rFonts w:cs="Arial"/>
              </w:rPr>
              <w:t>Routing configuration</w:t>
            </w:r>
          </w:p>
        </w:tc>
        <w:tc>
          <w:tcPr>
            <w:tcW w:w="0" w:type="auto"/>
            <w:shd w:val="clear" w:color="auto" w:fill="auto"/>
          </w:tcPr>
          <w:p w14:paraId="41D1408B" w14:textId="77777777" w:rsidR="00F42FB8" w:rsidRPr="00FD1A9F" w:rsidRDefault="00F42FB8" w:rsidP="0022530D">
            <w:pPr>
              <w:pStyle w:val="TableText"/>
              <w:rPr>
                <w:rFonts w:cs="宋体"/>
                <w:sz w:val="22"/>
                <w:szCs w:val="22"/>
              </w:rPr>
            </w:pPr>
          </w:p>
        </w:tc>
      </w:tr>
      <w:tr w:rsidR="00F42FB8" w:rsidRPr="0027090C" w14:paraId="241340A1" w14:textId="77777777" w:rsidTr="0022530D">
        <w:trPr>
          <w:cantSplit/>
        </w:trPr>
        <w:tc>
          <w:tcPr>
            <w:tcW w:w="0" w:type="auto"/>
            <w:shd w:val="clear" w:color="auto" w:fill="auto"/>
            <w:noWrap/>
          </w:tcPr>
          <w:p w14:paraId="5EACB6CF" w14:textId="77777777" w:rsidR="00F42FB8" w:rsidRPr="00FD1A9F" w:rsidRDefault="00F42FB8" w:rsidP="0022530D">
            <w:pPr>
              <w:pStyle w:val="TableText"/>
              <w:rPr>
                <w:rFonts w:cs="宋体"/>
              </w:rPr>
            </w:pPr>
            <w:r w:rsidRPr="00FD1A9F">
              <w:rPr>
                <w:rFonts w:cs="Arial"/>
              </w:rPr>
              <w:t>SNMP configuration</w:t>
            </w:r>
          </w:p>
        </w:tc>
        <w:tc>
          <w:tcPr>
            <w:tcW w:w="0" w:type="auto"/>
            <w:shd w:val="clear" w:color="auto" w:fill="auto"/>
          </w:tcPr>
          <w:p w14:paraId="22EE1E75" w14:textId="77777777" w:rsidR="00F42FB8" w:rsidRPr="00FD1A9F" w:rsidRDefault="00F42FB8" w:rsidP="0022530D">
            <w:pPr>
              <w:pStyle w:val="TableText"/>
              <w:rPr>
                <w:rFonts w:cs="宋体"/>
                <w:sz w:val="22"/>
                <w:szCs w:val="22"/>
              </w:rPr>
            </w:pPr>
          </w:p>
        </w:tc>
      </w:tr>
      <w:tr w:rsidR="00F42FB8" w:rsidRPr="0027090C" w14:paraId="07E62070" w14:textId="77777777" w:rsidTr="0022530D">
        <w:trPr>
          <w:cantSplit/>
        </w:trPr>
        <w:tc>
          <w:tcPr>
            <w:tcW w:w="0" w:type="auto"/>
            <w:shd w:val="clear" w:color="auto" w:fill="auto"/>
            <w:noWrap/>
          </w:tcPr>
          <w:p w14:paraId="11A316F7" w14:textId="77777777" w:rsidR="00F42FB8" w:rsidRPr="00FD1A9F" w:rsidRDefault="00F42FB8" w:rsidP="0022530D">
            <w:pPr>
              <w:pStyle w:val="TableText"/>
              <w:rPr>
                <w:rFonts w:cs="宋体"/>
              </w:rPr>
            </w:pPr>
            <w:r w:rsidRPr="00FD1A9F">
              <w:rPr>
                <w:rFonts w:cs="Arial"/>
              </w:rPr>
              <w:t>Other configurations</w:t>
            </w:r>
          </w:p>
        </w:tc>
        <w:tc>
          <w:tcPr>
            <w:tcW w:w="0" w:type="auto"/>
            <w:shd w:val="clear" w:color="auto" w:fill="auto"/>
          </w:tcPr>
          <w:p w14:paraId="38B4B73B" w14:textId="77777777" w:rsidR="00F42FB8" w:rsidRPr="00FD1A9F" w:rsidRDefault="00F42FB8" w:rsidP="0022530D">
            <w:pPr>
              <w:pStyle w:val="TableText"/>
              <w:rPr>
                <w:rFonts w:cs="宋体"/>
                <w:sz w:val="22"/>
                <w:szCs w:val="22"/>
              </w:rPr>
            </w:pPr>
          </w:p>
        </w:tc>
      </w:tr>
    </w:tbl>
    <w:p w14:paraId="22771F8A" w14:textId="77777777" w:rsidR="00F42FB8" w:rsidRDefault="00F42FB8" w:rsidP="00F42FB8"/>
    <w:p w14:paraId="4F01A31C" w14:textId="77777777" w:rsidR="00F42FB8" w:rsidRPr="009B15B3" w:rsidRDefault="00F42FB8" w:rsidP="00F42FB8">
      <w:pPr>
        <w:rPr>
          <w:b/>
          <w:bCs/>
        </w:rPr>
      </w:pPr>
      <w:r w:rsidRPr="009B15B3">
        <w:rPr>
          <w:b/>
          <w:bCs/>
        </w:rPr>
        <w:t>F2-ACC3:</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5261"/>
        <w:gridCol w:w="2677"/>
      </w:tblGrid>
      <w:tr w:rsidR="00F42FB8" w:rsidRPr="0027090C" w14:paraId="646D0E97" w14:textId="77777777" w:rsidTr="0022530D">
        <w:trPr>
          <w:cantSplit/>
        </w:trPr>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0CDB48EF" w14:textId="77777777" w:rsidR="00F42FB8" w:rsidRPr="00BA0562" w:rsidRDefault="00F42FB8" w:rsidP="0022530D">
            <w:pPr>
              <w:pStyle w:val="TableHeading"/>
            </w:pPr>
            <w:r w:rsidRPr="00BA0562">
              <w:t>Item</w:t>
            </w:r>
          </w:p>
        </w:tc>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tcPr>
          <w:p w14:paraId="5389B18B" w14:textId="77777777" w:rsidR="00F42FB8" w:rsidRPr="00BA0562" w:rsidRDefault="00F42FB8" w:rsidP="0022530D">
            <w:pPr>
              <w:pStyle w:val="TableHeading"/>
            </w:pPr>
            <w:r w:rsidRPr="00BA0562">
              <w:t>Configuration</w:t>
            </w:r>
          </w:p>
        </w:tc>
      </w:tr>
      <w:tr w:rsidR="00F42FB8" w:rsidRPr="0027090C" w14:paraId="7027D863" w14:textId="77777777" w:rsidTr="0022530D">
        <w:trPr>
          <w:cantSplit/>
        </w:trPr>
        <w:tc>
          <w:tcPr>
            <w:tcW w:w="0" w:type="auto"/>
            <w:shd w:val="clear" w:color="auto" w:fill="auto"/>
          </w:tcPr>
          <w:p w14:paraId="46D5A2AD" w14:textId="77777777" w:rsidR="00F42FB8" w:rsidRPr="00FD1A9F" w:rsidRDefault="00F42FB8" w:rsidP="0022530D">
            <w:pPr>
              <w:pStyle w:val="TableText"/>
              <w:rPr>
                <w:rFonts w:cs="Arial"/>
              </w:rPr>
            </w:pPr>
            <w:r w:rsidRPr="00FD1A9F">
              <w:rPr>
                <w:rFonts w:cs="Arial"/>
              </w:rPr>
              <w:t>Basic configuration</w:t>
            </w:r>
          </w:p>
        </w:tc>
        <w:tc>
          <w:tcPr>
            <w:tcW w:w="0" w:type="auto"/>
            <w:shd w:val="clear" w:color="auto" w:fill="auto"/>
          </w:tcPr>
          <w:p w14:paraId="0CCEAF4D" w14:textId="77777777" w:rsidR="00F42FB8" w:rsidRPr="00FD1A9F" w:rsidRDefault="00F42FB8" w:rsidP="0022530D">
            <w:pPr>
              <w:pStyle w:val="TableText"/>
              <w:rPr>
                <w:rFonts w:cs="Arial"/>
              </w:rPr>
            </w:pPr>
          </w:p>
        </w:tc>
      </w:tr>
      <w:tr w:rsidR="00F42FB8" w:rsidRPr="0027090C" w14:paraId="32305B57" w14:textId="77777777" w:rsidTr="0022530D">
        <w:trPr>
          <w:cantSplit/>
        </w:trPr>
        <w:tc>
          <w:tcPr>
            <w:tcW w:w="0" w:type="auto"/>
            <w:shd w:val="clear" w:color="auto" w:fill="auto"/>
            <w:noWrap/>
          </w:tcPr>
          <w:p w14:paraId="43A54FBE" w14:textId="77777777" w:rsidR="00F42FB8" w:rsidRPr="00FD1A9F" w:rsidRDefault="00F42FB8" w:rsidP="0022530D">
            <w:pPr>
              <w:pStyle w:val="TableText"/>
              <w:rPr>
                <w:rFonts w:cs="宋体"/>
              </w:rPr>
            </w:pPr>
            <w:r w:rsidRPr="00FD1A9F">
              <w:rPr>
                <w:rFonts w:cs="Arial"/>
              </w:rPr>
              <w:t>VLAN configuration</w:t>
            </w:r>
          </w:p>
        </w:tc>
        <w:tc>
          <w:tcPr>
            <w:tcW w:w="0" w:type="auto"/>
            <w:shd w:val="clear" w:color="auto" w:fill="auto"/>
          </w:tcPr>
          <w:p w14:paraId="37F0F694" w14:textId="77777777" w:rsidR="00F42FB8" w:rsidRPr="00FD1A9F" w:rsidRDefault="00F42FB8" w:rsidP="0022530D">
            <w:pPr>
              <w:pStyle w:val="TableText"/>
              <w:rPr>
                <w:rFonts w:cs="宋体"/>
                <w:sz w:val="22"/>
                <w:szCs w:val="22"/>
              </w:rPr>
            </w:pPr>
          </w:p>
        </w:tc>
      </w:tr>
      <w:tr w:rsidR="00F42FB8" w:rsidRPr="0027090C" w14:paraId="5F6A63D9" w14:textId="77777777" w:rsidTr="0022530D">
        <w:trPr>
          <w:cantSplit/>
        </w:trPr>
        <w:tc>
          <w:tcPr>
            <w:tcW w:w="0" w:type="auto"/>
            <w:shd w:val="clear" w:color="auto" w:fill="auto"/>
            <w:noWrap/>
          </w:tcPr>
          <w:p w14:paraId="042CEEB4" w14:textId="77777777" w:rsidR="00F42FB8" w:rsidRPr="00FD1A9F" w:rsidRDefault="00F42FB8" w:rsidP="0022530D">
            <w:pPr>
              <w:pStyle w:val="TableText"/>
              <w:rPr>
                <w:rFonts w:cs="宋体"/>
              </w:rPr>
            </w:pPr>
            <w:r w:rsidRPr="00FD1A9F">
              <w:rPr>
                <w:rFonts w:cs="Arial"/>
              </w:rPr>
              <w:t>VLANIF interface configuration</w:t>
            </w:r>
          </w:p>
        </w:tc>
        <w:tc>
          <w:tcPr>
            <w:tcW w:w="0" w:type="auto"/>
            <w:shd w:val="clear" w:color="auto" w:fill="auto"/>
          </w:tcPr>
          <w:p w14:paraId="4ACE178D" w14:textId="77777777" w:rsidR="00F42FB8" w:rsidRPr="00FD1A9F" w:rsidRDefault="00F42FB8" w:rsidP="0022530D">
            <w:pPr>
              <w:pStyle w:val="TableText"/>
              <w:rPr>
                <w:rFonts w:cs="宋体"/>
                <w:sz w:val="22"/>
                <w:szCs w:val="22"/>
              </w:rPr>
            </w:pPr>
          </w:p>
        </w:tc>
      </w:tr>
      <w:tr w:rsidR="00F42FB8" w:rsidRPr="0027090C" w14:paraId="54870F39" w14:textId="77777777" w:rsidTr="0022530D">
        <w:trPr>
          <w:cantSplit/>
        </w:trPr>
        <w:tc>
          <w:tcPr>
            <w:tcW w:w="0" w:type="auto"/>
            <w:shd w:val="clear" w:color="auto" w:fill="auto"/>
            <w:noWrap/>
          </w:tcPr>
          <w:p w14:paraId="0F855DB1" w14:textId="77777777" w:rsidR="00F42FB8" w:rsidRPr="00FD1A9F" w:rsidRDefault="00F42FB8" w:rsidP="0022530D">
            <w:pPr>
              <w:pStyle w:val="TableText"/>
              <w:rPr>
                <w:rFonts w:cs="宋体"/>
              </w:rPr>
            </w:pPr>
            <w:r w:rsidRPr="00FD1A9F">
              <w:rPr>
                <w:rFonts w:cs="Arial"/>
              </w:rPr>
              <w:t>Routing configuration</w:t>
            </w:r>
          </w:p>
        </w:tc>
        <w:tc>
          <w:tcPr>
            <w:tcW w:w="0" w:type="auto"/>
            <w:shd w:val="clear" w:color="auto" w:fill="auto"/>
          </w:tcPr>
          <w:p w14:paraId="0A680B52" w14:textId="77777777" w:rsidR="00F42FB8" w:rsidRPr="00FD1A9F" w:rsidRDefault="00F42FB8" w:rsidP="0022530D">
            <w:pPr>
              <w:pStyle w:val="TableText"/>
              <w:rPr>
                <w:rFonts w:cs="宋体"/>
                <w:sz w:val="22"/>
                <w:szCs w:val="22"/>
              </w:rPr>
            </w:pPr>
          </w:p>
        </w:tc>
      </w:tr>
      <w:tr w:rsidR="00F42FB8" w:rsidRPr="0027090C" w14:paraId="505C8C3A" w14:textId="77777777" w:rsidTr="0022530D">
        <w:trPr>
          <w:cantSplit/>
        </w:trPr>
        <w:tc>
          <w:tcPr>
            <w:tcW w:w="0" w:type="auto"/>
            <w:shd w:val="clear" w:color="auto" w:fill="auto"/>
            <w:noWrap/>
          </w:tcPr>
          <w:p w14:paraId="5C5FCDA7" w14:textId="77777777" w:rsidR="00F42FB8" w:rsidRPr="00FD1A9F" w:rsidRDefault="00F42FB8" w:rsidP="0022530D">
            <w:pPr>
              <w:pStyle w:val="TableText"/>
              <w:rPr>
                <w:rFonts w:cs="宋体"/>
              </w:rPr>
            </w:pPr>
            <w:r w:rsidRPr="00FD1A9F">
              <w:rPr>
                <w:rFonts w:cs="Arial"/>
              </w:rPr>
              <w:t>SNMP configuration</w:t>
            </w:r>
          </w:p>
        </w:tc>
        <w:tc>
          <w:tcPr>
            <w:tcW w:w="0" w:type="auto"/>
            <w:shd w:val="clear" w:color="auto" w:fill="auto"/>
          </w:tcPr>
          <w:p w14:paraId="6261789A" w14:textId="77777777" w:rsidR="00F42FB8" w:rsidRPr="00FD1A9F" w:rsidRDefault="00F42FB8" w:rsidP="0022530D">
            <w:pPr>
              <w:pStyle w:val="TableText"/>
              <w:rPr>
                <w:rFonts w:cs="宋体"/>
                <w:sz w:val="22"/>
                <w:szCs w:val="22"/>
              </w:rPr>
            </w:pPr>
          </w:p>
        </w:tc>
      </w:tr>
      <w:tr w:rsidR="00F42FB8" w:rsidRPr="0027090C" w14:paraId="7CCED1F6" w14:textId="77777777" w:rsidTr="0022530D">
        <w:trPr>
          <w:cantSplit/>
        </w:trPr>
        <w:tc>
          <w:tcPr>
            <w:tcW w:w="0" w:type="auto"/>
            <w:shd w:val="clear" w:color="auto" w:fill="auto"/>
            <w:noWrap/>
          </w:tcPr>
          <w:p w14:paraId="097C7693" w14:textId="77777777" w:rsidR="00F42FB8" w:rsidRPr="00FD1A9F" w:rsidRDefault="00F42FB8" w:rsidP="0022530D">
            <w:pPr>
              <w:pStyle w:val="TableText"/>
              <w:rPr>
                <w:rFonts w:cs="宋体"/>
              </w:rPr>
            </w:pPr>
            <w:r w:rsidRPr="00FD1A9F">
              <w:rPr>
                <w:rFonts w:cs="Arial"/>
              </w:rPr>
              <w:t>Other configurations</w:t>
            </w:r>
          </w:p>
        </w:tc>
        <w:tc>
          <w:tcPr>
            <w:tcW w:w="0" w:type="auto"/>
            <w:shd w:val="clear" w:color="auto" w:fill="auto"/>
          </w:tcPr>
          <w:p w14:paraId="06DD8F4B" w14:textId="77777777" w:rsidR="00F42FB8" w:rsidRPr="00FD1A9F" w:rsidRDefault="00F42FB8" w:rsidP="0022530D">
            <w:pPr>
              <w:pStyle w:val="TableText"/>
              <w:rPr>
                <w:rFonts w:cs="宋体"/>
                <w:sz w:val="22"/>
                <w:szCs w:val="22"/>
              </w:rPr>
            </w:pPr>
          </w:p>
        </w:tc>
      </w:tr>
    </w:tbl>
    <w:p w14:paraId="2559C088" w14:textId="77777777" w:rsidR="00F42FB8" w:rsidRDefault="00F42FB8" w:rsidP="00F42FB8"/>
    <w:p w14:paraId="7F3BE61D" w14:textId="77777777" w:rsidR="00F42FB8" w:rsidRPr="009B15B3" w:rsidRDefault="00F42FB8" w:rsidP="00F42FB8">
      <w:pPr>
        <w:rPr>
          <w:b/>
          <w:bCs/>
        </w:rPr>
      </w:pPr>
      <w:r w:rsidRPr="009B15B3">
        <w:rPr>
          <w:b/>
          <w:bCs/>
        </w:rPr>
        <w:t>F3-ACC1:</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5261"/>
        <w:gridCol w:w="2677"/>
      </w:tblGrid>
      <w:tr w:rsidR="00F42FB8" w:rsidRPr="0027090C" w14:paraId="157F02A7" w14:textId="77777777" w:rsidTr="0022530D">
        <w:trPr>
          <w:cantSplit/>
        </w:trPr>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37F7D607" w14:textId="77777777" w:rsidR="00F42FB8" w:rsidRPr="00BA0562" w:rsidRDefault="00F42FB8" w:rsidP="0022530D">
            <w:pPr>
              <w:pStyle w:val="TableHeading"/>
            </w:pPr>
            <w:r w:rsidRPr="00BA0562">
              <w:t>Item</w:t>
            </w:r>
          </w:p>
        </w:tc>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tcPr>
          <w:p w14:paraId="39DAAF2C" w14:textId="77777777" w:rsidR="00F42FB8" w:rsidRPr="00BA0562" w:rsidRDefault="00F42FB8" w:rsidP="0022530D">
            <w:pPr>
              <w:pStyle w:val="TableHeading"/>
            </w:pPr>
            <w:r w:rsidRPr="00BA0562">
              <w:t>Configuration</w:t>
            </w:r>
          </w:p>
        </w:tc>
      </w:tr>
      <w:tr w:rsidR="00F42FB8" w:rsidRPr="0027090C" w14:paraId="7BB115D6" w14:textId="77777777" w:rsidTr="0022530D">
        <w:trPr>
          <w:cantSplit/>
        </w:trPr>
        <w:tc>
          <w:tcPr>
            <w:tcW w:w="0" w:type="auto"/>
            <w:shd w:val="clear" w:color="auto" w:fill="auto"/>
          </w:tcPr>
          <w:p w14:paraId="44958813" w14:textId="77777777" w:rsidR="00F42FB8" w:rsidRPr="00FD1A9F" w:rsidRDefault="00F42FB8" w:rsidP="0022530D">
            <w:pPr>
              <w:pStyle w:val="TableText"/>
              <w:rPr>
                <w:rFonts w:cs="Arial"/>
              </w:rPr>
            </w:pPr>
            <w:r w:rsidRPr="00FD1A9F">
              <w:rPr>
                <w:rFonts w:cs="Arial"/>
              </w:rPr>
              <w:t>Basic configuration</w:t>
            </w:r>
          </w:p>
        </w:tc>
        <w:tc>
          <w:tcPr>
            <w:tcW w:w="0" w:type="auto"/>
            <w:shd w:val="clear" w:color="auto" w:fill="auto"/>
          </w:tcPr>
          <w:p w14:paraId="37921EB7" w14:textId="77777777" w:rsidR="00F42FB8" w:rsidRPr="00FD1A9F" w:rsidRDefault="00F42FB8" w:rsidP="0022530D">
            <w:pPr>
              <w:pStyle w:val="TableText"/>
              <w:rPr>
                <w:rFonts w:cs="Arial"/>
              </w:rPr>
            </w:pPr>
          </w:p>
        </w:tc>
      </w:tr>
      <w:tr w:rsidR="00F42FB8" w:rsidRPr="0027090C" w14:paraId="2D70EC1D" w14:textId="77777777" w:rsidTr="0022530D">
        <w:trPr>
          <w:cantSplit/>
        </w:trPr>
        <w:tc>
          <w:tcPr>
            <w:tcW w:w="0" w:type="auto"/>
            <w:shd w:val="clear" w:color="auto" w:fill="auto"/>
            <w:noWrap/>
          </w:tcPr>
          <w:p w14:paraId="539FBE42" w14:textId="77777777" w:rsidR="00F42FB8" w:rsidRPr="00FD1A9F" w:rsidRDefault="00F42FB8" w:rsidP="0022530D">
            <w:pPr>
              <w:pStyle w:val="TableText"/>
              <w:rPr>
                <w:rFonts w:cs="宋体"/>
              </w:rPr>
            </w:pPr>
            <w:r w:rsidRPr="00FD1A9F">
              <w:rPr>
                <w:rFonts w:cs="Arial"/>
              </w:rPr>
              <w:t>VLAN configuration</w:t>
            </w:r>
          </w:p>
        </w:tc>
        <w:tc>
          <w:tcPr>
            <w:tcW w:w="0" w:type="auto"/>
            <w:shd w:val="clear" w:color="auto" w:fill="auto"/>
          </w:tcPr>
          <w:p w14:paraId="3252CC35" w14:textId="77777777" w:rsidR="00F42FB8" w:rsidRPr="00FD1A9F" w:rsidRDefault="00F42FB8" w:rsidP="0022530D">
            <w:pPr>
              <w:pStyle w:val="TableText"/>
              <w:rPr>
                <w:rFonts w:cs="宋体"/>
                <w:sz w:val="22"/>
                <w:szCs w:val="22"/>
              </w:rPr>
            </w:pPr>
          </w:p>
        </w:tc>
      </w:tr>
      <w:tr w:rsidR="00F42FB8" w:rsidRPr="0027090C" w14:paraId="63AD7CA7" w14:textId="77777777" w:rsidTr="0022530D">
        <w:trPr>
          <w:cantSplit/>
        </w:trPr>
        <w:tc>
          <w:tcPr>
            <w:tcW w:w="0" w:type="auto"/>
            <w:shd w:val="clear" w:color="auto" w:fill="auto"/>
            <w:noWrap/>
          </w:tcPr>
          <w:p w14:paraId="601EECB9" w14:textId="77777777" w:rsidR="00F42FB8" w:rsidRPr="00FD1A9F" w:rsidRDefault="00F42FB8" w:rsidP="0022530D">
            <w:pPr>
              <w:pStyle w:val="TableText"/>
              <w:rPr>
                <w:rFonts w:cs="宋体"/>
              </w:rPr>
            </w:pPr>
            <w:r w:rsidRPr="00FD1A9F">
              <w:rPr>
                <w:rFonts w:cs="Arial"/>
              </w:rPr>
              <w:t>VLANIF interface configuration</w:t>
            </w:r>
          </w:p>
        </w:tc>
        <w:tc>
          <w:tcPr>
            <w:tcW w:w="0" w:type="auto"/>
            <w:shd w:val="clear" w:color="auto" w:fill="auto"/>
          </w:tcPr>
          <w:p w14:paraId="1D6C6D65" w14:textId="77777777" w:rsidR="00F42FB8" w:rsidRPr="00FD1A9F" w:rsidRDefault="00F42FB8" w:rsidP="0022530D">
            <w:pPr>
              <w:pStyle w:val="TableText"/>
              <w:rPr>
                <w:rFonts w:cs="宋体"/>
                <w:sz w:val="22"/>
                <w:szCs w:val="22"/>
              </w:rPr>
            </w:pPr>
          </w:p>
        </w:tc>
      </w:tr>
      <w:tr w:rsidR="00F42FB8" w:rsidRPr="0027090C" w14:paraId="3D8363F0" w14:textId="77777777" w:rsidTr="0022530D">
        <w:trPr>
          <w:cantSplit/>
        </w:trPr>
        <w:tc>
          <w:tcPr>
            <w:tcW w:w="0" w:type="auto"/>
            <w:shd w:val="clear" w:color="auto" w:fill="auto"/>
            <w:noWrap/>
          </w:tcPr>
          <w:p w14:paraId="1193FF04" w14:textId="77777777" w:rsidR="00F42FB8" w:rsidRPr="00FD1A9F" w:rsidRDefault="00F42FB8" w:rsidP="0022530D">
            <w:pPr>
              <w:pStyle w:val="TableText"/>
              <w:rPr>
                <w:rFonts w:cs="宋体"/>
              </w:rPr>
            </w:pPr>
            <w:r w:rsidRPr="00FD1A9F">
              <w:rPr>
                <w:rFonts w:cs="Arial"/>
              </w:rPr>
              <w:t>Routing configuration</w:t>
            </w:r>
          </w:p>
        </w:tc>
        <w:tc>
          <w:tcPr>
            <w:tcW w:w="0" w:type="auto"/>
            <w:shd w:val="clear" w:color="auto" w:fill="auto"/>
          </w:tcPr>
          <w:p w14:paraId="75AB08F4" w14:textId="77777777" w:rsidR="00F42FB8" w:rsidRPr="00FD1A9F" w:rsidRDefault="00F42FB8" w:rsidP="0022530D">
            <w:pPr>
              <w:pStyle w:val="TableText"/>
              <w:rPr>
                <w:rFonts w:cs="宋体"/>
                <w:sz w:val="22"/>
                <w:szCs w:val="22"/>
              </w:rPr>
            </w:pPr>
          </w:p>
        </w:tc>
      </w:tr>
      <w:tr w:rsidR="00F42FB8" w:rsidRPr="0027090C" w14:paraId="6203EF65" w14:textId="77777777" w:rsidTr="0022530D">
        <w:trPr>
          <w:cantSplit/>
        </w:trPr>
        <w:tc>
          <w:tcPr>
            <w:tcW w:w="0" w:type="auto"/>
            <w:shd w:val="clear" w:color="auto" w:fill="auto"/>
            <w:noWrap/>
          </w:tcPr>
          <w:p w14:paraId="749DCC38" w14:textId="77777777" w:rsidR="00F42FB8" w:rsidRPr="00FD1A9F" w:rsidRDefault="00F42FB8" w:rsidP="0022530D">
            <w:pPr>
              <w:pStyle w:val="TableText"/>
              <w:rPr>
                <w:rFonts w:cs="宋体"/>
              </w:rPr>
            </w:pPr>
            <w:r w:rsidRPr="00FD1A9F">
              <w:rPr>
                <w:rFonts w:cs="Arial"/>
              </w:rPr>
              <w:t>SNMP configuration</w:t>
            </w:r>
          </w:p>
        </w:tc>
        <w:tc>
          <w:tcPr>
            <w:tcW w:w="0" w:type="auto"/>
            <w:shd w:val="clear" w:color="auto" w:fill="auto"/>
          </w:tcPr>
          <w:p w14:paraId="64B07EF8" w14:textId="77777777" w:rsidR="00F42FB8" w:rsidRPr="00FD1A9F" w:rsidRDefault="00F42FB8" w:rsidP="0022530D">
            <w:pPr>
              <w:pStyle w:val="TableText"/>
              <w:rPr>
                <w:rFonts w:cs="宋体"/>
                <w:sz w:val="22"/>
                <w:szCs w:val="22"/>
              </w:rPr>
            </w:pPr>
          </w:p>
        </w:tc>
      </w:tr>
      <w:tr w:rsidR="00F42FB8" w:rsidRPr="0027090C" w14:paraId="4B0C8AA7" w14:textId="77777777" w:rsidTr="0022530D">
        <w:trPr>
          <w:cantSplit/>
        </w:trPr>
        <w:tc>
          <w:tcPr>
            <w:tcW w:w="0" w:type="auto"/>
            <w:shd w:val="clear" w:color="auto" w:fill="auto"/>
            <w:noWrap/>
          </w:tcPr>
          <w:p w14:paraId="4C03E6D5" w14:textId="77777777" w:rsidR="00F42FB8" w:rsidRPr="00FD1A9F" w:rsidRDefault="00F42FB8" w:rsidP="0022530D">
            <w:pPr>
              <w:pStyle w:val="TableText"/>
              <w:rPr>
                <w:rFonts w:cs="宋体"/>
              </w:rPr>
            </w:pPr>
            <w:r w:rsidRPr="00FD1A9F">
              <w:rPr>
                <w:rFonts w:cs="Arial"/>
              </w:rPr>
              <w:t>Other configurations</w:t>
            </w:r>
          </w:p>
        </w:tc>
        <w:tc>
          <w:tcPr>
            <w:tcW w:w="0" w:type="auto"/>
            <w:shd w:val="clear" w:color="auto" w:fill="auto"/>
          </w:tcPr>
          <w:p w14:paraId="4CBB5DDB" w14:textId="77777777" w:rsidR="00F42FB8" w:rsidRPr="00FD1A9F" w:rsidRDefault="00F42FB8" w:rsidP="0022530D">
            <w:pPr>
              <w:pStyle w:val="TableText"/>
              <w:rPr>
                <w:rFonts w:cs="宋体"/>
                <w:sz w:val="22"/>
                <w:szCs w:val="22"/>
              </w:rPr>
            </w:pPr>
          </w:p>
        </w:tc>
      </w:tr>
    </w:tbl>
    <w:p w14:paraId="3B2FF851" w14:textId="77777777" w:rsidR="00F42FB8" w:rsidRDefault="00F42FB8" w:rsidP="00F42FB8"/>
    <w:p w14:paraId="3A56187D" w14:textId="77777777" w:rsidR="00F42FB8" w:rsidRPr="009B15B3" w:rsidRDefault="00F42FB8" w:rsidP="00F42FB8">
      <w:pPr>
        <w:rPr>
          <w:b/>
          <w:bCs/>
        </w:rPr>
      </w:pPr>
      <w:r w:rsidRPr="009B15B3">
        <w:rPr>
          <w:b/>
          <w:bCs/>
        </w:rPr>
        <w:t>F3-ACC2:</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5261"/>
        <w:gridCol w:w="2677"/>
      </w:tblGrid>
      <w:tr w:rsidR="00F42FB8" w:rsidRPr="0027090C" w14:paraId="7F563EA5" w14:textId="77777777" w:rsidTr="0022530D">
        <w:trPr>
          <w:cantSplit/>
          <w:tblHeader/>
        </w:trPr>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13F63DD1" w14:textId="77777777" w:rsidR="00F42FB8" w:rsidRPr="00BA0562" w:rsidRDefault="00F42FB8" w:rsidP="0022530D">
            <w:pPr>
              <w:pStyle w:val="TableHeading"/>
            </w:pPr>
            <w:r w:rsidRPr="00BA0562">
              <w:t>Item</w:t>
            </w:r>
          </w:p>
        </w:tc>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tcPr>
          <w:p w14:paraId="68AE3C90" w14:textId="77777777" w:rsidR="00F42FB8" w:rsidRPr="00BA0562" w:rsidRDefault="00F42FB8" w:rsidP="0022530D">
            <w:pPr>
              <w:pStyle w:val="TableHeading"/>
            </w:pPr>
            <w:r w:rsidRPr="00BA0562">
              <w:t>Configuration</w:t>
            </w:r>
          </w:p>
        </w:tc>
      </w:tr>
      <w:tr w:rsidR="00F42FB8" w:rsidRPr="0027090C" w14:paraId="38586245" w14:textId="77777777" w:rsidTr="0022530D">
        <w:trPr>
          <w:cantSplit/>
        </w:trPr>
        <w:tc>
          <w:tcPr>
            <w:tcW w:w="0" w:type="auto"/>
            <w:shd w:val="clear" w:color="auto" w:fill="auto"/>
          </w:tcPr>
          <w:p w14:paraId="2AAE3415" w14:textId="77777777" w:rsidR="00F42FB8" w:rsidRPr="00FD1A9F" w:rsidRDefault="00F42FB8" w:rsidP="0022530D">
            <w:pPr>
              <w:pStyle w:val="TableText"/>
              <w:rPr>
                <w:rFonts w:cs="Arial"/>
              </w:rPr>
            </w:pPr>
            <w:r w:rsidRPr="00FD1A9F">
              <w:rPr>
                <w:rFonts w:cs="Arial"/>
              </w:rPr>
              <w:t>Basic configuration</w:t>
            </w:r>
          </w:p>
        </w:tc>
        <w:tc>
          <w:tcPr>
            <w:tcW w:w="0" w:type="auto"/>
            <w:shd w:val="clear" w:color="auto" w:fill="auto"/>
          </w:tcPr>
          <w:p w14:paraId="7810D215" w14:textId="77777777" w:rsidR="00F42FB8" w:rsidRPr="00FD1A9F" w:rsidRDefault="00F42FB8" w:rsidP="0022530D">
            <w:pPr>
              <w:pStyle w:val="TableText"/>
              <w:rPr>
                <w:rFonts w:cs="Arial"/>
              </w:rPr>
            </w:pPr>
          </w:p>
        </w:tc>
      </w:tr>
      <w:tr w:rsidR="00F42FB8" w:rsidRPr="0027090C" w14:paraId="376CF1D7" w14:textId="77777777" w:rsidTr="0022530D">
        <w:trPr>
          <w:cantSplit/>
        </w:trPr>
        <w:tc>
          <w:tcPr>
            <w:tcW w:w="0" w:type="auto"/>
            <w:shd w:val="clear" w:color="auto" w:fill="auto"/>
            <w:noWrap/>
          </w:tcPr>
          <w:p w14:paraId="31BEC79C" w14:textId="77777777" w:rsidR="00F42FB8" w:rsidRPr="00FD1A9F" w:rsidRDefault="00F42FB8" w:rsidP="0022530D">
            <w:pPr>
              <w:pStyle w:val="TableText"/>
              <w:rPr>
                <w:rFonts w:cs="宋体"/>
              </w:rPr>
            </w:pPr>
            <w:r w:rsidRPr="00FD1A9F">
              <w:rPr>
                <w:rFonts w:cs="Arial"/>
              </w:rPr>
              <w:t>VLAN configuration</w:t>
            </w:r>
          </w:p>
        </w:tc>
        <w:tc>
          <w:tcPr>
            <w:tcW w:w="0" w:type="auto"/>
            <w:shd w:val="clear" w:color="auto" w:fill="auto"/>
          </w:tcPr>
          <w:p w14:paraId="7EFC7DA4" w14:textId="77777777" w:rsidR="00F42FB8" w:rsidRPr="00FD1A9F" w:rsidRDefault="00F42FB8" w:rsidP="0022530D">
            <w:pPr>
              <w:pStyle w:val="TableText"/>
              <w:rPr>
                <w:rFonts w:cs="宋体"/>
                <w:sz w:val="22"/>
                <w:szCs w:val="22"/>
              </w:rPr>
            </w:pPr>
          </w:p>
        </w:tc>
      </w:tr>
      <w:tr w:rsidR="00F42FB8" w:rsidRPr="0027090C" w14:paraId="566317CB" w14:textId="77777777" w:rsidTr="0022530D">
        <w:trPr>
          <w:cantSplit/>
        </w:trPr>
        <w:tc>
          <w:tcPr>
            <w:tcW w:w="0" w:type="auto"/>
            <w:shd w:val="clear" w:color="auto" w:fill="auto"/>
            <w:noWrap/>
          </w:tcPr>
          <w:p w14:paraId="6986A948" w14:textId="77777777" w:rsidR="00F42FB8" w:rsidRPr="00FD1A9F" w:rsidRDefault="00F42FB8" w:rsidP="0022530D">
            <w:pPr>
              <w:pStyle w:val="TableText"/>
              <w:rPr>
                <w:rFonts w:cs="宋体"/>
              </w:rPr>
            </w:pPr>
            <w:r w:rsidRPr="00FD1A9F">
              <w:rPr>
                <w:rFonts w:cs="Arial"/>
              </w:rPr>
              <w:t>VLANIF interface configuration</w:t>
            </w:r>
          </w:p>
        </w:tc>
        <w:tc>
          <w:tcPr>
            <w:tcW w:w="0" w:type="auto"/>
            <w:shd w:val="clear" w:color="auto" w:fill="auto"/>
          </w:tcPr>
          <w:p w14:paraId="6E1929BD" w14:textId="77777777" w:rsidR="00F42FB8" w:rsidRPr="00FD1A9F" w:rsidRDefault="00F42FB8" w:rsidP="0022530D">
            <w:pPr>
              <w:pStyle w:val="TableText"/>
              <w:rPr>
                <w:rFonts w:cs="宋体"/>
                <w:sz w:val="22"/>
                <w:szCs w:val="22"/>
              </w:rPr>
            </w:pPr>
          </w:p>
        </w:tc>
      </w:tr>
      <w:tr w:rsidR="00F42FB8" w:rsidRPr="0027090C" w14:paraId="5B994E06" w14:textId="77777777" w:rsidTr="0022530D">
        <w:trPr>
          <w:cantSplit/>
        </w:trPr>
        <w:tc>
          <w:tcPr>
            <w:tcW w:w="0" w:type="auto"/>
            <w:shd w:val="clear" w:color="auto" w:fill="auto"/>
            <w:noWrap/>
          </w:tcPr>
          <w:p w14:paraId="3294A262" w14:textId="77777777" w:rsidR="00F42FB8" w:rsidRPr="00FD1A9F" w:rsidRDefault="00F42FB8" w:rsidP="0022530D">
            <w:pPr>
              <w:pStyle w:val="TableText"/>
              <w:rPr>
                <w:rFonts w:cs="宋体"/>
              </w:rPr>
            </w:pPr>
            <w:r w:rsidRPr="00FD1A9F">
              <w:rPr>
                <w:rFonts w:cs="Arial"/>
              </w:rPr>
              <w:t>Routing configuration</w:t>
            </w:r>
          </w:p>
        </w:tc>
        <w:tc>
          <w:tcPr>
            <w:tcW w:w="0" w:type="auto"/>
            <w:shd w:val="clear" w:color="auto" w:fill="auto"/>
          </w:tcPr>
          <w:p w14:paraId="0B266910" w14:textId="77777777" w:rsidR="00F42FB8" w:rsidRPr="00FD1A9F" w:rsidRDefault="00F42FB8" w:rsidP="0022530D">
            <w:pPr>
              <w:pStyle w:val="TableText"/>
              <w:rPr>
                <w:rFonts w:cs="宋体"/>
                <w:sz w:val="22"/>
                <w:szCs w:val="22"/>
              </w:rPr>
            </w:pPr>
          </w:p>
        </w:tc>
      </w:tr>
      <w:tr w:rsidR="00F42FB8" w:rsidRPr="0027090C" w14:paraId="5C6D0DA0" w14:textId="77777777" w:rsidTr="0022530D">
        <w:trPr>
          <w:cantSplit/>
        </w:trPr>
        <w:tc>
          <w:tcPr>
            <w:tcW w:w="0" w:type="auto"/>
            <w:shd w:val="clear" w:color="auto" w:fill="auto"/>
            <w:noWrap/>
          </w:tcPr>
          <w:p w14:paraId="23531366" w14:textId="77777777" w:rsidR="00F42FB8" w:rsidRPr="00FD1A9F" w:rsidRDefault="00F42FB8" w:rsidP="0022530D">
            <w:pPr>
              <w:pStyle w:val="TableText"/>
              <w:rPr>
                <w:rFonts w:cs="宋体"/>
              </w:rPr>
            </w:pPr>
            <w:r w:rsidRPr="00FD1A9F">
              <w:rPr>
                <w:rFonts w:cs="Arial"/>
              </w:rPr>
              <w:t>SNMP configuration</w:t>
            </w:r>
          </w:p>
        </w:tc>
        <w:tc>
          <w:tcPr>
            <w:tcW w:w="0" w:type="auto"/>
            <w:shd w:val="clear" w:color="auto" w:fill="auto"/>
          </w:tcPr>
          <w:p w14:paraId="451BF404" w14:textId="77777777" w:rsidR="00F42FB8" w:rsidRPr="00FD1A9F" w:rsidRDefault="00F42FB8" w:rsidP="0022530D">
            <w:pPr>
              <w:pStyle w:val="TableText"/>
              <w:rPr>
                <w:rFonts w:cs="宋体"/>
                <w:sz w:val="22"/>
                <w:szCs w:val="22"/>
              </w:rPr>
            </w:pPr>
          </w:p>
        </w:tc>
      </w:tr>
      <w:tr w:rsidR="00F42FB8" w:rsidRPr="0027090C" w14:paraId="6BDDDDE8" w14:textId="77777777" w:rsidTr="0022530D">
        <w:trPr>
          <w:cantSplit/>
        </w:trPr>
        <w:tc>
          <w:tcPr>
            <w:tcW w:w="0" w:type="auto"/>
            <w:shd w:val="clear" w:color="auto" w:fill="auto"/>
            <w:noWrap/>
          </w:tcPr>
          <w:p w14:paraId="5EB09A99" w14:textId="77777777" w:rsidR="00F42FB8" w:rsidRPr="00FD1A9F" w:rsidRDefault="00F42FB8" w:rsidP="0022530D">
            <w:pPr>
              <w:pStyle w:val="TableText"/>
              <w:rPr>
                <w:rFonts w:cs="宋体"/>
              </w:rPr>
            </w:pPr>
            <w:r w:rsidRPr="00FD1A9F">
              <w:rPr>
                <w:rFonts w:cs="Arial"/>
              </w:rPr>
              <w:t>Other configurations</w:t>
            </w:r>
          </w:p>
        </w:tc>
        <w:tc>
          <w:tcPr>
            <w:tcW w:w="0" w:type="auto"/>
            <w:shd w:val="clear" w:color="auto" w:fill="auto"/>
          </w:tcPr>
          <w:p w14:paraId="3827D9DE" w14:textId="77777777" w:rsidR="00F42FB8" w:rsidRPr="00FD1A9F" w:rsidRDefault="00F42FB8" w:rsidP="0022530D">
            <w:pPr>
              <w:pStyle w:val="TableText"/>
              <w:rPr>
                <w:rFonts w:cs="宋体"/>
                <w:sz w:val="22"/>
                <w:szCs w:val="22"/>
              </w:rPr>
            </w:pPr>
          </w:p>
        </w:tc>
      </w:tr>
    </w:tbl>
    <w:p w14:paraId="3996F954" w14:textId="77777777" w:rsidR="00F42FB8" w:rsidRDefault="00F42FB8" w:rsidP="00F42FB8"/>
    <w:p w14:paraId="6FE7E2A8" w14:textId="77777777" w:rsidR="00F42FB8" w:rsidRPr="009B15B3" w:rsidRDefault="00F42FB8" w:rsidP="00F42FB8">
      <w:pPr>
        <w:rPr>
          <w:b/>
          <w:bCs/>
        </w:rPr>
      </w:pPr>
      <w:r w:rsidRPr="009B15B3">
        <w:rPr>
          <w:b/>
          <w:bCs/>
        </w:rPr>
        <w:t>F3-ACC3:</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5261"/>
        <w:gridCol w:w="2677"/>
      </w:tblGrid>
      <w:tr w:rsidR="00F42FB8" w:rsidRPr="0027090C" w14:paraId="082F46D3" w14:textId="77777777" w:rsidTr="0022530D">
        <w:trPr>
          <w:cantSplit/>
        </w:trPr>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2DEF2A63" w14:textId="77777777" w:rsidR="00F42FB8" w:rsidRPr="00BA0562" w:rsidRDefault="00F42FB8" w:rsidP="0022530D">
            <w:pPr>
              <w:pStyle w:val="TableHeading"/>
            </w:pPr>
            <w:r w:rsidRPr="00BA0562">
              <w:t>Item</w:t>
            </w:r>
          </w:p>
        </w:tc>
        <w:tc>
          <w:tcPr>
            <w:tcW w:w="0" w:type="auto"/>
            <w:tcBorders>
              <w:top w:val="single" w:sz="6" w:space="0" w:color="auto"/>
              <w:left w:val="single" w:sz="6" w:space="0" w:color="auto"/>
              <w:bottom w:val="single" w:sz="6" w:space="0" w:color="auto"/>
              <w:right w:val="single" w:sz="6" w:space="0" w:color="auto"/>
              <w:tl2br w:val="nil"/>
              <w:tr2bl w:val="nil"/>
            </w:tcBorders>
            <w:shd w:val="clear" w:color="auto" w:fill="D9D9D9"/>
          </w:tcPr>
          <w:p w14:paraId="4B39EC69" w14:textId="77777777" w:rsidR="00F42FB8" w:rsidRPr="00BA0562" w:rsidRDefault="00F42FB8" w:rsidP="0022530D">
            <w:pPr>
              <w:pStyle w:val="TableHeading"/>
            </w:pPr>
            <w:r w:rsidRPr="00BA0562">
              <w:t>Configuration</w:t>
            </w:r>
          </w:p>
        </w:tc>
      </w:tr>
      <w:tr w:rsidR="00F42FB8" w:rsidRPr="0027090C" w14:paraId="6E70074F" w14:textId="77777777" w:rsidTr="0022530D">
        <w:trPr>
          <w:cantSplit/>
        </w:trPr>
        <w:tc>
          <w:tcPr>
            <w:tcW w:w="0" w:type="auto"/>
            <w:shd w:val="clear" w:color="auto" w:fill="auto"/>
          </w:tcPr>
          <w:p w14:paraId="18BCB57E" w14:textId="77777777" w:rsidR="00F42FB8" w:rsidRPr="00FD1A9F" w:rsidRDefault="00F42FB8" w:rsidP="0022530D">
            <w:pPr>
              <w:pStyle w:val="TableText"/>
              <w:rPr>
                <w:rFonts w:cs="Arial"/>
              </w:rPr>
            </w:pPr>
            <w:r w:rsidRPr="00FD1A9F">
              <w:rPr>
                <w:rFonts w:cs="Arial"/>
              </w:rPr>
              <w:t>Basic configuration</w:t>
            </w:r>
          </w:p>
        </w:tc>
        <w:tc>
          <w:tcPr>
            <w:tcW w:w="0" w:type="auto"/>
            <w:shd w:val="clear" w:color="auto" w:fill="auto"/>
          </w:tcPr>
          <w:p w14:paraId="1A8B5607" w14:textId="77777777" w:rsidR="00F42FB8" w:rsidRPr="00FD1A9F" w:rsidRDefault="00F42FB8" w:rsidP="0022530D">
            <w:pPr>
              <w:pStyle w:val="TableText"/>
              <w:rPr>
                <w:rFonts w:cs="Arial"/>
              </w:rPr>
            </w:pPr>
          </w:p>
        </w:tc>
      </w:tr>
      <w:tr w:rsidR="00F42FB8" w:rsidRPr="0027090C" w14:paraId="2FECB295" w14:textId="77777777" w:rsidTr="0022530D">
        <w:trPr>
          <w:cantSplit/>
        </w:trPr>
        <w:tc>
          <w:tcPr>
            <w:tcW w:w="0" w:type="auto"/>
            <w:shd w:val="clear" w:color="auto" w:fill="auto"/>
            <w:noWrap/>
          </w:tcPr>
          <w:p w14:paraId="5AD54773" w14:textId="77777777" w:rsidR="00F42FB8" w:rsidRPr="00FD1A9F" w:rsidRDefault="00F42FB8" w:rsidP="0022530D">
            <w:pPr>
              <w:pStyle w:val="TableText"/>
              <w:rPr>
                <w:rFonts w:cs="宋体"/>
              </w:rPr>
            </w:pPr>
            <w:r w:rsidRPr="00FD1A9F">
              <w:rPr>
                <w:rFonts w:cs="Arial"/>
              </w:rPr>
              <w:t>VLAN configuration</w:t>
            </w:r>
          </w:p>
        </w:tc>
        <w:tc>
          <w:tcPr>
            <w:tcW w:w="0" w:type="auto"/>
            <w:shd w:val="clear" w:color="auto" w:fill="auto"/>
          </w:tcPr>
          <w:p w14:paraId="4322FA64" w14:textId="77777777" w:rsidR="00F42FB8" w:rsidRPr="00FD1A9F" w:rsidRDefault="00F42FB8" w:rsidP="0022530D">
            <w:pPr>
              <w:pStyle w:val="TableText"/>
              <w:rPr>
                <w:rFonts w:cs="宋体"/>
                <w:sz w:val="22"/>
                <w:szCs w:val="22"/>
              </w:rPr>
            </w:pPr>
          </w:p>
        </w:tc>
      </w:tr>
      <w:tr w:rsidR="00F42FB8" w:rsidRPr="0027090C" w14:paraId="130EA8A1" w14:textId="77777777" w:rsidTr="0022530D">
        <w:trPr>
          <w:cantSplit/>
        </w:trPr>
        <w:tc>
          <w:tcPr>
            <w:tcW w:w="0" w:type="auto"/>
            <w:shd w:val="clear" w:color="auto" w:fill="auto"/>
            <w:noWrap/>
          </w:tcPr>
          <w:p w14:paraId="268BD952" w14:textId="77777777" w:rsidR="00F42FB8" w:rsidRPr="00FD1A9F" w:rsidRDefault="00F42FB8" w:rsidP="0022530D">
            <w:pPr>
              <w:pStyle w:val="TableText"/>
              <w:rPr>
                <w:rFonts w:cs="宋体"/>
              </w:rPr>
            </w:pPr>
            <w:r w:rsidRPr="00FD1A9F">
              <w:rPr>
                <w:rFonts w:cs="Arial"/>
              </w:rPr>
              <w:t>VLANIF interface configuration</w:t>
            </w:r>
          </w:p>
        </w:tc>
        <w:tc>
          <w:tcPr>
            <w:tcW w:w="0" w:type="auto"/>
            <w:shd w:val="clear" w:color="auto" w:fill="auto"/>
          </w:tcPr>
          <w:p w14:paraId="5E1CD470" w14:textId="77777777" w:rsidR="00F42FB8" w:rsidRPr="00FD1A9F" w:rsidRDefault="00F42FB8" w:rsidP="0022530D">
            <w:pPr>
              <w:pStyle w:val="TableText"/>
              <w:rPr>
                <w:rFonts w:cs="宋体"/>
                <w:sz w:val="22"/>
                <w:szCs w:val="22"/>
              </w:rPr>
            </w:pPr>
          </w:p>
        </w:tc>
      </w:tr>
      <w:tr w:rsidR="00F42FB8" w:rsidRPr="0027090C" w14:paraId="192DB9EB" w14:textId="77777777" w:rsidTr="0022530D">
        <w:trPr>
          <w:cantSplit/>
        </w:trPr>
        <w:tc>
          <w:tcPr>
            <w:tcW w:w="0" w:type="auto"/>
            <w:shd w:val="clear" w:color="auto" w:fill="auto"/>
            <w:noWrap/>
          </w:tcPr>
          <w:p w14:paraId="3467D718" w14:textId="77777777" w:rsidR="00F42FB8" w:rsidRPr="00FD1A9F" w:rsidRDefault="00F42FB8" w:rsidP="0022530D">
            <w:pPr>
              <w:pStyle w:val="TableText"/>
              <w:rPr>
                <w:rFonts w:cs="宋体"/>
              </w:rPr>
            </w:pPr>
            <w:r w:rsidRPr="00FD1A9F">
              <w:rPr>
                <w:rFonts w:cs="Arial"/>
              </w:rPr>
              <w:t>Routing configuration</w:t>
            </w:r>
          </w:p>
        </w:tc>
        <w:tc>
          <w:tcPr>
            <w:tcW w:w="0" w:type="auto"/>
            <w:shd w:val="clear" w:color="auto" w:fill="auto"/>
          </w:tcPr>
          <w:p w14:paraId="0EB38CD0" w14:textId="77777777" w:rsidR="00F42FB8" w:rsidRPr="00FD1A9F" w:rsidRDefault="00F42FB8" w:rsidP="0022530D">
            <w:pPr>
              <w:pStyle w:val="TableText"/>
              <w:rPr>
                <w:rFonts w:cs="宋体"/>
                <w:sz w:val="22"/>
                <w:szCs w:val="22"/>
              </w:rPr>
            </w:pPr>
          </w:p>
        </w:tc>
      </w:tr>
      <w:tr w:rsidR="00F42FB8" w:rsidRPr="0027090C" w14:paraId="7DF6FFC0" w14:textId="77777777" w:rsidTr="0022530D">
        <w:trPr>
          <w:cantSplit/>
        </w:trPr>
        <w:tc>
          <w:tcPr>
            <w:tcW w:w="0" w:type="auto"/>
            <w:shd w:val="clear" w:color="auto" w:fill="auto"/>
            <w:noWrap/>
          </w:tcPr>
          <w:p w14:paraId="0A422240" w14:textId="77777777" w:rsidR="00F42FB8" w:rsidRPr="00FD1A9F" w:rsidRDefault="00F42FB8" w:rsidP="0022530D">
            <w:pPr>
              <w:pStyle w:val="TableText"/>
              <w:rPr>
                <w:rFonts w:cs="宋体"/>
              </w:rPr>
            </w:pPr>
            <w:r w:rsidRPr="00FD1A9F">
              <w:rPr>
                <w:rFonts w:cs="Arial"/>
              </w:rPr>
              <w:t>SNMP configuration</w:t>
            </w:r>
          </w:p>
        </w:tc>
        <w:tc>
          <w:tcPr>
            <w:tcW w:w="0" w:type="auto"/>
            <w:shd w:val="clear" w:color="auto" w:fill="auto"/>
          </w:tcPr>
          <w:p w14:paraId="2628955E" w14:textId="77777777" w:rsidR="00F42FB8" w:rsidRPr="00FD1A9F" w:rsidRDefault="00F42FB8" w:rsidP="0022530D">
            <w:pPr>
              <w:pStyle w:val="TableText"/>
              <w:rPr>
                <w:rFonts w:cs="宋体"/>
                <w:sz w:val="22"/>
                <w:szCs w:val="22"/>
              </w:rPr>
            </w:pPr>
          </w:p>
        </w:tc>
      </w:tr>
      <w:tr w:rsidR="00F42FB8" w:rsidRPr="0027090C" w14:paraId="373D29E8" w14:textId="77777777" w:rsidTr="0022530D">
        <w:trPr>
          <w:cantSplit/>
        </w:trPr>
        <w:tc>
          <w:tcPr>
            <w:tcW w:w="0" w:type="auto"/>
            <w:shd w:val="clear" w:color="auto" w:fill="auto"/>
            <w:noWrap/>
          </w:tcPr>
          <w:p w14:paraId="07BE6955" w14:textId="77777777" w:rsidR="00F42FB8" w:rsidRPr="00FD1A9F" w:rsidRDefault="00F42FB8" w:rsidP="0022530D">
            <w:pPr>
              <w:pStyle w:val="TableText"/>
              <w:rPr>
                <w:rFonts w:cs="宋体"/>
              </w:rPr>
            </w:pPr>
            <w:r w:rsidRPr="00FD1A9F">
              <w:rPr>
                <w:rFonts w:cs="Arial"/>
              </w:rPr>
              <w:t>Other configurations</w:t>
            </w:r>
          </w:p>
        </w:tc>
        <w:tc>
          <w:tcPr>
            <w:tcW w:w="0" w:type="auto"/>
            <w:shd w:val="clear" w:color="auto" w:fill="auto"/>
          </w:tcPr>
          <w:p w14:paraId="2EDB89AB" w14:textId="77777777" w:rsidR="00F42FB8" w:rsidRPr="00FD1A9F" w:rsidRDefault="00F42FB8" w:rsidP="0022530D">
            <w:pPr>
              <w:pStyle w:val="TableText"/>
              <w:rPr>
                <w:rFonts w:cs="宋体"/>
                <w:sz w:val="22"/>
                <w:szCs w:val="22"/>
              </w:rPr>
            </w:pPr>
          </w:p>
        </w:tc>
      </w:tr>
    </w:tbl>
    <w:p w14:paraId="407D7961" w14:textId="77777777" w:rsidR="00F42FB8" w:rsidRDefault="00F42FB8" w:rsidP="00F42FB8"/>
    <w:p w14:paraId="28A65EBF" w14:textId="77777777" w:rsidR="00F42FB8" w:rsidRPr="009B15B3" w:rsidRDefault="00F42FB8" w:rsidP="00F42FB8">
      <w:pPr>
        <w:rPr>
          <w:b/>
          <w:bCs/>
        </w:rPr>
      </w:pPr>
      <w:r w:rsidRPr="009B15B3">
        <w:rPr>
          <w:b/>
          <w:bCs/>
        </w:rPr>
        <w:lastRenderedPageBreak/>
        <w:t>Configuration</w:t>
      </w:r>
    </w:p>
    <w:p w14:paraId="118D9D6E" w14:textId="77777777" w:rsidR="00F42FB8" w:rsidRDefault="00F42FB8" w:rsidP="00F42FB8">
      <w:r>
        <w:t>Set up the lab environment and complete related configurations according to the preceding configuration schemes within 40 minutes.</w:t>
      </w:r>
    </w:p>
    <w:p w14:paraId="00DD48DA" w14:textId="77777777" w:rsidR="00F42FB8" w:rsidRDefault="00F42FB8" w:rsidP="00F42FB8">
      <w:pPr>
        <w:pStyle w:val="BlockLabel"/>
        <w:numPr>
          <w:ilvl w:val="0"/>
          <w:numId w:val="39"/>
        </w:numPr>
      </w:pPr>
      <w:r>
        <w:t>Project Acceptance</w:t>
      </w:r>
    </w:p>
    <w:p w14:paraId="44407609" w14:textId="77777777" w:rsidR="00F42FB8" w:rsidRDefault="00F42FB8" w:rsidP="00F42FB8">
      <w:r>
        <w:t>After the device configuration is complete, what items need to be verified for acceptance? How are they verified? Please list at least five items.</w:t>
      </w:r>
    </w:p>
    <w:p w14:paraId="77FD22DD" w14:textId="77777777" w:rsidR="00F42FB8" w:rsidRPr="0027090C" w:rsidRDefault="00F42FB8" w:rsidP="00F42FB8">
      <w:pPr>
        <w:rPr>
          <w:vertAlign w:val="subscript"/>
        </w:rPr>
      </w:pPr>
      <w:r>
        <w:t>1.</w:t>
      </w:r>
      <w:r>
        <w:rPr>
          <w:u w:val="single"/>
          <w:vertAlign w:val="subscript"/>
        </w:rPr>
        <w:t xml:space="preserve">                                                                                                 </w:t>
      </w:r>
      <w:r>
        <w:rPr>
          <w:vertAlign w:val="subscript"/>
        </w:rPr>
        <w:t xml:space="preserve">                                                                                                 </w:t>
      </w:r>
    </w:p>
    <w:p w14:paraId="452F7DA8" w14:textId="77777777" w:rsidR="00F42FB8" w:rsidRPr="0027090C" w:rsidRDefault="00F42FB8" w:rsidP="00F42FB8">
      <w:pPr>
        <w:rPr>
          <w:vertAlign w:val="subscript"/>
        </w:rPr>
      </w:pPr>
      <w:r>
        <w:t>2.</w:t>
      </w:r>
      <w:r>
        <w:rPr>
          <w:u w:val="single"/>
          <w:vertAlign w:val="subscript"/>
        </w:rPr>
        <w:t xml:space="preserve">                                                                                                 </w:t>
      </w:r>
      <w:r>
        <w:rPr>
          <w:vertAlign w:val="subscript"/>
        </w:rPr>
        <w:t xml:space="preserve">                                                                                                 </w:t>
      </w:r>
    </w:p>
    <w:p w14:paraId="49F47C29" w14:textId="77777777" w:rsidR="00F42FB8" w:rsidRPr="0027090C" w:rsidRDefault="00F42FB8" w:rsidP="00F42FB8">
      <w:r>
        <w:t>3.</w:t>
      </w:r>
      <w:r>
        <w:rPr>
          <w:u w:val="single"/>
          <w:vertAlign w:val="subscript"/>
        </w:rPr>
        <w:t xml:space="preserve">                                                                                                 </w:t>
      </w:r>
      <w:r>
        <w:rPr>
          <w:vertAlign w:val="subscript"/>
        </w:rPr>
        <w:t xml:space="preserve">                                                                                                 </w:t>
      </w:r>
    </w:p>
    <w:p w14:paraId="434BFA79" w14:textId="77777777" w:rsidR="00F42FB8" w:rsidRPr="0027090C" w:rsidRDefault="00F42FB8" w:rsidP="00F42FB8">
      <w:r>
        <w:t>4.</w:t>
      </w:r>
      <w:r>
        <w:rPr>
          <w:u w:val="single"/>
          <w:vertAlign w:val="subscript"/>
        </w:rPr>
        <w:t xml:space="preserve">                                                                                                 </w:t>
      </w:r>
      <w:r>
        <w:rPr>
          <w:vertAlign w:val="subscript"/>
        </w:rPr>
        <w:t xml:space="preserve">                                                                                                 </w:t>
      </w:r>
    </w:p>
    <w:p w14:paraId="54D4DC08" w14:textId="77777777" w:rsidR="00F42FB8" w:rsidRPr="0027090C" w:rsidRDefault="00F42FB8" w:rsidP="00F42FB8">
      <w:pPr>
        <w:rPr>
          <w:vertAlign w:val="subscript"/>
        </w:rPr>
      </w:pPr>
      <w:r>
        <w:t>5.</w:t>
      </w:r>
      <w:r>
        <w:rPr>
          <w:u w:val="single"/>
          <w:vertAlign w:val="subscript"/>
        </w:rPr>
        <w:t xml:space="preserve">                                                                                                 </w:t>
      </w:r>
      <w:r>
        <w:rPr>
          <w:vertAlign w:val="subscript"/>
        </w:rPr>
        <w:t xml:space="preserve">                                                                                                 </w:t>
      </w:r>
    </w:p>
    <w:p w14:paraId="050A0437" w14:textId="77777777" w:rsidR="00F42FB8" w:rsidRPr="009B15B3" w:rsidRDefault="00F42FB8" w:rsidP="00F42FB8">
      <w:pPr>
        <w:rPr>
          <w:b/>
          <w:bCs/>
        </w:rPr>
      </w:pPr>
      <w:r w:rsidRPr="009B15B3">
        <w:rPr>
          <w:b/>
          <w:bCs/>
        </w:rPr>
        <w:t>Reference answer:</w:t>
      </w:r>
    </w:p>
    <w:p w14:paraId="6C505545" w14:textId="77777777" w:rsidR="00F42FB8" w:rsidRDefault="00F42FB8" w:rsidP="00F42FB8">
      <w:pPr>
        <w:pStyle w:val="ItemStep"/>
        <w:outlineLvl w:val="9"/>
      </w:pPr>
      <w:r>
        <w:t>Verify whether the wireless clients can detect wireless signals and access the network successfully.</w:t>
      </w:r>
    </w:p>
    <w:p w14:paraId="60E4271C" w14:textId="77777777" w:rsidR="00F42FB8" w:rsidRDefault="00F42FB8" w:rsidP="00F42FB8">
      <w:pPr>
        <w:pStyle w:val="ItemStep"/>
        <w:outlineLvl w:val="9"/>
      </w:pPr>
      <w:r>
        <w:t>Verify whether the OSPF neighbor relationship is normal.</w:t>
      </w:r>
    </w:p>
    <w:p w14:paraId="2BBD3E81" w14:textId="77777777" w:rsidR="00F42FB8" w:rsidRDefault="00F42FB8" w:rsidP="00F42FB8">
      <w:pPr>
        <w:pStyle w:val="ItemStep"/>
        <w:outlineLvl w:val="9"/>
      </w:pPr>
      <w:r>
        <w:t>Verify the connectivity within networks.</w:t>
      </w:r>
    </w:p>
    <w:p w14:paraId="1613B2D5" w14:textId="77777777" w:rsidR="00F42FB8" w:rsidRDefault="00F42FB8" w:rsidP="00F42FB8">
      <w:pPr>
        <w:pStyle w:val="ItemStep"/>
        <w:outlineLvl w:val="9"/>
      </w:pPr>
      <w:r>
        <w:t>Verify the connectivity between networks.</w:t>
      </w:r>
    </w:p>
    <w:p w14:paraId="0CC0524D" w14:textId="77777777" w:rsidR="00F42FB8" w:rsidRDefault="00F42FB8" w:rsidP="00F42FB8">
      <w:pPr>
        <w:pStyle w:val="ItemStep"/>
        <w:outlineLvl w:val="9"/>
      </w:pPr>
      <w:r>
        <w:t>Verify the access control for wireless guests.</w:t>
      </w:r>
    </w:p>
    <w:p w14:paraId="4921FAEF" w14:textId="77777777" w:rsidR="00F42FB8" w:rsidRDefault="00F42FB8" w:rsidP="00F42FB8">
      <w:pPr>
        <w:pStyle w:val="ItemStep"/>
        <w:outlineLvl w:val="9"/>
      </w:pPr>
      <w:r>
        <w:t>Verify the Internet access control.</w:t>
      </w:r>
    </w:p>
    <w:p w14:paraId="37A48E0C" w14:textId="77777777" w:rsidR="00F42FB8" w:rsidRDefault="00F42FB8" w:rsidP="00F42FB8">
      <w:pPr>
        <w:pStyle w:val="ItemStep"/>
        <w:outlineLvl w:val="9"/>
      </w:pPr>
      <w:r>
        <w:t>Verify whether the NMS can manage network devices.</w:t>
      </w:r>
    </w:p>
    <w:p w14:paraId="3EEA396D" w14:textId="77777777" w:rsidR="00F42FB8" w:rsidRDefault="00F42FB8" w:rsidP="00F42FB8">
      <w:pPr>
        <w:pStyle w:val="3"/>
      </w:pPr>
      <w:bookmarkStart w:id="240" w:name="_Toc38987097"/>
      <w:r>
        <w:t>Network O&amp;M</w:t>
      </w:r>
      <w:bookmarkEnd w:id="240"/>
    </w:p>
    <w:p w14:paraId="3AA9E6FC" w14:textId="77777777" w:rsidR="00F42FB8" w:rsidRDefault="00F42FB8" w:rsidP="00F42FB8">
      <w:pPr>
        <w:pStyle w:val="BlockLabel"/>
        <w:numPr>
          <w:ilvl w:val="0"/>
          <w:numId w:val="36"/>
        </w:numPr>
      </w:pPr>
      <w:r>
        <w:t>O&amp;M Handover</w:t>
      </w:r>
    </w:p>
    <w:p w14:paraId="230F29F7" w14:textId="77777777" w:rsidR="00F42FB8" w:rsidRDefault="00F42FB8" w:rsidP="00F42FB8">
      <w:r>
        <w:t>After the project is delivered, how do you arrange the maintenance work in the future? Discuss with your team and list at least five maintenance items.</w:t>
      </w:r>
    </w:p>
    <w:p w14:paraId="17C9A919" w14:textId="77777777" w:rsidR="00F42FB8" w:rsidRPr="009B15B3" w:rsidRDefault="00F42FB8" w:rsidP="00F42FB8">
      <w:pPr>
        <w:pStyle w:val="ItemStep"/>
        <w:outlineLvl w:val="9"/>
      </w:pPr>
      <w:r>
        <w:rPr>
          <w:u w:val="single"/>
          <w:vertAlign w:val="subscript"/>
        </w:rPr>
        <w:t xml:space="preserve">                                                                                                 </w:t>
      </w:r>
      <w:r>
        <w:rPr>
          <w:vertAlign w:val="subscript"/>
        </w:rPr>
        <w:t xml:space="preserve"> </w:t>
      </w:r>
      <w:r w:rsidRPr="009B15B3">
        <w:t xml:space="preserve">  </w:t>
      </w:r>
    </w:p>
    <w:p w14:paraId="2E68D8AF" w14:textId="77777777" w:rsidR="00F42FB8" w:rsidRPr="009B15B3" w:rsidRDefault="00F42FB8" w:rsidP="00F42FB8">
      <w:pPr>
        <w:pStyle w:val="ItemStep"/>
        <w:outlineLvl w:val="9"/>
      </w:pPr>
      <w:r>
        <w:rPr>
          <w:u w:val="single"/>
          <w:vertAlign w:val="subscript"/>
        </w:rPr>
        <w:t xml:space="preserve">                                                                                                </w:t>
      </w:r>
      <w:r>
        <w:rPr>
          <w:vertAlign w:val="subscript"/>
        </w:rPr>
        <w:t xml:space="preserve">     </w:t>
      </w:r>
      <w:r w:rsidRPr="009B15B3">
        <w:t xml:space="preserve"> </w:t>
      </w:r>
    </w:p>
    <w:p w14:paraId="074D78AF" w14:textId="77777777" w:rsidR="00F42FB8" w:rsidRPr="0027090C" w:rsidRDefault="00F42FB8" w:rsidP="00F42FB8">
      <w:pPr>
        <w:pStyle w:val="ItemStep"/>
        <w:outlineLvl w:val="9"/>
      </w:pPr>
      <w:r>
        <w:rPr>
          <w:u w:val="single"/>
          <w:vertAlign w:val="subscript"/>
        </w:rPr>
        <w:t xml:space="preserve">                                                                                                 </w:t>
      </w:r>
      <w:r>
        <w:rPr>
          <w:vertAlign w:val="subscript"/>
        </w:rPr>
        <w:t xml:space="preserve">    </w:t>
      </w:r>
    </w:p>
    <w:p w14:paraId="421B9383" w14:textId="77777777" w:rsidR="00F42FB8" w:rsidRPr="009B15B3" w:rsidRDefault="00F42FB8" w:rsidP="00F42FB8">
      <w:pPr>
        <w:pStyle w:val="ItemStep"/>
        <w:outlineLvl w:val="9"/>
      </w:pPr>
      <w:r>
        <w:rPr>
          <w:u w:val="single"/>
          <w:vertAlign w:val="subscript"/>
        </w:rPr>
        <w:t xml:space="preserve">                                                                                                 </w:t>
      </w:r>
      <w:r>
        <w:rPr>
          <w:vertAlign w:val="subscript"/>
        </w:rPr>
        <w:t xml:space="preserve">   </w:t>
      </w:r>
    </w:p>
    <w:p w14:paraId="36F6DC6F" w14:textId="77777777" w:rsidR="00F42FB8" w:rsidRPr="0027090C" w:rsidRDefault="00F42FB8" w:rsidP="00F42FB8">
      <w:pPr>
        <w:pStyle w:val="ItemStep"/>
        <w:outlineLvl w:val="9"/>
      </w:pPr>
      <w:r>
        <w:rPr>
          <w:u w:val="single"/>
          <w:vertAlign w:val="subscript"/>
        </w:rPr>
        <w:t xml:space="preserve">                                                                                                 </w:t>
      </w:r>
      <w:r>
        <w:rPr>
          <w:vertAlign w:val="subscript"/>
        </w:rPr>
        <w:t xml:space="preserve">  </w:t>
      </w:r>
    </w:p>
    <w:p w14:paraId="377371FB" w14:textId="77777777" w:rsidR="00F42FB8" w:rsidRPr="009B15B3" w:rsidRDefault="00F42FB8" w:rsidP="00F42FB8">
      <w:pPr>
        <w:rPr>
          <w:b/>
          <w:bCs/>
        </w:rPr>
      </w:pPr>
      <w:r w:rsidRPr="009B15B3">
        <w:rPr>
          <w:b/>
          <w:bCs/>
        </w:rPr>
        <w:t>Reference answer:</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870"/>
        <w:gridCol w:w="1744"/>
        <w:gridCol w:w="1553"/>
        <w:gridCol w:w="2771"/>
      </w:tblGrid>
      <w:tr w:rsidR="00F42FB8" w:rsidRPr="00E14239" w14:paraId="769278A1" w14:textId="77777777" w:rsidTr="0022530D">
        <w:trPr>
          <w:cantSplit/>
          <w:tblHeader/>
        </w:trPr>
        <w:tc>
          <w:tcPr>
            <w:tcW w:w="1870" w:type="dxa"/>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62E873FC" w14:textId="77777777" w:rsidR="00F42FB8" w:rsidRPr="00FD1A9F" w:rsidRDefault="00F42FB8" w:rsidP="0022530D">
            <w:pPr>
              <w:pStyle w:val="TableHeading"/>
              <w:rPr>
                <w:rFonts w:ascii="Arial" w:eastAsia="宋体" w:hAnsi="Arial"/>
                <w:szCs w:val="36"/>
              </w:rPr>
            </w:pPr>
            <w:r w:rsidRPr="00BA0562">
              <w:lastRenderedPageBreak/>
              <w:t>Recommended Maintenance Interval</w:t>
            </w:r>
          </w:p>
        </w:tc>
        <w:tc>
          <w:tcPr>
            <w:tcW w:w="1744" w:type="dxa"/>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0AB68788" w14:textId="77777777" w:rsidR="00F42FB8" w:rsidRPr="00FD1A9F" w:rsidRDefault="00F42FB8" w:rsidP="0022530D">
            <w:pPr>
              <w:pStyle w:val="TableHeading"/>
              <w:rPr>
                <w:rFonts w:ascii="Arial" w:eastAsia="宋体" w:hAnsi="Arial"/>
                <w:szCs w:val="36"/>
              </w:rPr>
            </w:pPr>
            <w:r w:rsidRPr="00BA0562">
              <w:t>Check Item</w:t>
            </w:r>
          </w:p>
        </w:tc>
        <w:tc>
          <w:tcPr>
            <w:tcW w:w="1553" w:type="dxa"/>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177A1EFC" w14:textId="77777777" w:rsidR="00F42FB8" w:rsidRPr="00FD1A9F" w:rsidRDefault="00F42FB8" w:rsidP="0022530D">
            <w:pPr>
              <w:pStyle w:val="TableHeading"/>
              <w:rPr>
                <w:rFonts w:ascii="Arial" w:eastAsia="宋体" w:hAnsi="Arial"/>
                <w:szCs w:val="36"/>
              </w:rPr>
            </w:pPr>
            <w:r w:rsidRPr="00BA0562">
              <w:t>Check Method</w:t>
            </w:r>
          </w:p>
        </w:tc>
        <w:tc>
          <w:tcPr>
            <w:tcW w:w="2771" w:type="dxa"/>
            <w:tcBorders>
              <w:top w:val="single" w:sz="6" w:space="0" w:color="auto"/>
              <w:left w:val="single" w:sz="6" w:space="0" w:color="auto"/>
              <w:bottom w:val="single" w:sz="6" w:space="0" w:color="auto"/>
              <w:right w:val="single" w:sz="6" w:space="0" w:color="auto"/>
              <w:tl2br w:val="nil"/>
              <w:tr2bl w:val="nil"/>
            </w:tcBorders>
            <w:shd w:val="clear" w:color="auto" w:fill="D9D9D9"/>
            <w:hideMark/>
          </w:tcPr>
          <w:p w14:paraId="43037453" w14:textId="77777777" w:rsidR="00F42FB8" w:rsidRPr="00FD1A9F" w:rsidRDefault="00F42FB8" w:rsidP="0022530D">
            <w:pPr>
              <w:pStyle w:val="TableHeading"/>
              <w:rPr>
                <w:rFonts w:ascii="Arial" w:eastAsia="宋体" w:hAnsi="Arial"/>
                <w:szCs w:val="36"/>
              </w:rPr>
            </w:pPr>
            <w:r w:rsidRPr="00BA0562">
              <w:t>Evaluation Criteria</w:t>
            </w:r>
          </w:p>
        </w:tc>
      </w:tr>
      <w:tr w:rsidR="00F42FB8" w:rsidRPr="00E14239" w14:paraId="0355D7EA" w14:textId="77777777" w:rsidTr="0022530D">
        <w:trPr>
          <w:cantSplit/>
        </w:trPr>
        <w:tc>
          <w:tcPr>
            <w:tcW w:w="1870" w:type="dxa"/>
            <w:vMerge w:val="restart"/>
            <w:shd w:val="clear" w:color="auto" w:fill="auto"/>
            <w:hideMark/>
          </w:tcPr>
          <w:p w14:paraId="6C2AA894" w14:textId="77777777" w:rsidR="00F42FB8" w:rsidRPr="00FD1A9F" w:rsidRDefault="00F42FB8" w:rsidP="0022530D">
            <w:pPr>
              <w:pStyle w:val="TableText"/>
              <w:rPr>
                <w:rFonts w:ascii="Arial" w:eastAsia="宋体" w:hAnsi="Arial" w:cs="Arial"/>
                <w:szCs w:val="36"/>
              </w:rPr>
            </w:pPr>
            <w:r w:rsidRPr="00FD1A9F">
              <w:rPr>
                <w:rFonts w:cs="Arial"/>
              </w:rPr>
              <w:t>Daily</w:t>
            </w:r>
          </w:p>
        </w:tc>
        <w:tc>
          <w:tcPr>
            <w:tcW w:w="1744" w:type="dxa"/>
            <w:shd w:val="clear" w:color="auto" w:fill="auto"/>
            <w:hideMark/>
          </w:tcPr>
          <w:p w14:paraId="3B922BC7" w14:textId="77777777" w:rsidR="00F42FB8" w:rsidRPr="00FD1A9F" w:rsidRDefault="00F42FB8" w:rsidP="0022530D">
            <w:pPr>
              <w:pStyle w:val="TableText"/>
              <w:rPr>
                <w:rFonts w:ascii="Arial" w:eastAsia="宋体" w:hAnsi="Arial" w:cs="Arial"/>
                <w:szCs w:val="36"/>
              </w:rPr>
            </w:pPr>
            <w:r w:rsidRPr="00FD1A9F">
              <w:rPr>
                <w:rFonts w:cs="Arial"/>
              </w:rPr>
              <w:t>Power connections</w:t>
            </w:r>
          </w:p>
        </w:tc>
        <w:tc>
          <w:tcPr>
            <w:tcW w:w="1553" w:type="dxa"/>
            <w:shd w:val="clear" w:color="auto" w:fill="auto"/>
            <w:hideMark/>
          </w:tcPr>
          <w:p w14:paraId="71A64E6D" w14:textId="77777777" w:rsidR="00F42FB8" w:rsidRPr="00FD1A9F" w:rsidRDefault="00F42FB8" w:rsidP="0022530D">
            <w:pPr>
              <w:pStyle w:val="TableText"/>
              <w:rPr>
                <w:rFonts w:ascii="Arial" w:eastAsia="宋体" w:hAnsi="Arial" w:cs="Arial"/>
                <w:szCs w:val="36"/>
              </w:rPr>
            </w:pPr>
            <w:r w:rsidRPr="00FD1A9F">
              <w:rPr>
                <w:rFonts w:cs="Arial"/>
              </w:rPr>
              <w:t>Observation</w:t>
            </w:r>
          </w:p>
        </w:tc>
        <w:tc>
          <w:tcPr>
            <w:tcW w:w="2771" w:type="dxa"/>
            <w:shd w:val="clear" w:color="auto" w:fill="auto"/>
            <w:hideMark/>
          </w:tcPr>
          <w:p w14:paraId="141BA356" w14:textId="77777777" w:rsidR="00F42FB8" w:rsidRPr="00FD1A9F" w:rsidRDefault="00F42FB8" w:rsidP="0022530D">
            <w:pPr>
              <w:pStyle w:val="TableText"/>
              <w:rPr>
                <w:rFonts w:ascii="Arial" w:eastAsia="宋体" w:hAnsi="Arial" w:cs="Arial"/>
                <w:szCs w:val="36"/>
              </w:rPr>
            </w:pPr>
            <w:r w:rsidRPr="00FD1A9F">
              <w:rPr>
                <w:rFonts w:cs="Arial"/>
              </w:rPr>
              <w:t>The power cable is correctly and securely connected to the specified position of the device. The power supply indicator on the device should be steady on (green).</w:t>
            </w:r>
          </w:p>
        </w:tc>
      </w:tr>
      <w:tr w:rsidR="00F42FB8" w:rsidRPr="00E14239" w14:paraId="7842139F" w14:textId="77777777" w:rsidTr="0022530D">
        <w:trPr>
          <w:cantSplit/>
        </w:trPr>
        <w:tc>
          <w:tcPr>
            <w:tcW w:w="1870" w:type="dxa"/>
            <w:vMerge/>
            <w:shd w:val="clear" w:color="auto" w:fill="auto"/>
            <w:hideMark/>
          </w:tcPr>
          <w:p w14:paraId="0F48CBEE" w14:textId="77777777" w:rsidR="00F42FB8" w:rsidRPr="00FD1A9F" w:rsidRDefault="00F42FB8" w:rsidP="0022530D">
            <w:pPr>
              <w:pStyle w:val="TableText"/>
              <w:rPr>
                <w:rFonts w:ascii="Arial" w:eastAsia="宋体" w:hAnsi="Arial" w:cs="Arial"/>
                <w:szCs w:val="36"/>
              </w:rPr>
            </w:pPr>
          </w:p>
        </w:tc>
        <w:tc>
          <w:tcPr>
            <w:tcW w:w="1744" w:type="dxa"/>
            <w:shd w:val="clear" w:color="auto" w:fill="auto"/>
            <w:hideMark/>
          </w:tcPr>
          <w:p w14:paraId="76C42B78" w14:textId="77777777" w:rsidR="00F42FB8" w:rsidRPr="00FD1A9F" w:rsidRDefault="00F42FB8" w:rsidP="0022530D">
            <w:pPr>
              <w:pStyle w:val="TableText"/>
              <w:rPr>
                <w:rFonts w:ascii="Arial" w:eastAsia="宋体" w:hAnsi="Arial" w:cs="Arial"/>
                <w:szCs w:val="36"/>
              </w:rPr>
            </w:pPr>
            <w:r w:rsidRPr="00FD1A9F">
              <w:rPr>
                <w:rFonts w:cs="Arial"/>
              </w:rPr>
              <w:t>Device temperature</w:t>
            </w:r>
          </w:p>
        </w:tc>
        <w:tc>
          <w:tcPr>
            <w:tcW w:w="1553" w:type="dxa"/>
            <w:shd w:val="clear" w:color="auto" w:fill="auto"/>
            <w:hideMark/>
          </w:tcPr>
          <w:p w14:paraId="5EC49BC5" w14:textId="77777777" w:rsidR="00F42FB8" w:rsidRPr="00FD1A9F" w:rsidRDefault="00F42FB8" w:rsidP="0022530D">
            <w:pPr>
              <w:pStyle w:val="TableText"/>
              <w:rPr>
                <w:rFonts w:cs="Arial"/>
              </w:rPr>
            </w:pPr>
            <w:r w:rsidRPr="00FD1A9F">
              <w:rPr>
                <w:rFonts w:cs="Arial"/>
              </w:rPr>
              <w:t>&lt;HUAWEI&gt; display temperature</w:t>
            </w:r>
          </w:p>
        </w:tc>
        <w:tc>
          <w:tcPr>
            <w:tcW w:w="2771" w:type="dxa"/>
            <w:shd w:val="clear" w:color="auto" w:fill="auto"/>
            <w:hideMark/>
          </w:tcPr>
          <w:p w14:paraId="3798B41A" w14:textId="77777777" w:rsidR="00F42FB8" w:rsidRPr="00FD1A9F" w:rsidRDefault="00F42FB8" w:rsidP="0022530D">
            <w:pPr>
              <w:pStyle w:val="TableText"/>
              <w:rPr>
                <w:rFonts w:ascii="Arial" w:eastAsia="宋体" w:hAnsi="Arial" w:cs="Arial"/>
                <w:szCs w:val="36"/>
              </w:rPr>
            </w:pPr>
            <w:r w:rsidRPr="00FD1A9F">
              <w:rPr>
                <w:rFonts w:cs="Arial"/>
              </w:rPr>
              <w:t xml:space="preserve">The temperature of each module falls between the upper limit and lower limit. </w:t>
            </w:r>
          </w:p>
        </w:tc>
      </w:tr>
      <w:tr w:rsidR="00F42FB8" w:rsidRPr="00E14239" w14:paraId="30EDEC58" w14:textId="77777777" w:rsidTr="0022530D">
        <w:trPr>
          <w:cantSplit/>
        </w:trPr>
        <w:tc>
          <w:tcPr>
            <w:tcW w:w="1870" w:type="dxa"/>
            <w:vMerge/>
            <w:shd w:val="clear" w:color="auto" w:fill="auto"/>
            <w:hideMark/>
          </w:tcPr>
          <w:p w14:paraId="19F7B439" w14:textId="77777777" w:rsidR="00F42FB8" w:rsidRPr="00FD1A9F" w:rsidRDefault="00F42FB8" w:rsidP="0022530D">
            <w:pPr>
              <w:pStyle w:val="TableText"/>
              <w:rPr>
                <w:rFonts w:ascii="Arial" w:eastAsia="宋体" w:hAnsi="Arial" w:cs="Arial"/>
                <w:szCs w:val="36"/>
              </w:rPr>
            </w:pPr>
          </w:p>
        </w:tc>
        <w:tc>
          <w:tcPr>
            <w:tcW w:w="1744" w:type="dxa"/>
            <w:shd w:val="clear" w:color="auto" w:fill="auto"/>
            <w:hideMark/>
          </w:tcPr>
          <w:p w14:paraId="4EC9B31E" w14:textId="77777777" w:rsidR="00F42FB8" w:rsidRPr="00FD1A9F" w:rsidRDefault="00F42FB8" w:rsidP="0022530D">
            <w:pPr>
              <w:pStyle w:val="TableText"/>
              <w:rPr>
                <w:rFonts w:ascii="Arial" w:eastAsia="宋体" w:hAnsi="Arial" w:cs="Arial"/>
                <w:szCs w:val="36"/>
              </w:rPr>
            </w:pPr>
            <w:r w:rsidRPr="00FD1A9F">
              <w:rPr>
                <w:rFonts w:cs="Arial"/>
              </w:rPr>
              <w:t>Alarm information</w:t>
            </w:r>
          </w:p>
        </w:tc>
        <w:tc>
          <w:tcPr>
            <w:tcW w:w="1553" w:type="dxa"/>
            <w:shd w:val="clear" w:color="auto" w:fill="auto"/>
            <w:hideMark/>
          </w:tcPr>
          <w:p w14:paraId="2AE95985" w14:textId="77777777" w:rsidR="00F42FB8" w:rsidRPr="00FD1A9F" w:rsidRDefault="00F42FB8" w:rsidP="0022530D">
            <w:pPr>
              <w:pStyle w:val="TableText"/>
              <w:rPr>
                <w:rFonts w:cs="Arial"/>
              </w:rPr>
            </w:pPr>
            <w:r w:rsidRPr="00FD1A9F">
              <w:rPr>
                <w:rFonts w:cs="Arial"/>
              </w:rPr>
              <w:t>&lt;HUAWEI&gt; display alarm urgent</w:t>
            </w:r>
          </w:p>
        </w:tc>
        <w:tc>
          <w:tcPr>
            <w:tcW w:w="2771" w:type="dxa"/>
            <w:shd w:val="clear" w:color="auto" w:fill="auto"/>
            <w:hideMark/>
          </w:tcPr>
          <w:p w14:paraId="551C1211" w14:textId="77777777" w:rsidR="00F42FB8" w:rsidRPr="00FD1A9F" w:rsidRDefault="00F42FB8" w:rsidP="0022530D">
            <w:pPr>
              <w:pStyle w:val="TableText"/>
              <w:rPr>
                <w:rFonts w:ascii="Arial" w:eastAsia="宋体" w:hAnsi="Arial" w:cs="Arial"/>
                <w:szCs w:val="36"/>
              </w:rPr>
            </w:pPr>
            <w:r w:rsidRPr="00FD1A9F">
              <w:rPr>
                <w:rFonts w:cs="Arial"/>
              </w:rPr>
              <w:t>Alarms are recorded, and major or more severe alarms are immediately analyzed and processed.</w:t>
            </w:r>
          </w:p>
        </w:tc>
      </w:tr>
      <w:tr w:rsidR="00F42FB8" w:rsidRPr="00E14239" w14:paraId="310E2A2A" w14:textId="77777777" w:rsidTr="0022530D">
        <w:trPr>
          <w:cantSplit/>
        </w:trPr>
        <w:tc>
          <w:tcPr>
            <w:tcW w:w="1870" w:type="dxa"/>
            <w:vMerge/>
            <w:shd w:val="clear" w:color="auto" w:fill="auto"/>
            <w:hideMark/>
          </w:tcPr>
          <w:p w14:paraId="3290C177" w14:textId="77777777" w:rsidR="00F42FB8" w:rsidRPr="00FD1A9F" w:rsidRDefault="00F42FB8" w:rsidP="0022530D">
            <w:pPr>
              <w:pStyle w:val="TableText"/>
              <w:rPr>
                <w:rFonts w:ascii="Arial" w:eastAsia="宋体" w:hAnsi="Arial" w:cs="Arial"/>
                <w:szCs w:val="36"/>
              </w:rPr>
            </w:pPr>
          </w:p>
        </w:tc>
        <w:tc>
          <w:tcPr>
            <w:tcW w:w="1744" w:type="dxa"/>
            <w:shd w:val="clear" w:color="auto" w:fill="auto"/>
            <w:hideMark/>
          </w:tcPr>
          <w:p w14:paraId="765AAF5E" w14:textId="77777777" w:rsidR="00F42FB8" w:rsidRPr="00FD1A9F" w:rsidRDefault="00F42FB8" w:rsidP="0022530D">
            <w:pPr>
              <w:pStyle w:val="TableText"/>
              <w:rPr>
                <w:rFonts w:ascii="Arial" w:eastAsia="宋体" w:hAnsi="Arial" w:cs="Arial"/>
                <w:szCs w:val="36"/>
              </w:rPr>
            </w:pPr>
            <w:r w:rsidRPr="00FD1A9F">
              <w:rPr>
                <w:rFonts w:cs="Arial"/>
              </w:rPr>
              <w:t>CPU usage</w:t>
            </w:r>
          </w:p>
        </w:tc>
        <w:tc>
          <w:tcPr>
            <w:tcW w:w="1553" w:type="dxa"/>
            <w:shd w:val="clear" w:color="auto" w:fill="auto"/>
            <w:hideMark/>
          </w:tcPr>
          <w:p w14:paraId="1006B1BF" w14:textId="77777777" w:rsidR="00F42FB8" w:rsidRPr="00FD1A9F" w:rsidRDefault="00F42FB8" w:rsidP="0022530D">
            <w:pPr>
              <w:pStyle w:val="TableText"/>
              <w:rPr>
                <w:rFonts w:cs="Arial"/>
              </w:rPr>
            </w:pPr>
            <w:r w:rsidRPr="00FD1A9F">
              <w:rPr>
                <w:rFonts w:cs="Arial"/>
              </w:rPr>
              <w:t>&lt;HUAWEI&gt; display cpu-usage</w:t>
            </w:r>
          </w:p>
        </w:tc>
        <w:tc>
          <w:tcPr>
            <w:tcW w:w="2771" w:type="dxa"/>
            <w:shd w:val="clear" w:color="auto" w:fill="auto"/>
            <w:hideMark/>
          </w:tcPr>
          <w:p w14:paraId="6BDDA4F5" w14:textId="77777777" w:rsidR="00F42FB8" w:rsidRPr="00FD1A9F" w:rsidRDefault="00F42FB8" w:rsidP="0022530D">
            <w:pPr>
              <w:pStyle w:val="TableText"/>
              <w:rPr>
                <w:rFonts w:ascii="Arial" w:eastAsia="宋体" w:hAnsi="Arial" w:cs="Arial"/>
                <w:szCs w:val="36"/>
              </w:rPr>
            </w:pPr>
            <w:r w:rsidRPr="00FD1A9F">
              <w:rPr>
                <w:rFonts w:cs="Arial"/>
              </w:rPr>
              <w:t>The CPU usage of each module is normal. If the CPU usage exceeds 80% frequently or persistently, adequate attention is required.</w:t>
            </w:r>
          </w:p>
        </w:tc>
      </w:tr>
      <w:tr w:rsidR="00F42FB8" w:rsidRPr="00E14239" w14:paraId="2EF0EE12" w14:textId="77777777" w:rsidTr="0022530D">
        <w:trPr>
          <w:cantSplit/>
        </w:trPr>
        <w:tc>
          <w:tcPr>
            <w:tcW w:w="1870" w:type="dxa"/>
            <w:vMerge/>
            <w:shd w:val="clear" w:color="auto" w:fill="auto"/>
            <w:hideMark/>
          </w:tcPr>
          <w:p w14:paraId="07745B1D" w14:textId="77777777" w:rsidR="00F42FB8" w:rsidRPr="00FD1A9F" w:rsidRDefault="00F42FB8" w:rsidP="0022530D">
            <w:pPr>
              <w:pStyle w:val="TableText"/>
              <w:rPr>
                <w:rFonts w:ascii="Arial" w:eastAsia="宋体" w:hAnsi="Arial" w:cs="Arial"/>
                <w:szCs w:val="36"/>
              </w:rPr>
            </w:pPr>
          </w:p>
        </w:tc>
        <w:tc>
          <w:tcPr>
            <w:tcW w:w="1744" w:type="dxa"/>
            <w:shd w:val="clear" w:color="auto" w:fill="auto"/>
            <w:hideMark/>
          </w:tcPr>
          <w:p w14:paraId="15D81073" w14:textId="77777777" w:rsidR="00F42FB8" w:rsidRPr="00FD1A9F" w:rsidRDefault="00F42FB8" w:rsidP="0022530D">
            <w:pPr>
              <w:pStyle w:val="TableText"/>
              <w:rPr>
                <w:rFonts w:ascii="Arial" w:eastAsia="宋体" w:hAnsi="Arial" w:cs="Arial"/>
                <w:szCs w:val="36"/>
              </w:rPr>
            </w:pPr>
            <w:r w:rsidRPr="00FD1A9F">
              <w:rPr>
                <w:rFonts w:cs="Arial"/>
              </w:rPr>
              <w:t>Memory usage</w:t>
            </w:r>
          </w:p>
        </w:tc>
        <w:tc>
          <w:tcPr>
            <w:tcW w:w="1553" w:type="dxa"/>
            <w:shd w:val="clear" w:color="auto" w:fill="auto"/>
            <w:hideMark/>
          </w:tcPr>
          <w:p w14:paraId="1CFBC600" w14:textId="77777777" w:rsidR="00F42FB8" w:rsidRPr="00FD1A9F" w:rsidRDefault="00F42FB8" w:rsidP="0022530D">
            <w:pPr>
              <w:pStyle w:val="TableText"/>
              <w:rPr>
                <w:rFonts w:cs="Arial"/>
              </w:rPr>
            </w:pPr>
            <w:r w:rsidRPr="00FD1A9F">
              <w:rPr>
                <w:rFonts w:cs="Arial"/>
              </w:rPr>
              <w:t>&lt;HUAWEI&gt; display memory-usage</w:t>
            </w:r>
          </w:p>
        </w:tc>
        <w:tc>
          <w:tcPr>
            <w:tcW w:w="2771" w:type="dxa"/>
            <w:shd w:val="clear" w:color="auto" w:fill="auto"/>
            <w:hideMark/>
          </w:tcPr>
          <w:p w14:paraId="01E7A6A6" w14:textId="77777777" w:rsidR="00F42FB8" w:rsidRPr="00FD1A9F" w:rsidRDefault="00F42FB8" w:rsidP="0022530D">
            <w:pPr>
              <w:pStyle w:val="TableText"/>
              <w:rPr>
                <w:rFonts w:ascii="Arial" w:eastAsia="宋体" w:hAnsi="Arial" w:cs="Arial"/>
                <w:szCs w:val="36"/>
              </w:rPr>
            </w:pPr>
            <w:r w:rsidRPr="00FD1A9F">
              <w:rPr>
                <w:rFonts w:cs="Arial"/>
              </w:rPr>
              <w:t xml:space="preserve">Memory usage is normal. If the value of </w:t>
            </w:r>
            <w:r w:rsidRPr="00FD1A9F">
              <w:rPr>
                <w:rFonts w:cs="Arial"/>
                <w:b/>
                <w:bCs/>
              </w:rPr>
              <w:t>Memory Using Percentage</w:t>
            </w:r>
            <w:r w:rsidRPr="00FD1A9F">
              <w:rPr>
                <w:rFonts w:cs="Arial"/>
              </w:rPr>
              <w:t xml:space="preserve"> exceeds 60%, adequate attention is required.</w:t>
            </w:r>
          </w:p>
        </w:tc>
      </w:tr>
      <w:tr w:rsidR="00F42FB8" w:rsidRPr="00E14239" w14:paraId="4C22E611" w14:textId="77777777" w:rsidTr="0022530D">
        <w:trPr>
          <w:cantSplit/>
        </w:trPr>
        <w:tc>
          <w:tcPr>
            <w:tcW w:w="1870" w:type="dxa"/>
            <w:vMerge w:val="restart"/>
            <w:shd w:val="clear" w:color="auto" w:fill="auto"/>
            <w:hideMark/>
          </w:tcPr>
          <w:p w14:paraId="6BE9F21E" w14:textId="77777777" w:rsidR="00F42FB8" w:rsidRPr="00FD1A9F" w:rsidRDefault="00F42FB8" w:rsidP="0022530D">
            <w:pPr>
              <w:pStyle w:val="TableText"/>
              <w:rPr>
                <w:rFonts w:ascii="Arial" w:eastAsia="宋体" w:hAnsi="Arial" w:cs="Arial"/>
                <w:szCs w:val="36"/>
              </w:rPr>
            </w:pPr>
            <w:r w:rsidRPr="00FD1A9F">
              <w:rPr>
                <w:rFonts w:cs="Arial"/>
              </w:rPr>
              <w:t>Weekly</w:t>
            </w:r>
          </w:p>
        </w:tc>
        <w:tc>
          <w:tcPr>
            <w:tcW w:w="1744" w:type="dxa"/>
            <w:shd w:val="clear" w:color="auto" w:fill="auto"/>
            <w:hideMark/>
          </w:tcPr>
          <w:p w14:paraId="08FA67FB" w14:textId="77777777" w:rsidR="00F42FB8" w:rsidRPr="00FD1A9F" w:rsidRDefault="00F42FB8" w:rsidP="0022530D">
            <w:pPr>
              <w:pStyle w:val="TableText"/>
              <w:rPr>
                <w:rFonts w:ascii="Arial" w:eastAsia="宋体" w:hAnsi="Arial" w:cs="Arial"/>
                <w:szCs w:val="36"/>
              </w:rPr>
            </w:pPr>
            <w:r w:rsidRPr="00FD1A9F">
              <w:rPr>
                <w:rFonts w:cs="Arial"/>
              </w:rPr>
              <w:t>Ambient temperature in the equipment room</w:t>
            </w:r>
          </w:p>
        </w:tc>
        <w:tc>
          <w:tcPr>
            <w:tcW w:w="1553" w:type="dxa"/>
            <w:shd w:val="clear" w:color="auto" w:fill="auto"/>
            <w:hideMark/>
          </w:tcPr>
          <w:p w14:paraId="0973BE10" w14:textId="77777777" w:rsidR="00F42FB8" w:rsidRPr="00FD1A9F" w:rsidRDefault="00F42FB8" w:rsidP="0022530D">
            <w:pPr>
              <w:pStyle w:val="TableText"/>
              <w:rPr>
                <w:rFonts w:ascii="Arial" w:eastAsia="宋体" w:hAnsi="Arial" w:cs="Arial"/>
                <w:szCs w:val="36"/>
              </w:rPr>
            </w:pPr>
            <w:r w:rsidRPr="00FD1A9F">
              <w:rPr>
                <w:rFonts w:cs="Arial"/>
              </w:rPr>
              <w:t>Instrument measurement</w:t>
            </w:r>
          </w:p>
        </w:tc>
        <w:tc>
          <w:tcPr>
            <w:tcW w:w="2771" w:type="dxa"/>
            <w:shd w:val="clear" w:color="auto" w:fill="auto"/>
            <w:hideMark/>
          </w:tcPr>
          <w:p w14:paraId="384F0FEE" w14:textId="77777777" w:rsidR="00F42FB8" w:rsidRPr="00FD1A9F" w:rsidRDefault="00F42FB8" w:rsidP="0022530D">
            <w:pPr>
              <w:pStyle w:val="TableText"/>
              <w:rPr>
                <w:rFonts w:ascii="Arial" w:eastAsia="宋体" w:hAnsi="Arial" w:cs="Arial"/>
                <w:szCs w:val="36"/>
              </w:rPr>
            </w:pPr>
            <w:r w:rsidRPr="00FD1A9F">
              <w:rPr>
                <w:rFonts w:cs="Arial"/>
              </w:rPr>
              <w:t>The long-term operating temperature of the equipment room ranges from 0°C to 50°C, and the short-term operating temperature ranges from –5°C to 55°C.</w:t>
            </w:r>
          </w:p>
        </w:tc>
      </w:tr>
      <w:tr w:rsidR="00F42FB8" w:rsidRPr="00E14239" w14:paraId="0D13C0B4" w14:textId="77777777" w:rsidTr="0022530D">
        <w:trPr>
          <w:cantSplit/>
        </w:trPr>
        <w:tc>
          <w:tcPr>
            <w:tcW w:w="1870" w:type="dxa"/>
            <w:vMerge/>
            <w:shd w:val="clear" w:color="auto" w:fill="auto"/>
            <w:hideMark/>
          </w:tcPr>
          <w:p w14:paraId="71E0F463" w14:textId="77777777" w:rsidR="00F42FB8" w:rsidRPr="00FD1A9F" w:rsidRDefault="00F42FB8" w:rsidP="0022530D">
            <w:pPr>
              <w:pStyle w:val="TableText"/>
              <w:rPr>
                <w:rFonts w:ascii="Arial" w:eastAsia="宋体" w:hAnsi="Arial" w:cs="Arial"/>
                <w:szCs w:val="36"/>
              </w:rPr>
            </w:pPr>
          </w:p>
        </w:tc>
        <w:tc>
          <w:tcPr>
            <w:tcW w:w="1744" w:type="dxa"/>
            <w:shd w:val="clear" w:color="auto" w:fill="auto"/>
            <w:hideMark/>
          </w:tcPr>
          <w:p w14:paraId="5E0C6E7A" w14:textId="77777777" w:rsidR="00F42FB8" w:rsidRPr="00FD1A9F" w:rsidRDefault="00F42FB8" w:rsidP="0022530D">
            <w:pPr>
              <w:pStyle w:val="TableText"/>
              <w:rPr>
                <w:rFonts w:ascii="Arial" w:eastAsia="宋体" w:hAnsi="Arial" w:cs="Arial"/>
                <w:szCs w:val="36"/>
              </w:rPr>
            </w:pPr>
            <w:r w:rsidRPr="00FD1A9F">
              <w:rPr>
                <w:rFonts w:cs="Arial"/>
              </w:rPr>
              <w:t>Ambient humidity in the equipment room</w:t>
            </w:r>
          </w:p>
        </w:tc>
        <w:tc>
          <w:tcPr>
            <w:tcW w:w="1553" w:type="dxa"/>
            <w:shd w:val="clear" w:color="auto" w:fill="auto"/>
            <w:hideMark/>
          </w:tcPr>
          <w:p w14:paraId="1DF7298C" w14:textId="77777777" w:rsidR="00F42FB8" w:rsidRPr="00FD1A9F" w:rsidRDefault="00F42FB8" w:rsidP="0022530D">
            <w:pPr>
              <w:pStyle w:val="TableText"/>
              <w:rPr>
                <w:rFonts w:ascii="Arial" w:eastAsia="宋体" w:hAnsi="Arial" w:cs="Arial"/>
                <w:szCs w:val="36"/>
              </w:rPr>
            </w:pPr>
            <w:r w:rsidRPr="00FD1A9F">
              <w:rPr>
                <w:rFonts w:cs="Arial"/>
              </w:rPr>
              <w:t>Instrument measurement</w:t>
            </w:r>
          </w:p>
        </w:tc>
        <w:tc>
          <w:tcPr>
            <w:tcW w:w="2771" w:type="dxa"/>
            <w:shd w:val="clear" w:color="auto" w:fill="auto"/>
            <w:hideMark/>
          </w:tcPr>
          <w:p w14:paraId="2E019090" w14:textId="77777777" w:rsidR="00F42FB8" w:rsidRPr="00FD1A9F" w:rsidRDefault="00F42FB8" w:rsidP="0022530D">
            <w:pPr>
              <w:pStyle w:val="TableText"/>
              <w:rPr>
                <w:rFonts w:ascii="Arial" w:eastAsia="宋体" w:hAnsi="Arial" w:cs="Arial"/>
                <w:szCs w:val="36"/>
              </w:rPr>
            </w:pPr>
            <w:r w:rsidRPr="00FD1A9F">
              <w:rPr>
                <w:rFonts w:cs="Arial"/>
              </w:rPr>
              <w:t>The ambient humidity in the equipment room should range from 10% RH to 90% RH.</w:t>
            </w:r>
          </w:p>
        </w:tc>
      </w:tr>
      <w:tr w:rsidR="00F42FB8" w:rsidRPr="00E14239" w14:paraId="3B6445AC" w14:textId="77777777" w:rsidTr="0022530D">
        <w:trPr>
          <w:cantSplit/>
        </w:trPr>
        <w:tc>
          <w:tcPr>
            <w:tcW w:w="1870" w:type="dxa"/>
            <w:vMerge w:val="restart"/>
            <w:shd w:val="clear" w:color="auto" w:fill="auto"/>
            <w:hideMark/>
          </w:tcPr>
          <w:p w14:paraId="49D46B71" w14:textId="77777777" w:rsidR="00F42FB8" w:rsidRPr="00FD1A9F" w:rsidRDefault="00F42FB8" w:rsidP="0022530D">
            <w:pPr>
              <w:pStyle w:val="TableText"/>
              <w:rPr>
                <w:rFonts w:ascii="Arial" w:eastAsia="宋体" w:hAnsi="Arial" w:cs="Arial"/>
                <w:szCs w:val="36"/>
              </w:rPr>
            </w:pPr>
            <w:r w:rsidRPr="00FD1A9F">
              <w:rPr>
                <w:rFonts w:cs="Arial"/>
              </w:rPr>
              <w:lastRenderedPageBreak/>
              <w:t>Monthly</w:t>
            </w:r>
          </w:p>
        </w:tc>
        <w:tc>
          <w:tcPr>
            <w:tcW w:w="1744" w:type="dxa"/>
            <w:shd w:val="clear" w:color="auto" w:fill="auto"/>
            <w:hideMark/>
          </w:tcPr>
          <w:p w14:paraId="752AB4C6" w14:textId="77777777" w:rsidR="00F42FB8" w:rsidRPr="00FD1A9F" w:rsidRDefault="00F42FB8" w:rsidP="0022530D">
            <w:pPr>
              <w:pStyle w:val="TableText"/>
              <w:rPr>
                <w:rFonts w:ascii="Arial" w:eastAsia="宋体" w:hAnsi="Arial" w:cs="Arial"/>
                <w:szCs w:val="36"/>
              </w:rPr>
            </w:pPr>
            <w:r w:rsidRPr="00FD1A9F">
              <w:rPr>
                <w:rFonts w:cs="Arial"/>
              </w:rPr>
              <w:t>Device position</w:t>
            </w:r>
          </w:p>
        </w:tc>
        <w:tc>
          <w:tcPr>
            <w:tcW w:w="1553" w:type="dxa"/>
            <w:shd w:val="clear" w:color="auto" w:fill="auto"/>
            <w:hideMark/>
          </w:tcPr>
          <w:p w14:paraId="02661143" w14:textId="77777777" w:rsidR="00F42FB8" w:rsidRPr="00FD1A9F" w:rsidRDefault="00F42FB8" w:rsidP="0022530D">
            <w:pPr>
              <w:pStyle w:val="TableText"/>
              <w:rPr>
                <w:rFonts w:ascii="Arial" w:eastAsia="宋体" w:hAnsi="Arial" w:cs="Arial"/>
                <w:szCs w:val="36"/>
              </w:rPr>
            </w:pPr>
            <w:r w:rsidRPr="00FD1A9F">
              <w:rPr>
                <w:rFonts w:cs="Arial"/>
              </w:rPr>
              <w:t>Observation and instrument measurement</w:t>
            </w:r>
          </w:p>
        </w:tc>
        <w:tc>
          <w:tcPr>
            <w:tcW w:w="2771" w:type="dxa"/>
            <w:shd w:val="clear" w:color="auto" w:fill="auto"/>
            <w:hideMark/>
          </w:tcPr>
          <w:p w14:paraId="20B0D83C" w14:textId="77777777" w:rsidR="00F42FB8" w:rsidRPr="00FD1A9F" w:rsidRDefault="00F42FB8" w:rsidP="0022530D">
            <w:pPr>
              <w:pStyle w:val="TableText"/>
              <w:rPr>
                <w:rFonts w:ascii="Arial" w:eastAsia="宋体" w:hAnsi="Arial" w:cs="Arial"/>
                <w:szCs w:val="36"/>
              </w:rPr>
            </w:pPr>
            <w:r w:rsidRPr="00FD1A9F">
              <w:rPr>
                <w:rFonts w:cs="Arial"/>
              </w:rPr>
              <w:t>The device is placed stably in a flat position in a well ventilated, dry, and clean environment.</w:t>
            </w:r>
          </w:p>
        </w:tc>
      </w:tr>
      <w:tr w:rsidR="00F42FB8" w:rsidRPr="00E14239" w14:paraId="5D40E6A1" w14:textId="77777777" w:rsidTr="0022530D">
        <w:trPr>
          <w:cantSplit/>
        </w:trPr>
        <w:tc>
          <w:tcPr>
            <w:tcW w:w="1870" w:type="dxa"/>
            <w:vMerge/>
            <w:shd w:val="clear" w:color="auto" w:fill="auto"/>
            <w:hideMark/>
          </w:tcPr>
          <w:p w14:paraId="10D1BA18" w14:textId="77777777" w:rsidR="00F42FB8" w:rsidRPr="00FD1A9F" w:rsidRDefault="00F42FB8" w:rsidP="0022530D">
            <w:pPr>
              <w:pStyle w:val="TableText"/>
              <w:rPr>
                <w:rFonts w:ascii="Arial" w:eastAsia="宋体" w:hAnsi="Arial" w:cs="Arial"/>
                <w:szCs w:val="36"/>
              </w:rPr>
            </w:pPr>
          </w:p>
        </w:tc>
        <w:tc>
          <w:tcPr>
            <w:tcW w:w="1744" w:type="dxa"/>
            <w:shd w:val="clear" w:color="auto" w:fill="auto"/>
            <w:hideMark/>
          </w:tcPr>
          <w:p w14:paraId="58DCDFB1" w14:textId="77777777" w:rsidR="00F42FB8" w:rsidRPr="00FD1A9F" w:rsidRDefault="00F42FB8" w:rsidP="0022530D">
            <w:pPr>
              <w:pStyle w:val="TableText"/>
              <w:rPr>
                <w:rFonts w:ascii="Arial" w:eastAsia="宋体" w:hAnsi="Arial" w:cs="Arial"/>
                <w:szCs w:val="36"/>
              </w:rPr>
            </w:pPr>
            <w:r w:rsidRPr="00FD1A9F">
              <w:rPr>
                <w:rFonts w:cs="Arial"/>
              </w:rPr>
              <w:t>Routing table</w:t>
            </w:r>
          </w:p>
        </w:tc>
        <w:tc>
          <w:tcPr>
            <w:tcW w:w="1553" w:type="dxa"/>
            <w:shd w:val="clear" w:color="auto" w:fill="auto"/>
            <w:hideMark/>
          </w:tcPr>
          <w:p w14:paraId="2C7E7340" w14:textId="77777777" w:rsidR="00F42FB8" w:rsidRPr="00FD1A9F" w:rsidRDefault="00F42FB8" w:rsidP="0022530D">
            <w:pPr>
              <w:pStyle w:val="TableText"/>
              <w:rPr>
                <w:rFonts w:cs="Arial"/>
              </w:rPr>
            </w:pPr>
            <w:r w:rsidRPr="00FD1A9F">
              <w:rPr>
                <w:rFonts w:cs="Arial"/>
              </w:rPr>
              <w:t>&lt;HUAWEI&gt; display ip routing-table</w:t>
            </w:r>
          </w:p>
        </w:tc>
        <w:tc>
          <w:tcPr>
            <w:tcW w:w="2771" w:type="dxa"/>
            <w:shd w:val="clear" w:color="auto" w:fill="auto"/>
            <w:hideMark/>
          </w:tcPr>
          <w:p w14:paraId="0A1831F3" w14:textId="77777777" w:rsidR="00F42FB8" w:rsidRPr="00FD1A9F" w:rsidRDefault="00F42FB8" w:rsidP="0022530D">
            <w:pPr>
              <w:pStyle w:val="TableText"/>
              <w:rPr>
                <w:rFonts w:ascii="Arial" w:eastAsia="宋体" w:hAnsi="Arial" w:cs="Arial"/>
                <w:szCs w:val="36"/>
              </w:rPr>
            </w:pPr>
            <w:r w:rsidRPr="00FD1A9F">
              <w:rPr>
                <w:rFonts w:cs="Arial"/>
              </w:rPr>
              <w:t>On all devices running the same routing protocol at the same layer of a network, the number of routes should not vary widely.</w:t>
            </w:r>
          </w:p>
        </w:tc>
      </w:tr>
      <w:tr w:rsidR="00F42FB8" w:rsidRPr="00E14239" w14:paraId="6110A5D3" w14:textId="77777777" w:rsidTr="0022530D">
        <w:trPr>
          <w:cantSplit/>
        </w:trPr>
        <w:tc>
          <w:tcPr>
            <w:tcW w:w="1870" w:type="dxa"/>
            <w:vMerge/>
            <w:shd w:val="clear" w:color="auto" w:fill="auto"/>
            <w:hideMark/>
          </w:tcPr>
          <w:p w14:paraId="1DDCA6E7" w14:textId="77777777" w:rsidR="00F42FB8" w:rsidRPr="00FD1A9F" w:rsidRDefault="00F42FB8" w:rsidP="0022530D">
            <w:pPr>
              <w:pStyle w:val="TableText"/>
              <w:rPr>
                <w:rFonts w:ascii="Arial" w:eastAsia="宋体" w:hAnsi="Arial" w:cs="Arial"/>
                <w:szCs w:val="36"/>
              </w:rPr>
            </w:pPr>
          </w:p>
        </w:tc>
        <w:tc>
          <w:tcPr>
            <w:tcW w:w="1744" w:type="dxa"/>
            <w:shd w:val="clear" w:color="auto" w:fill="auto"/>
            <w:hideMark/>
          </w:tcPr>
          <w:p w14:paraId="34FB9B6C" w14:textId="77777777" w:rsidR="00F42FB8" w:rsidRPr="00FD1A9F" w:rsidRDefault="00F42FB8" w:rsidP="0022530D">
            <w:pPr>
              <w:pStyle w:val="TableText"/>
              <w:rPr>
                <w:rFonts w:ascii="Arial" w:eastAsia="宋体" w:hAnsi="Arial" w:cs="Arial"/>
                <w:szCs w:val="36"/>
              </w:rPr>
            </w:pPr>
            <w:r w:rsidRPr="00FD1A9F">
              <w:rPr>
                <w:rFonts w:cs="Arial"/>
              </w:rPr>
              <w:t>Configuration backup</w:t>
            </w:r>
          </w:p>
        </w:tc>
        <w:tc>
          <w:tcPr>
            <w:tcW w:w="1553" w:type="dxa"/>
            <w:shd w:val="clear" w:color="auto" w:fill="auto"/>
            <w:hideMark/>
          </w:tcPr>
          <w:p w14:paraId="33865E38" w14:textId="77777777" w:rsidR="00F42FB8" w:rsidRPr="00FD1A9F" w:rsidRDefault="00F42FB8" w:rsidP="0022530D">
            <w:pPr>
              <w:pStyle w:val="TableText"/>
              <w:rPr>
                <w:rFonts w:cs="Arial"/>
              </w:rPr>
            </w:pPr>
            <w:r w:rsidRPr="00FD1A9F">
              <w:rPr>
                <w:rFonts w:cs="Arial"/>
              </w:rPr>
              <w:t>NA</w:t>
            </w:r>
          </w:p>
        </w:tc>
        <w:tc>
          <w:tcPr>
            <w:tcW w:w="2771" w:type="dxa"/>
            <w:shd w:val="clear" w:color="auto" w:fill="auto"/>
            <w:hideMark/>
          </w:tcPr>
          <w:p w14:paraId="44D957F8" w14:textId="77777777" w:rsidR="00F42FB8" w:rsidRPr="00FD1A9F" w:rsidRDefault="00F42FB8" w:rsidP="0022530D">
            <w:pPr>
              <w:pStyle w:val="TableText"/>
              <w:rPr>
                <w:rFonts w:ascii="Arial" w:eastAsia="宋体" w:hAnsi="Arial" w:cs="Arial"/>
                <w:szCs w:val="36"/>
              </w:rPr>
            </w:pPr>
            <w:r w:rsidRPr="00FD1A9F">
              <w:rPr>
                <w:rFonts w:cs="Arial"/>
              </w:rPr>
              <w:t>The configuration information of the devices must be backed up every month.</w:t>
            </w:r>
          </w:p>
        </w:tc>
      </w:tr>
      <w:tr w:rsidR="00F42FB8" w:rsidRPr="00E14239" w14:paraId="28A8A7A9" w14:textId="77777777" w:rsidTr="0022530D">
        <w:trPr>
          <w:cantSplit/>
        </w:trPr>
        <w:tc>
          <w:tcPr>
            <w:tcW w:w="1870" w:type="dxa"/>
            <w:vMerge/>
            <w:shd w:val="clear" w:color="auto" w:fill="auto"/>
            <w:hideMark/>
          </w:tcPr>
          <w:p w14:paraId="56B67C99" w14:textId="77777777" w:rsidR="00F42FB8" w:rsidRPr="00FD1A9F" w:rsidRDefault="00F42FB8" w:rsidP="0022530D">
            <w:pPr>
              <w:pStyle w:val="TableText"/>
              <w:rPr>
                <w:rFonts w:ascii="Arial" w:eastAsia="宋体" w:hAnsi="Arial" w:cs="Arial"/>
                <w:szCs w:val="36"/>
              </w:rPr>
            </w:pPr>
          </w:p>
        </w:tc>
        <w:tc>
          <w:tcPr>
            <w:tcW w:w="1744" w:type="dxa"/>
            <w:shd w:val="clear" w:color="auto" w:fill="auto"/>
            <w:hideMark/>
          </w:tcPr>
          <w:p w14:paraId="31D6D778" w14:textId="77777777" w:rsidR="00F42FB8" w:rsidRPr="00FD1A9F" w:rsidRDefault="00F42FB8" w:rsidP="0022530D">
            <w:pPr>
              <w:pStyle w:val="TableText"/>
              <w:rPr>
                <w:rFonts w:ascii="Arial" w:eastAsia="宋体" w:hAnsi="Arial" w:cs="Arial"/>
                <w:szCs w:val="36"/>
              </w:rPr>
            </w:pPr>
            <w:r w:rsidRPr="00FD1A9F">
              <w:rPr>
                <w:rFonts w:cs="Arial"/>
              </w:rPr>
              <w:t>Password change</w:t>
            </w:r>
          </w:p>
        </w:tc>
        <w:tc>
          <w:tcPr>
            <w:tcW w:w="1553" w:type="dxa"/>
            <w:shd w:val="clear" w:color="auto" w:fill="auto"/>
            <w:hideMark/>
          </w:tcPr>
          <w:p w14:paraId="1A14E0ED" w14:textId="77777777" w:rsidR="00F42FB8" w:rsidRPr="00FD1A9F" w:rsidRDefault="00F42FB8" w:rsidP="0022530D">
            <w:pPr>
              <w:pStyle w:val="TableText"/>
              <w:rPr>
                <w:rFonts w:cs="Arial"/>
              </w:rPr>
            </w:pPr>
            <w:r w:rsidRPr="00FD1A9F">
              <w:rPr>
                <w:rFonts w:cs="Arial"/>
              </w:rPr>
              <w:t>NA</w:t>
            </w:r>
          </w:p>
        </w:tc>
        <w:tc>
          <w:tcPr>
            <w:tcW w:w="2771" w:type="dxa"/>
            <w:shd w:val="clear" w:color="auto" w:fill="auto"/>
            <w:hideMark/>
          </w:tcPr>
          <w:p w14:paraId="2E059EC5" w14:textId="77777777" w:rsidR="00F42FB8" w:rsidRPr="00FD1A9F" w:rsidRDefault="00F42FB8" w:rsidP="0022530D">
            <w:pPr>
              <w:pStyle w:val="TableText"/>
              <w:rPr>
                <w:rFonts w:ascii="Arial" w:eastAsia="宋体" w:hAnsi="Arial" w:cs="Arial"/>
                <w:szCs w:val="36"/>
              </w:rPr>
            </w:pPr>
            <w:r w:rsidRPr="00FD1A9F">
              <w:rPr>
                <w:rFonts w:cs="Arial"/>
              </w:rPr>
              <w:t>The device login passwords must be changed every month.</w:t>
            </w:r>
          </w:p>
        </w:tc>
      </w:tr>
    </w:tbl>
    <w:p w14:paraId="6934CBCB" w14:textId="77777777" w:rsidR="00F42FB8" w:rsidRPr="00E14239" w:rsidRDefault="00F42FB8" w:rsidP="00F42FB8"/>
    <w:p w14:paraId="297B1CF0" w14:textId="77777777" w:rsidR="00F42FB8" w:rsidRDefault="00F42FB8" w:rsidP="00F42FB8">
      <w:pPr>
        <w:pStyle w:val="3"/>
      </w:pPr>
      <w:bookmarkStart w:id="241" w:name="_Toc38987098"/>
      <w:r>
        <w:t>Network Optimization</w:t>
      </w:r>
      <w:bookmarkEnd w:id="241"/>
    </w:p>
    <w:p w14:paraId="7311F621" w14:textId="77777777" w:rsidR="00F42FB8" w:rsidRDefault="00F42FB8" w:rsidP="00F42FB8">
      <w:pPr>
        <w:pStyle w:val="BlockLabel"/>
        <w:numPr>
          <w:ilvl w:val="0"/>
          <w:numId w:val="38"/>
        </w:numPr>
      </w:pPr>
      <w:r>
        <w:t>Performance Optimization</w:t>
      </w:r>
    </w:p>
    <w:p w14:paraId="131C531E" w14:textId="77777777" w:rsidR="00F42FB8" w:rsidRDefault="00F42FB8" w:rsidP="00F42FB8">
      <w:r>
        <w:t>With the development of the enterprise, the internal traffic, especially the traffic between the second and third floors, increases sharply. The capacity of the link between aggregation switches is insufficient for such a large amount of traffic. How can the link be optimized?</w:t>
      </w:r>
    </w:p>
    <w:p w14:paraId="40AD5494" w14:textId="77777777" w:rsidR="00F42FB8" w:rsidRPr="009B15B3" w:rsidRDefault="00F42FB8" w:rsidP="00F42FB8">
      <w:pPr>
        <w:rPr>
          <w:b/>
          <w:bCs/>
        </w:rPr>
      </w:pPr>
      <w:r w:rsidRPr="009B15B3">
        <w:rPr>
          <w:b/>
          <w:bCs/>
        </w:rPr>
        <w:t>Reference answer:</w:t>
      </w:r>
    </w:p>
    <w:p w14:paraId="549291D3" w14:textId="77777777" w:rsidR="00F42FB8" w:rsidRDefault="00F42FB8" w:rsidP="00F42FB8">
      <w:pPr>
        <w:pStyle w:val="ItemStep"/>
        <w:outlineLvl w:val="9"/>
      </w:pPr>
      <w:r>
        <w:t>You can add physical links between F2-AGG1 and F3-AGG1 and configure Ethernet link aggregation.</w:t>
      </w:r>
    </w:p>
    <w:p w14:paraId="15F12040" w14:textId="77777777" w:rsidR="00F42FB8" w:rsidRPr="00E56557" w:rsidRDefault="00F42FB8" w:rsidP="00F42FB8">
      <w:pPr>
        <w:pStyle w:val="ItemStep"/>
        <w:outlineLvl w:val="9"/>
      </w:pPr>
      <w:r>
        <w:t>Change the OSPF costs to implement load balancing so that some traffic can be forwarded through CORE1.</w:t>
      </w:r>
    </w:p>
    <w:p w14:paraId="5E6EED7F" w14:textId="77777777" w:rsidR="00F42FB8" w:rsidRDefault="00F42FB8" w:rsidP="00F42FB8">
      <w:pPr>
        <w:pStyle w:val="2"/>
        <w:rPr>
          <w:lang w:eastAsia="zh-CN"/>
        </w:rPr>
      </w:pPr>
      <w:bookmarkStart w:id="242" w:name="_Toc38987099"/>
      <w:r>
        <w:t>Verification</w:t>
      </w:r>
      <w:bookmarkEnd w:id="242"/>
    </w:p>
    <w:p w14:paraId="609A0E75" w14:textId="77777777" w:rsidR="00F42FB8" w:rsidRDefault="00F42FB8" w:rsidP="00F42FB8">
      <w:r>
        <w:t>The details are not provided here.</w:t>
      </w:r>
    </w:p>
    <w:p w14:paraId="112978DF" w14:textId="77777777" w:rsidR="00F42FB8" w:rsidRDefault="00F42FB8" w:rsidP="00F42FB8">
      <w:pPr>
        <w:pStyle w:val="2"/>
        <w:rPr>
          <w:lang w:eastAsia="zh-CN"/>
        </w:rPr>
      </w:pPr>
      <w:bookmarkStart w:id="243" w:name="_Toc38987100"/>
      <w:r>
        <w:lastRenderedPageBreak/>
        <w:t>Configuration Reference</w:t>
      </w:r>
      <w:bookmarkEnd w:id="243"/>
    </w:p>
    <w:p w14:paraId="7F0EB8BB" w14:textId="77777777" w:rsidR="00F42FB8" w:rsidRDefault="00F42FB8" w:rsidP="00F42FB8">
      <w:r>
        <w:t>Configuration on the Router</w:t>
      </w:r>
    </w:p>
    <w:p w14:paraId="72D1E733" w14:textId="77777777" w:rsidR="00F42FB8" w:rsidRDefault="00F42FB8" w:rsidP="00F42FB8">
      <w:pPr>
        <w:pStyle w:val="TerminalDisplay"/>
      </w:pPr>
      <w:r>
        <w:t>#</w:t>
      </w:r>
    </w:p>
    <w:p w14:paraId="799F86BC" w14:textId="77777777" w:rsidR="00F42FB8" w:rsidRDefault="00F42FB8" w:rsidP="00F42FB8">
      <w:pPr>
        <w:pStyle w:val="TerminalDisplay"/>
      </w:pPr>
      <w:r>
        <w:t xml:space="preserve"> sysname Router</w:t>
      </w:r>
    </w:p>
    <w:p w14:paraId="7800DA32" w14:textId="77777777" w:rsidR="00F42FB8" w:rsidRDefault="00F42FB8" w:rsidP="00F42FB8">
      <w:pPr>
        <w:pStyle w:val="TerminalDisplay"/>
      </w:pPr>
      <w:r>
        <w:t>#</w:t>
      </w:r>
    </w:p>
    <w:p w14:paraId="53BFB2C3" w14:textId="77777777" w:rsidR="00F42FB8" w:rsidRDefault="00F42FB8" w:rsidP="00F42FB8">
      <w:pPr>
        <w:pStyle w:val="TerminalDisplay"/>
      </w:pPr>
      <w:r>
        <w:t xml:space="preserve"> snmp-agent local-engineid 800007DB03000000000000</w:t>
      </w:r>
    </w:p>
    <w:p w14:paraId="7C39D3C1" w14:textId="77777777" w:rsidR="00F42FB8" w:rsidRDefault="00F42FB8" w:rsidP="00F42FB8">
      <w:pPr>
        <w:pStyle w:val="TerminalDisplay"/>
      </w:pPr>
      <w:r>
        <w:t xml:space="preserve"> snmp-agent sys-info version v3</w:t>
      </w:r>
    </w:p>
    <w:p w14:paraId="517D890D" w14:textId="77777777" w:rsidR="00F42FB8" w:rsidRDefault="00F42FB8" w:rsidP="00F42FB8">
      <w:pPr>
        <w:pStyle w:val="TerminalDisplay"/>
      </w:pPr>
      <w:r>
        <w:t xml:space="preserve"> snmp-agent group v3 datacom privacy</w:t>
      </w:r>
    </w:p>
    <w:p w14:paraId="57FF8DF7" w14:textId="77777777" w:rsidR="00F42FB8" w:rsidRDefault="00F42FB8" w:rsidP="00F42FB8">
      <w:pPr>
        <w:pStyle w:val="TerminalDisplay"/>
      </w:pPr>
      <w:r>
        <w:t xml:space="preserve"> snmp-agent target-host trap-hostname nms address 192.168.100.2 udp-port 162 tra</w:t>
      </w:r>
    </w:p>
    <w:p w14:paraId="01F61932" w14:textId="77777777" w:rsidR="00F42FB8" w:rsidRDefault="00F42FB8" w:rsidP="00F42FB8">
      <w:pPr>
        <w:pStyle w:val="TerminalDisplay"/>
      </w:pPr>
      <w:r>
        <w:t>p-paramsname datacom</w:t>
      </w:r>
    </w:p>
    <w:p w14:paraId="59314C2F" w14:textId="77777777" w:rsidR="00F42FB8" w:rsidRDefault="00F42FB8" w:rsidP="00F42FB8">
      <w:pPr>
        <w:pStyle w:val="TerminalDisplay"/>
      </w:pPr>
      <w:r>
        <w:t xml:space="preserve"> snmp-agent target-host trap-paramsname datacom v3 securityname test privacy</w:t>
      </w:r>
    </w:p>
    <w:p w14:paraId="534489AE" w14:textId="77777777" w:rsidR="00F42FB8" w:rsidRDefault="00F42FB8" w:rsidP="00F42FB8">
      <w:pPr>
        <w:pStyle w:val="TerminalDisplay"/>
      </w:pPr>
      <w:r>
        <w:t xml:space="preserve"> snmp-agent usm-user v3 test datacom authentication-mode md5 4DE14BB77015FFE895A</w:t>
      </w:r>
    </w:p>
    <w:p w14:paraId="0762CA8E" w14:textId="77777777" w:rsidR="00F42FB8" w:rsidRDefault="00F42FB8" w:rsidP="00F42FB8">
      <w:pPr>
        <w:pStyle w:val="TerminalDisplay"/>
      </w:pPr>
      <w:r>
        <w:t>65FDE05B8F6E9 privacy-mode aes128 4DE14BB77015FFE895A65FDE05B8F6E9</w:t>
      </w:r>
    </w:p>
    <w:p w14:paraId="7401641A" w14:textId="77777777" w:rsidR="00F42FB8" w:rsidRDefault="00F42FB8" w:rsidP="00F42FB8">
      <w:pPr>
        <w:pStyle w:val="TerminalDisplay"/>
      </w:pPr>
      <w:r>
        <w:t xml:space="preserve"> snmp-agent trap source GigabitEthernet0/0/1</w:t>
      </w:r>
    </w:p>
    <w:p w14:paraId="746A3453" w14:textId="77777777" w:rsidR="00F42FB8" w:rsidRDefault="00F42FB8" w:rsidP="00F42FB8">
      <w:pPr>
        <w:pStyle w:val="TerminalDisplay"/>
      </w:pPr>
      <w:r>
        <w:t xml:space="preserve"> snmp-agent trap enable</w:t>
      </w:r>
    </w:p>
    <w:p w14:paraId="29665029" w14:textId="77777777" w:rsidR="00F42FB8" w:rsidRDefault="00F42FB8" w:rsidP="00F42FB8">
      <w:pPr>
        <w:pStyle w:val="TerminalDisplay"/>
      </w:pPr>
      <w:r>
        <w:t xml:space="preserve"> snmp-agent </w:t>
      </w:r>
    </w:p>
    <w:p w14:paraId="551E000C" w14:textId="77777777" w:rsidR="00F42FB8" w:rsidRDefault="00F42FB8" w:rsidP="00F42FB8">
      <w:pPr>
        <w:pStyle w:val="TerminalDisplay"/>
      </w:pPr>
      <w:r>
        <w:t>#</w:t>
      </w:r>
    </w:p>
    <w:p w14:paraId="7AF4AD50" w14:textId="77777777" w:rsidR="00F42FB8" w:rsidRDefault="00F42FB8" w:rsidP="00F42FB8">
      <w:pPr>
        <w:pStyle w:val="TerminalDisplay"/>
      </w:pPr>
      <w:r>
        <w:t xml:space="preserve">acl number 2000  </w:t>
      </w:r>
    </w:p>
    <w:p w14:paraId="17A9D7EB" w14:textId="77777777" w:rsidR="00F42FB8" w:rsidRDefault="00F42FB8" w:rsidP="00F42FB8">
      <w:pPr>
        <w:pStyle w:val="TerminalDisplay"/>
      </w:pPr>
      <w:r>
        <w:t xml:space="preserve"> rule 5 permit source 192.168.105.0 0.0.0.255 </w:t>
      </w:r>
    </w:p>
    <w:p w14:paraId="69CCFD9A" w14:textId="77777777" w:rsidR="00F42FB8" w:rsidRDefault="00F42FB8" w:rsidP="00F42FB8">
      <w:pPr>
        <w:pStyle w:val="TerminalDisplay"/>
      </w:pPr>
      <w:r>
        <w:t xml:space="preserve"> rule 10 permit source 192.168.106.0 0.0.0.255 </w:t>
      </w:r>
    </w:p>
    <w:p w14:paraId="7829F5BA" w14:textId="77777777" w:rsidR="00F42FB8" w:rsidRDefault="00F42FB8" w:rsidP="00F42FB8">
      <w:pPr>
        <w:pStyle w:val="TerminalDisplay"/>
      </w:pPr>
      <w:r>
        <w:t xml:space="preserve"> rule 15 permit source 192.168.107.0 0.0.0.255 </w:t>
      </w:r>
    </w:p>
    <w:p w14:paraId="7CC4D947" w14:textId="77777777" w:rsidR="00F42FB8" w:rsidRDefault="00F42FB8" w:rsidP="00F42FB8">
      <w:pPr>
        <w:pStyle w:val="TerminalDisplay"/>
      </w:pPr>
      <w:r>
        <w:t>#</w:t>
      </w:r>
    </w:p>
    <w:p w14:paraId="26D06A9C" w14:textId="77777777" w:rsidR="00F42FB8" w:rsidRDefault="00F42FB8" w:rsidP="00F42FB8">
      <w:pPr>
        <w:pStyle w:val="TerminalDisplay"/>
      </w:pPr>
      <w:r>
        <w:t xml:space="preserve"> nat address-group 1 1.1.1.2 1.1.1.10</w:t>
      </w:r>
    </w:p>
    <w:p w14:paraId="2496B937" w14:textId="77777777" w:rsidR="00F42FB8" w:rsidRDefault="00F42FB8" w:rsidP="00F42FB8">
      <w:pPr>
        <w:pStyle w:val="TerminalDisplay"/>
      </w:pPr>
      <w:r>
        <w:t>#</w:t>
      </w:r>
    </w:p>
    <w:p w14:paraId="454C44F4" w14:textId="77777777" w:rsidR="00F42FB8" w:rsidRDefault="00F42FB8" w:rsidP="00F42FB8">
      <w:pPr>
        <w:pStyle w:val="TerminalDisplay"/>
      </w:pPr>
      <w:r>
        <w:t>interface GigabitEthernet0/0/0</w:t>
      </w:r>
    </w:p>
    <w:p w14:paraId="19FE138B" w14:textId="77777777" w:rsidR="00F42FB8" w:rsidRDefault="00F42FB8" w:rsidP="00F42FB8">
      <w:pPr>
        <w:pStyle w:val="TerminalDisplay"/>
      </w:pPr>
      <w:r>
        <w:t xml:space="preserve"> ip address 1.1.1.1 255.255.255.0 </w:t>
      </w:r>
    </w:p>
    <w:p w14:paraId="4340793D" w14:textId="77777777" w:rsidR="00F42FB8" w:rsidRDefault="00F42FB8" w:rsidP="00F42FB8">
      <w:pPr>
        <w:pStyle w:val="TerminalDisplay"/>
      </w:pPr>
      <w:r>
        <w:t xml:space="preserve"> nat server protocol tcp global current-interface 8080 inside 192.168.100.1 www</w:t>
      </w:r>
    </w:p>
    <w:p w14:paraId="1B77E66A" w14:textId="77777777" w:rsidR="00F42FB8" w:rsidRDefault="00F42FB8" w:rsidP="00F42FB8">
      <w:pPr>
        <w:pStyle w:val="TerminalDisplay"/>
      </w:pPr>
      <w:r>
        <w:t xml:space="preserve"> nat outbound 2000 address-group 1 </w:t>
      </w:r>
    </w:p>
    <w:p w14:paraId="61CF2E66" w14:textId="77777777" w:rsidR="00F42FB8" w:rsidRDefault="00F42FB8" w:rsidP="00F42FB8">
      <w:pPr>
        <w:pStyle w:val="TerminalDisplay"/>
      </w:pPr>
      <w:r>
        <w:t>#</w:t>
      </w:r>
    </w:p>
    <w:p w14:paraId="6433DA3E" w14:textId="77777777" w:rsidR="00F42FB8" w:rsidRDefault="00F42FB8" w:rsidP="00F42FB8">
      <w:pPr>
        <w:pStyle w:val="TerminalDisplay"/>
      </w:pPr>
      <w:r>
        <w:t>interface GigabitEthernet0/0/1</w:t>
      </w:r>
    </w:p>
    <w:p w14:paraId="34485889" w14:textId="77777777" w:rsidR="00F42FB8" w:rsidRDefault="00F42FB8" w:rsidP="00F42FB8">
      <w:pPr>
        <w:pStyle w:val="TerminalDisplay"/>
      </w:pPr>
      <w:r>
        <w:t xml:space="preserve"> ip address 192.168.204.1 255.255.255.252 </w:t>
      </w:r>
    </w:p>
    <w:p w14:paraId="56795BB5" w14:textId="77777777" w:rsidR="00F42FB8" w:rsidRDefault="00F42FB8" w:rsidP="00F42FB8">
      <w:pPr>
        <w:pStyle w:val="TerminalDisplay"/>
      </w:pPr>
      <w:r>
        <w:t>#</w:t>
      </w:r>
    </w:p>
    <w:p w14:paraId="08C003BA" w14:textId="77777777" w:rsidR="00F42FB8" w:rsidRDefault="00F42FB8" w:rsidP="00F42FB8">
      <w:pPr>
        <w:pStyle w:val="TerminalDisplay"/>
      </w:pPr>
      <w:r>
        <w:t xml:space="preserve">ospf 1 </w:t>
      </w:r>
    </w:p>
    <w:p w14:paraId="495BA94C" w14:textId="77777777" w:rsidR="00F42FB8" w:rsidRDefault="00F42FB8" w:rsidP="00F42FB8">
      <w:pPr>
        <w:pStyle w:val="TerminalDisplay"/>
      </w:pPr>
      <w:r>
        <w:t xml:space="preserve"> default-route-advertise always</w:t>
      </w:r>
    </w:p>
    <w:p w14:paraId="5C7AA153" w14:textId="77777777" w:rsidR="00F42FB8" w:rsidRDefault="00F42FB8" w:rsidP="00F42FB8">
      <w:pPr>
        <w:pStyle w:val="TerminalDisplay"/>
      </w:pPr>
      <w:r>
        <w:t xml:space="preserve"> area 0.0.0.0 </w:t>
      </w:r>
    </w:p>
    <w:p w14:paraId="678BC963" w14:textId="77777777" w:rsidR="00F42FB8" w:rsidRDefault="00F42FB8" w:rsidP="00F42FB8">
      <w:pPr>
        <w:pStyle w:val="TerminalDisplay"/>
      </w:pPr>
      <w:r>
        <w:t xml:space="preserve">  network 192.168.204.0 0.0.0.3 </w:t>
      </w:r>
    </w:p>
    <w:p w14:paraId="78B9CBCE" w14:textId="77777777" w:rsidR="00F42FB8" w:rsidRDefault="00F42FB8" w:rsidP="00F42FB8">
      <w:pPr>
        <w:pStyle w:val="TerminalDisplay"/>
      </w:pPr>
      <w:r>
        <w:t>#</w:t>
      </w:r>
    </w:p>
    <w:p w14:paraId="0ACC8CCF" w14:textId="77777777" w:rsidR="00F42FB8" w:rsidRDefault="00F42FB8" w:rsidP="00F42FB8">
      <w:pPr>
        <w:pStyle w:val="TerminalDisplay"/>
      </w:pPr>
      <w:r>
        <w:t>ip route-static 0.0.0.0 0.0.0.0 1.1.1.254</w:t>
      </w:r>
    </w:p>
    <w:p w14:paraId="6442951F" w14:textId="77777777" w:rsidR="00F42FB8" w:rsidRDefault="00F42FB8" w:rsidP="00F42FB8">
      <w:pPr>
        <w:pStyle w:val="TerminalDisplay"/>
      </w:pPr>
      <w:r>
        <w:t>#</w:t>
      </w:r>
    </w:p>
    <w:p w14:paraId="695FC1BE" w14:textId="77777777" w:rsidR="00F42FB8" w:rsidRDefault="00F42FB8" w:rsidP="00F42FB8">
      <w:pPr>
        <w:pStyle w:val="TerminalDisplay"/>
      </w:pPr>
      <w:r>
        <w:t>return</w:t>
      </w:r>
    </w:p>
    <w:p w14:paraId="19987D0D" w14:textId="77777777" w:rsidR="00F42FB8" w:rsidRDefault="00F42FB8" w:rsidP="00F42FB8">
      <w:r>
        <w:t>Configuration on CORE1</w:t>
      </w:r>
    </w:p>
    <w:p w14:paraId="0A022C33" w14:textId="77777777" w:rsidR="00F42FB8" w:rsidRDefault="00F42FB8" w:rsidP="00F42FB8">
      <w:pPr>
        <w:pStyle w:val="TerminalDisplay"/>
      </w:pPr>
      <w:r>
        <w:t>#</w:t>
      </w:r>
    </w:p>
    <w:p w14:paraId="10665727" w14:textId="77777777" w:rsidR="00F42FB8" w:rsidRDefault="00F42FB8" w:rsidP="00F42FB8">
      <w:pPr>
        <w:pStyle w:val="TerminalDisplay"/>
      </w:pPr>
      <w:r>
        <w:t>sysname CORE1</w:t>
      </w:r>
    </w:p>
    <w:p w14:paraId="412A369B" w14:textId="77777777" w:rsidR="00F42FB8" w:rsidRDefault="00F42FB8" w:rsidP="00F42FB8">
      <w:pPr>
        <w:pStyle w:val="TerminalDisplay"/>
      </w:pPr>
      <w:r>
        <w:t>#</w:t>
      </w:r>
    </w:p>
    <w:p w14:paraId="0B7D9E12" w14:textId="77777777" w:rsidR="00F42FB8" w:rsidRDefault="00F42FB8" w:rsidP="00F42FB8">
      <w:pPr>
        <w:pStyle w:val="TerminalDisplay"/>
      </w:pPr>
      <w:r>
        <w:t>vlan batch 100 105 201 to 202 204 to 205</w:t>
      </w:r>
    </w:p>
    <w:p w14:paraId="6D25D022" w14:textId="77777777" w:rsidR="00F42FB8" w:rsidRDefault="00F42FB8" w:rsidP="00F42FB8">
      <w:pPr>
        <w:pStyle w:val="TerminalDisplay"/>
      </w:pPr>
      <w:r>
        <w:t>#</w:t>
      </w:r>
    </w:p>
    <w:p w14:paraId="5EAEA003" w14:textId="77777777" w:rsidR="00F42FB8" w:rsidRDefault="00F42FB8" w:rsidP="00F42FB8">
      <w:pPr>
        <w:pStyle w:val="TerminalDisplay"/>
      </w:pPr>
      <w:r>
        <w:t>dhcp enable</w:t>
      </w:r>
    </w:p>
    <w:p w14:paraId="6C3D7013" w14:textId="77777777" w:rsidR="00F42FB8" w:rsidRDefault="00F42FB8" w:rsidP="00F42FB8">
      <w:pPr>
        <w:pStyle w:val="TerminalDisplay"/>
      </w:pPr>
      <w:r>
        <w:t>#</w:t>
      </w:r>
    </w:p>
    <w:p w14:paraId="0C0172B4" w14:textId="77777777" w:rsidR="00F42FB8" w:rsidRDefault="00F42FB8" w:rsidP="00F42FB8">
      <w:pPr>
        <w:pStyle w:val="TerminalDisplay"/>
      </w:pPr>
      <w:r>
        <w:t>acl number 3000</w:t>
      </w:r>
    </w:p>
    <w:p w14:paraId="2E9A2926" w14:textId="77777777" w:rsidR="00F42FB8" w:rsidRDefault="00F42FB8" w:rsidP="00F42FB8">
      <w:pPr>
        <w:pStyle w:val="TerminalDisplay"/>
      </w:pPr>
      <w:r>
        <w:t xml:space="preserve"> rule 5 deny ip source 192.168.105.0 0.0.0.255 destination 192.168.0.0 0.0.255.255</w:t>
      </w:r>
    </w:p>
    <w:p w14:paraId="6B2974C3" w14:textId="77777777" w:rsidR="00F42FB8" w:rsidRDefault="00F42FB8" w:rsidP="00F42FB8">
      <w:pPr>
        <w:pStyle w:val="TerminalDisplay"/>
      </w:pPr>
      <w:r>
        <w:t xml:space="preserve"> rule 10 permit ip</w:t>
      </w:r>
    </w:p>
    <w:p w14:paraId="30715480" w14:textId="77777777" w:rsidR="00F42FB8" w:rsidRDefault="00F42FB8" w:rsidP="00F42FB8">
      <w:pPr>
        <w:pStyle w:val="TerminalDisplay"/>
      </w:pPr>
      <w:r>
        <w:lastRenderedPageBreak/>
        <w:t>#</w:t>
      </w:r>
    </w:p>
    <w:p w14:paraId="06C38F7D" w14:textId="77777777" w:rsidR="00F42FB8" w:rsidRDefault="00F42FB8" w:rsidP="00F42FB8">
      <w:pPr>
        <w:pStyle w:val="TerminalDisplay"/>
      </w:pPr>
      <w:r>
        <w:t>ip pool ap-f1</w:t>
      </w:r>
    </w:p>
    <w:p w14:paraId="176471D9" w14:textId="77777777" w:rsidR="00F42FB8" w:rsidRDefault="00F42FB8" w:rsidP="00F42FB8">
      <w:pPr>
        <w:pStyle w:val="TerminalDisplay"/>
      </w:pPr>
      <w:r>
        <w:t xml:space="preserve"> gateway-list 192.168.205.254</w:t>
      </w:r>
    </w:p>
    <w:p w14:paraId="03705798" w14:textId="77777777" w:rsidR="00F42FB8" w:rsidRDefault="00F42FB8" w:rsidP="00F42FB8">
      <w:pPr>
        <w:pStyle w:val="TerminalDisplay"/>
      </w:pPr>
      <w:r>
        <w:t xml:space="preserve"> network 192.168.205.0 mask 255.255.255.0</w:t>
      </w:r>
    </w:p>
    <w:p w14:paraId="07DD19D2" w14:textId="77777777" w:rsidR="00F42FB8" w:rsidRDefault="00F42FB8" w:rsidP="00F42FB8">
      <w:pPr>
        <w:pStyle w:val="TerminalDisplay"/>
      </w:pPr>
      <w:r>
        <w:t xml:space="preserve"> excluded-ip-address 192.168.205.253</w:t>
      </w:r>
    </w:p>
    <w:p w14:paraId="48343839" w14:textId="77777777" w:rsidR="00F42FB8" w:rsidRDefault="00F42FB8" w:rsidP="00F42FB8">
      <w:pPr>
        <w:pStyle w:val="TerminalDisplay"/>
      </w:pPr>
      <w:r>
        <w:t>#</w:t>
      </w:r>
    </w:p>
    <w:p w14:paraId="165DBF9F" w14:textId="77777777" w:rsidR="00F42FB8" w:rsidRDefault="00F42FB8" w:rsidP="00F42FB8">
      <w:pPr>
        <w:pStyle w:val="TerminalDisplay"/>
      </w:pPr>
      <w:r>
        <w:t>ip pool sta-f1</w:t>
      </w:r>
    </w:p>
    <w:p w14:paraId="258CF33B" w14:textId="77777777" w:rsidR="00F42FB8" w:rsidRDefault="00F42FB8" w:rsidP="00F42FB8">
      <w:pPr>
        <w:pStyle w:val="TerminalDisplay"/>
      </w:pPr>
      <w:r>
        <w:t xml:space="preserve"> gateway-list 192.168.105.254</w:t>
      </w:r>
    </w:p>
    <w:p w14:paraId="2B5BE851" w14:textId="77777777" w:rsidR="00F42FB8" w:rsidRDefault="00F42FB8" w:rsidP="00F42FB8">
      <w:pPr>
        <w:pStyle w:val="TerminalDisplay"/>
      </w:pPr>
      <w:r>
        <w:t xml:space="preserve"> network 192.168.105.0 mask 255.255.255.0</w:t>
      </w:r>
    </w:p>
    <w:p w14:paraId="7FEC22A5" w14:textId="77777777" w:rsidR="00F42FB8" w:rsidRDefault="00F42FB8" w:rsidP="00F42FB8">
      <w:pPr>
        <w:pStyle w:val="TerminalDisplay"/>
      </w:pPr>
      <w:r>
        <w:t>#</w:t>
      </w:r>
    </w:p>
    <w:p w14:paraId="20FA0F20" w14:textId="77777777" w:rsidR="00F42FB8" w:rsidRDefault="00F42FB8" w:rsidP="00F42FB8">
      <w:pPr>
        <w:pStyle w:val="TerminalDisplay"/>
      </w:pPr>
      <w:r>
        <w:t>interface Vlanif1</w:t>
      </w:r>
    </w:p>
    <w:p w14:paraId="342309C7" w14:textId="77777777" w:rsidR="00F42FB8" w:rsidRDefault="00F42FB8" w:rsidP="00F42FB8">
      <w:pPr>
        <w:pStyle w:val="TerminalDisplay"/>
      </w:pPr>
      <w:r>
        <w:t xml:space="preserve"> ip address 192.168.1.254 255.255.255.0</w:t>
      </w:r>
    </w:p>
    <w:p w14:paraId="3F3AF840" w14:textId="77777777" w:rsidR="00F42FB8" w:rsidRDefault="00F42FB8" w:rsidP="00F42FB8">
      <w:pPr>
        <w:pStyle w:val="TerminalDisplay"/>
      </w:pPr>
      <w:r>
        <w:t>#</w:t>
      </w:r>
    </w:p>
    <w:p w14:paraId="54528ABD" w14:textId="77777777" w:rsidR="00F42FB8" w:rsidRDefault="00F42FB8" w:rsidP="00F42FB8">
      <w:pPr>
        <w:pStyle w:val="TerminalDisplay"/>
      </w:pPr>
      <w:r>
        <w:t>interface Vlanif100</w:t>
      </w:r>
    </w:p>
    <w:p w14:paraId="7DA1462E" w14:textId="77777777" w:rsidR="00F42FB8" w:rsidRDefault="00F42FB8" w:rsidP="00F42FB8">
      <w:pPr>
        <w:pStyle w:val="TerminalDisplay"/>
      </w:pPr>
      <w:r>
        <w:t xml:space="preserve"> ip address 192.168.100.254 255.255.255.0</w:t>
      </w:r>
    </w:p>
    <w:p w14:paraId="2F0E4487" w14:textId="77777777" w:rsidR="00F42FB8" w:rsidRDefault="00F42FB8" w:rsidP="00F42FB8">
      <w:pPr>
        <w:pStyle w:val="TerminalDisplay"/>
      </w:pPr>
      <w:r>
        <w:t>#</w:t>
      </w:r>
    </w:p>
    <w:p w14:paraId="5167C596" w14:textId="77777777" w:rsidR="00F42FB8" w:rsidRDefault="00F42FB8" w:rsidP="00F42FB8">
      <w:pPr>
        <w:pStyle w:val="TerminalDisplay"/>
      </w:pPr>
      <w:r>
        <w:t>interface Vlanif105</w:t>
      </w:r>
    </w:p>
    <w:p w14:paraId="1513DD77" w14:textId="77777777" w:rsidR="00F42FB8" w:rsidRDefault="00F42FB8" w:rsidP="00F42FB8">
      <w:pPr>
        <w:pStyle w:val="TerminalDisplay"/>
      </w:pPr>
      <w:r>
        <w:t xml:space="preserve"> ip address 192.168.105.254 255.255.255.0</w:t>
      </w:r>
    </w:p>
    <w:p w14:paraId="3623ED22" w14:textId="77777777" w:rsidR="00F42FB8" w:rsidRDefault="00F42FB8" w:rsidP="00F42FB8">
      <w:pPr>
        <w:pStyle w:val="TerminalDisplay"/>
      </w:pPr>
      <w:r>
        <w:t xml:space="preserve"> dhcp select global</w:t>
      </w:r>
    </w:p>
    <w:p w14:paraId="1B4CEF18" w14:textId="77777777" w:rsidR="00F42FB8" w:rsidRDefault="00F42FB8" w:rsidP="00F42FB8">
      <w:pPr>
        <w:pStyle w:val="TerminalDisplay"/>
      </w:pPr>
      <w:r>
        <w:t>#</w:t>
      </w:r>
    </w:p>
    <w:p w14:paraId="717D38F8" w14:textId="77777777" w:rsidR="00F42FB8" w:rsidRDefault="00F42FB8" w:rsidP="00F42FB8">
      <w:pPr>
        <w:pStyle w:val="TerminalDisplay"/>
      </w:pPr>
      <w:r>
        <w:t>interface Vlanif201</w:t>
      </w:r>
    </w:p>
    <w:p w14:paraId="6BFF6658" w14:textId="77777777" w:rsidR="00F42FB8" w:rsidRDefault="00F42FB8" w:rsidP="00F42FB8">
      <w:pPr>
        <w:pStyle w:val="TerminalDisplay"/>
      </w:pPr>
      <w:r>
        <w:t xml:space="preserve"> ip address 192.168.201.1 255.255.255.252</w:t>
      </w:r>
    </w:p>
    <w:p w14:paraId="40063FAC" w14:textId="77777777" w:rsidR="00F42FB8" w:rsidRDefault="00F42FB8" w:rsidP="00F42FB8">
      <w:pPr>
        <w:pStyle w:val="TerminalDisplay"/>
      </w:pPr>
      <w:r>
        <w:t>#</w:t>
      </w:r>
    </w:p>
    <w:p w14:paraId="4AC56D25" w14:textId="77777777" w:rsidR="00F42FB8" w:rsidRDefault="00F42FB8" w:rsidP="00F42FB8">
      <w:pPr>
        <w:pStyle w:val="TerminalDisplay"/>
      </w:pPr>
      <w:r>
        <w:t>interface Vlanif202</w:t>
      </w:r>
    </w:p>
    <w:p w14:paraId="12F8FF1C" w14:textId="77777777" w:rsidR="00F42FB8" w:rsidRDefault="00F42FB8" w:rsidP="00F42FB8">
      <w:pPr>
        <w:pStyle w:val="TerminalDisplay"/>
      </w:pPr>
      <w:r>
        <w:t xml:space="preserve"> ip address 192.168.202.1 255.255.255.252</w:t>
      </w:r>
    </w:p>
    <w:p w14:paraId="755F8067" w14:textId="77777777" w:rsidR="00F42FB8" w:rsidRDefault="00F42FB8" w:rsidP="00F42FB8">
      <w:pPr>
        <w:pStyle w:val="TerminalDisplay"/>
      </w:pPr>
      <w:r>
        <w:t>#</w:t>
      </w:r>
    </w:p>
    <w:p w14:paraId="6BCDE833" w14:textId="77777777" w:rsidR="00F42FB8" w:rsidRDefault="00F42FB8" w:rsidP="00F42FB8">
      <w:pPr>
        <w:pStyle w:val="TerminalDisplay"/>
      </w:pPr>
      <w:r>
        <w:t>interface Vlanif204</w:t>
      </w:r>
    </w:p>
    <w:p w14:paraId="5551E53C" w14:textId="77777777" w:rsidR="00F42FB8" w:rsidRDefault="00F42FB8" w:rsidP="00F42FB8">
      <w:pPr>
        <w:pStyle w:val="TerminalDisplay"/>
      </w:pPr>
      <w:r>
        <w:t xml:space="preserve"> ip address 192.168.204.2 255.255.255.252</w:t>
      </w:r>
    </w:p>
    <w:p w14:paraId="41D4209D" w14:textId="77777777" w:rsidR="00F42FB8" w:rsidRDefault="00F42FB8" w:rsidP="00F42FB8">
      <w:pPr>
        <w:pStyle w:val="TerminalDisplay"/>
      </w:pPr>
      <w:r>
        <w:t>#</w:t>
      </w:r>
    </w:p>
    <w:p w14:paraId="01F3FD82" w14:textId="77777777" w:rsidR="00F42FB8" w:rsidRDefault="00F42FB8" w:rsidP="00F42FB8">
      <w:pPr>
        <w:pStyle w:val="TerminalDisplay"/>
      </w:pPr>
      <w:r>
        <w:t>interface Vlanif205</w:t>
      </w:r>
    </w:p>
    <w:p w14:paraId="085108DF" w14:textId="77777777" w:rsidR="00F42FB8" w:rsidRDefault="00F42FB8" w:rsidP="00F42FB8">
      <w:pPr>
        <w:pStyle w:val="TerminalDisplay"/>
      </w:pPr>
      <w:r>
        <w:t xml:space="preserve"> ip address 192.168.205.254 255.255.255.0</w:t>
      </w:r>
    </w:p>
    <w:p w14:paraId="27CDFFAC" w14:textId="77777777" w:rsidR="00F42FB8" w:rsidRDefault="00F42FB8" w:rsidP="00F42FB8">
      <w:pPr>
        <w:pStyle w:val="TerminalDisplay"/>
      </w:pPr>
      <w:r>
        <w:t xml:space="preserve"> dhcp select global</w:t>
      </w:r>
    </w:p>
    <w:p w14:paraId="24D63DD9" w14:textId="77777777" w:rsidR="00F42FB8" w:rsidRDefault="00F42FB8" w:rsidP="00F42FB8">
      <w:pPr>
        <w:pStyle w:val="TerminalDisplay"/>
      </w:pPr>
      <w:r>
        <w:t>#</w:t>
      </w:r>
    </w:p>
    <w:p w14:paraId="4A0F664A" w14:textId="77777777" w:rsidR="00F42FB8" w:rsidRDefault="00F42FB8" w:rsidP="00F42FB8">
      <w:pPr>
        <w:pStyle w:val="TerminalDisplay"/>
      </w:pPr>
      <w:r>
        <w:t>interface GigabitEthernet0/0/1</w:t>
      </w:r>
    </w:p>
    <w:p w14:paraId="4BD40CC5" w14:textId="77777777" w:rsidR="00F42FB8" w:rsidRDefault="00F42FB8" w:rsidP="00F42FB8">
      <w:pPr>
        <w:pStyle w:val="TerminalDisplay"/>
      </w:pPr>
      <w:r>
        <w:t xml:space="preserve"> port link-type trunk</w:t>
      </w:r>
    </w:p>
    <w:p w14:paraId="20FAC8AC" w14:textId="77777777" w:rsidR="00F42FB8" w:rsidRDefault="00F42FB8" w:rsidP="00F42FB8">
      <w:pPr>
        <w:pStyle w:val="TerminalDisplay"/>
      </w:pPr>
      <w:r>
        <w:t xml:space="preserve"> port trunk allow-pass vlan 100 105 205</w:t>
      </w:r>
    </w:p>
    <w:p w14:paraId="4FF11F90" w14:textId="77777777" w:rsidR="00F42FB8" w:rsidRDefault="00F42FB8" w:rsidP="00F42FB8">
      <w:pPr>
        <w:pStyle w:val="TerminalDisplay"/>
      </w:pPr>
      <w:r>
        <w:t>#</w:t>
      </w:r>
    </w:p>
    <w:p w14:paraId="7054B02D" w14:textId="77777777" w:rsidR="00F42FB8" w:rsidRDefault="00F42FB8" w:rsidP="00F42FB8">
      <w:pPr>
        <w:pStyle w:val="TerminalDisplay"/>
      </w:pPr>
      <w:r>
        <w:t>interface GigabitEthernet0/0/2</w:t>
      </w:r>
    </w:p>
    <w:p w14:paraId="7BF79885" w14:textId="77777777" w:rsidR="00F42FB8" w:rsidRDefault="00F42FB8" w:rsidP="00F42FB8">
      <w:pPr>
        <w:pStyle w:val="TerminalDisplay"/>
      </w:pPr>
      <w:r>
        <w:t xml:space="preserve"> port link-type access</w:t>
      </w:r>
    </w:p>
    <w:p w14:paraId="64A30EFD" w14:textId="77777777" w:rsidR="00F42FB8" w:rsidRDefault="00F42FB8" w:rsidP="00F42FB8">
      <w:pPr>
        <w:pStyle w:val="TerminalDisplay"/>
      </w:pPr>
      <w:r>
        <w:t xml:space="preserve"> port default vlan 201</w:t>
      </w:r>
    </w:p>
    <w:p w14:paraId="5E82F6AC" w14:textId="77777777" w:rsidR="00F42FB8" w:rsidRDefault="00F42FB8" w:rsidP="00F42FB8">
      <w:pPr>
        <w:pStyle w:val="TerminalDisplay"/>
      </w:pPr>
      <w:r>
        <w:t>#</w:t>
      </w:r>
    </w:p>
    <w:p w14:paraId="613DFA80" w14:textId="77777777" w:rsidR="00F42FB8" w:rsidRDefault="00F42FB8" w:rsidP="00F42FB8">
      <w:pPr>
        <w:pStyle w:val="TerminalDisplay"/>
      </w:pPr>
      <w:r>
        <w:t>interface GigabitEthernet0/0/3</w:t>
      </w:r>
    </w:p>
    <w:p w14:paraId="21BFEE6C" w14:textId="77777777" w:rsidR="00F42FB8" w:rsidRDefault="00F42FB8" w:rsidP="00F42FB8">
      <w:pPr>
        <w:pStyle w:val="TerminalDisplay"/>
      </w:pPr>
      <w:r>
        <w:t xml:space="preserve"> port link-type access</w:t>
      </w:r>
    </w:p>
    <w:p w14:paraId="5B2A6A9E" w14:textId="77777777" w:rsidR="00F42FB8" w:rsidRDefault="00F42FB8" w:rsidP="00F42FB8">
      <w:pPr>
        <w:pStyle w:val="TerminalDisplay"/>
      </w:pPr>
      <w:r>
        <w:t xml:space="preserve"> port default vlan 202</w:t>
      </w:r>
    </w:p>
    <w:p w14:paraId="054910E2" w14:textId="77777777" w:rsidR="00F42FB8" w:rsidRDefault="00F42FB8" w:rsidP="00F42FB8">
      <w:pPr>
        <w:pStyle w:val="TerminalDisplay"/>
      </w:pPr>
      <w:r>
        <w:t>#</w:t>
      </w:r>
    </w:p>
    <w:p w14:paraId="5F196DA4" w14:textId="77777777" w:rsidR="00F42FB8" w:rsidRDefault="00F42FB8" w:rsidP="00F42FB8">
      <w:pPr>
        <w:pStyle w:val="TerminalDisplay"/>
      </w:pPr>
      <w:r>
        <w:t>interface GigabitEthernet0/0/4</w:t>
      </w:r>
    </w:p>
    <w:p w14:paraId="6D90079D" w14:textId="77777777" w:rsidR="00F42FB8" w:rsidRDefault="00F42FB8" w:rsidP="00F42FB8">
      <w:pPr>
        <w:pStyle w:val="TerminalDisplay"/>
      </w:pPr>
      <w:r>
        <w:t xml:space="preserve"> port link-type access</w:t>
      </w:r>
    </w:p>
    <w:p w14:paraId="49810679" w14:textId="77777777" w:rsidR="00F42FB8" w:rsidRDefault="00F42FB8" w:rsidP="00F42FB8">
      <w:pPr>
        <w:pStyle w:val="TerminalDisplay"/>
      </w:pPr>
      <w:r>
        <w:t xml:space="preserve"> port default vlan 205</w:t>
      </w:r>
    </w:p>
    <w:p w14:paraId="75E23448" w14:textId="77777777" w:rsidR="00F42FB8" w:rsidRDefault="00F42FB8" w:rsidP="00F42FB8">
      <w:pPr>
        <w:pStyle w:val="TerminalDisplay"/>
      </w:pPr>
      <w:r>
        <w:t>#</w:t>
      </w:r>
    </w:p>
    <w:p w14:paraId="01FCB6AE" w14:textId="77777777" w:rsidR="00F42FB8" w:rsidRDefault="00F42FB8" w:rsidP="00F42FB8">
      <w:pPr>
        <w:pStyle w:val="TerminalDisplay"/>
      </w:pPr>
      <w:r>
        <w:t>interface GigabitEthernet0/0/5</w:t>
      </w:r>
    </w:p>
    <w:p w14:paraId="56F8E2E3" w14:textId="77777777" w:rsidR="00F42FB8" w:rsidRDefault="00F42FB8" w:rsidP="00F42FB8">
      <w:pPr>
        <w:pStyle w:val="TerminalDisplay"/>
      </w:pPr>
      <w:r>
        <w:t xml:space="preserve"> port link-type access</w:t>
      </w:r>
    </w:p>
    <w:p w14:paraId="252508B8" w14:textId="77777777" w:rsidR="00F42FB8" w:rsidRDefault="00F42FB8" w:rsidP="00F42FB8">
      <w:pPr>
        <w:pStyle w:val="TerminalDisplay"/>
      </w:pPr>
      <w:r>
        <w:t xml:space="preserve"> port default vlan 204</w:t>
      </w:r>
    </w:p>
    <w:p w14:paraId="18CC34B1" w14:textId="77777777" w:rsidR="00F42FB8" w:rsidRDefault="00F42FB8" w:rsidP="00F42FB8">
      <w:pPr>
        <w:pStyle w:val="TerminalDisplay"/>
      </w:pPr>
      <w:r>
        <w:t>#</w:t>
      </w:r>
    </w:p>
    <w:p w14:paraId="6D0E2677" w14:textId="77777777" w:rsidR="00F42FB8" w:rsidRDefault="00F42FB8" w:rsidP="00F42FB8">
      <w:pPr>
        <w:pStyle w:val="TerminalDisplay"/>
      </w:pPr>
      <w:r>
        <w:t>ospf 1</w:t>
      </w:r>
    </w:p>
    <w:p w14:paraId="52E69DF6" w14:textId="77777777" w:rsidR="00F42FB8" w:rsidRDefault="00F42FB8" w:rsidP="00F42FB8">
      <w:pPr>
        <w:pStyle w:val="TerminalDisplay"/>
      </w:pPr>
      <w:r>
        <w:t xml:space="preserve"> area 0.0.0.0</w:t>
      </w:r>
    </w:p>
    <w:p w14:paraId="7446D495" w14:textId="77777777" w:rsidR="00F42FB8" w:rsidRDefault="00F42FB8" w:rsidP="00F42FB8">
      <w:pPr>
        <w:pStyle w:val="TerminalDisplay"/>
      </w:pPr>
      <w:r>
        <w:lastRenderedPageBreak/>
        <w:t xml:space="preserve">  network 192.168.1.0 0.0.0.255</w:t>
      </w:r>
    </w:p>
    <w:p w14:paraId="5C565FBF" w14:textId="77777777" w:rsidR="00F42FB8" w:rsidRDefault="00F42FB8" w:rsidP="00F42FB8">
      <w:pPr>
        <w:pStyle w:val="TerminalDisplay"/>
      </w:pPr>
      <w:r>
        <w:t xml:space="preserve">  network 192.168.100.0 0.0.0.255</w:t>
      </w:r>
    </w:p>
    <w:p w14:paraId="78A419E5" w14:textId="77777777" w:rsidR="00F42FB8" w:rsidRDefault="00F42FB8" w:rsidP="00F42FB8">
      <w:pPr>
        <w:pStyle w:val="TerminalDisplay"/>
      </w:pPr>
      <w:r>
        <w:t xml:space="preserve">  network 192.168.105.0 0.0.0.255</w:t>
      </w:r>
    </w:p>
    <w:p w14:paraId="4A825B87" w14:textId="77777777" w:rsidR="00F42FB8" w:rsidRDefault="00F42FB8" w:rsidP="00F42FB8">
      <w:pPr>
        <w:pStyle w:val="TerminalDisplay"/>
      </w:pPr>
      <w:r>
        <w:t xml:space="preserve">  network 192.168.205.0 0.0.0.255</w:t>
      </w:r>
    </w:p>
    <w:p w14:paraId="05FE3545" w14:textId="77777777" w:rsidR="00F42FB8" w:rsidRDefault="00F42FB8" w:rsidP="00F42FB8">
      <w:pPr>
        <w:pStyle w:val="TerminalDisplay"/>
      </w:pPr>
      <w:r>
        <w:t xml:space="preserve">  network 192.168.201.0 0.0.0.3</w:t>
      </w:r>
    </w:p>
    <w:p w14:paraId="044E48C6" w14:textId="77777777" w:rsidR="00F42FB8" w:rsidRDefault="00F42FB8" w:rsidP="00F42FB8">
      <w:pPr>
        <w:pStyle w:val="TerminalDisplay"/>
      </w:pPr>
      <w:r>
        <w:t xml:space="preserve">  network 192.168.202.0 0.0.0.3</w:t>
      </w:r>
    </w:p>
    <w:p w14:paraId="4A4A89F4" w14:textId="77777777" w:rsidR="00F42FB8" w:rsidRDefault="00F42FB8" w:rsidP="00F42FB8">
      <w:pPr>
        <w:pStyle w:val="TerminalDisplay"/>
      </w:pPr>
      <w:r>
        <w:t xml:space="preserve">  network 192.168.204.0 0.0.0.3</w:t>
      </w:r>
    </w:p>
    <w:p w14:paraId="289B2E0F" w14:textId="77777777" w:rsidR="00F42FB8" w:rsidRDefault="00F42FB8" w:rsidP="00F42FB8">
      <w:pPr>
        <w:pStyle w:val="TerminalDisplay"/>
      </w:pPr>
      <w:r>
        <w:t>#</w:t>
      </w:r>
    </w:p>
    <w:p w14:paraId="6442B5D0" w14:textId="77777777" w:rsidR="00F42FB8" w:rsidRDefault="00F42FB8" w:rsidP="00F42FB8">
      <w:pPr>
        <w:pStyle w:val="TerminalDisplay"/>
      </w:pPr>
      <w:r>
        <w:t>snmp-agent</w:t>
      </w:r>
    </w:p>
    <w:p w14:paraId="6E45C786" w14:textId="77777777" w:rsidR="00F42FB8" w:rsidRDefault="00F42FB8" w:rsidP="00F42FB8">
      <w:pPr>
        <w:pStyle w:val="TerminalDisplay"/>
      </w:pPr>
      <w:r>
        <w:t>snmp-agent local-engineid 800007DB034C1FCC635139</w:t>
      </w:r>
    </w:p>
    <w:p w14:paraId="06044D27" w14:textId="77777777" w:rsidR="00F42FB8" w:rsidRDefault="00F42FB8" w:rsidP="00F42FB8">
      <w:pPr>
        <w:pStyle w:val="TerminalDisplay"/>
      </w:pPr>
      <w:r>
        <w:t>snmp-agent sys-info version v3</w:t>
      </w:r>
    </w:p>
    <w:p w14:paraId="6E10932D" w14:textId="77777777" w:rsidR="00F42FB8" w:rsidRDefault="00F42FB8" w:rsidP="00F42FB8">
      <w:pPr>
        <w:pStyle w:val="TerminalDisplay"/>
      </w:pPr>
      <w:r>
        <w:t>snmp-agent group v3 datacom privacy</w:t>
      </w:r>
    </w:p>
    <w:p w14:paraId="0CEB2687" w14:textId="77777777" w:rsidR="00F42FB8" w:rsidRDefault="00F42FB8" w:rsidP="00F42FB8">
      <w:pPr>
        <w:pStyle w:val="TerminalDisplay"/>
      </w:pPr>
      <w:r>
        <w:t>snmp-agent target-host trap address udp-domain 192.168.100.2 params securityname</w:t>
      </w:r>
    </w:p>
    <w:p w14:paraId="3431C237" w14:textId="77777777" w:rsidR="00F42FB8" w:rsidRDefault="00F42FB8" w:rsidP="00F42FB8">
      <w:pPr>
        <w:pStyle w:val="TerminalDisplay"/>
      </w:pPr>
      <w:r>
        <w:t xml:space="preserve"> datacom v3</w:t>
      </w:r>
    </w:p>
    <w:p w14:paraId="73F48228" w14:textId="77777777" w:rsidR="00F42FB8" w:rsidRDefault="00F42FB8" w:rsidP="00F42FB8">
      <w:pPr>
        <w:pStyle w:val="TerminalDisplay"/>
      </w:pPr>
      <w:r>
        <w:t>snmp-agent usm-user v3 test datacom authentication-mode md5 %_#_3UJ'3!M;9]$R@P:G</w:t>
      </w:r>
    </w:p>
    <w:p w14:paraId="063231FE" w14:textId="77777777" w:rsidR="00F42FB8" w:rsidRPr="00513773" w:rsidRDefault="00F42FB8" w:rsidP="00F42FB8">
      <w:pPr>
        <w:pStyle w:val="TerminalDisplay"/>
        <w:rPr>
          <w:lang w:val="pt-BR"/>
        </w:rPr>
      </w:pPr>
      <w:r w:rsidRPr="00513773">
        <w:rPr>
          <w:lang w:val="pt-BR"/>
        </w:rPr>
        <w:t>H1!! privacy-mode des56 %_#_3UJ'3!M;9]$R@P:GH1!!</w:t>
      </w:r>
    </w:p>
    <w:p w14:paraId="4EB4A1AF" w14:textId="77777777" w:rsidR="00F42FB8" w:rsidRDefault="00F42FB8" w:rsidP="00F42FB8">
      <w:pPr>
        <w:pStyle w:val="TerminalDisplay"/>
      </w:pPr>
      <w:r>
        <w:t>snmp-agent trap source Vlanif1</w:t>
      </w:r>
    </w:p>
    <w:p w14:paraId="02AB8A33" w14:textId="77777777" w:rsidR="00F42FB8" w:rsidRDefault="00F42FB8" w:rsidP="00F42FB8">
      <w:pPr>
        <w:pStyle w:val="TerminalDisplay"/>
      </w:pPr>
      <w:r>
        <w:t>snmp-agent trap enable</w:t>
      </w:r>
    </w:p>
    <w:p w14:paraId="09E16EEB" w14:textId="77777777" w:rsidR="00F42FB8" w:rsidRDefault="00F42FB8" w:rsidP="00F42FB8">
      <w:pPr>
        <w:pStyle w:val="TerminalDisplay"/>
      </w:pPr>
      <w:r>
        <w:t>#</w:t>
      </w:r>
    </w:p>
    <w:p w14:paraId="2868DD2E" w14:textId="77777777" w:rsidR="00F42FB8" w:rsidRDefault="00F42FB8" w:rsidP="00F42FB8">
      <w:pPr>
        <w:pStyle w:val="TerminalDisplay"/>
      </w:pPr>
      <w:r>
        <w:t>return</w:t>
      </w:r>
    </w:p>
    <w:p w14:paraId="59F9F3D5" w14:textId="77777777" w:rsidR="00F42FB8" w:rsidRDefault="00F42FB8" w:rsidP="00F42FB8">
      <w:r>
        <w:t>Configuration on F2-AGG1</w:t>
      </w:r>
    </w:p>
    <w:p w14:paraId="650C23EE" w14:textId="77777777" w:rsidR="00F42FB8" w:rsidRDefault="00F42FB8" w:rsidP="00F42FB8">
      <w:pPr>
        <w:pStyle w:val="TerminalDisplay"/>
      </w:pPr>
      <w:r>
        <w:t>#</w:t>
      </w:r>
    </w:p>
    <w:p w14:paraId="1DCB590D" w14:textId="77777777" w:rsidR="00F42FB8" w:rsidRDefault="00F42FB8" w:rsidP="00F42FB8">
      <w:pPr>
        <w:pStyle w:val="TerminalDisplay"/>
      </w:pPr>
      <w:r>
        <w:t>sysname F2-AGG1</w:t>
      </w:r>
    </w:p>
    <w:p w14:paraId="1D23F74E" w14:textId="77777777" w:rsidR="00F42FB8" w:rsidRDefault="00F42FB8" w:rsidP="00F42FB8">
      <w:pPr>
        <w:pStyle w:val="TerminalDisplay"/>
      </w:pPr>
      <w:r>
        <w:t>#</w:t>
      </w:r>
    </w:p>
    <w:p w14:paraId="07D32BEE" w14:textId="77777777" w:rsidR="00F42FB8" w:rsidRDefault="00F42FB8" w:rsidP="00F42FB8">
      <w:pPr>
        <w:pStyle w:val="TerminalDisplay"/>
      </w:pPr>
      <w:r>
        <w:t>vlan batch 2 101 to 102 106 201 203 206</w:t>
      </w:r>
    </w:p>
    <w:p w14:paraId="4B48EC9A" w14:textId="77777777" w:rsidR="00F42FB8" w:rsidRDefault="00F42FB8" w:rsidP="00F42FB8">
      <w:pPr>
        <w:pStyle w:val="TerminalDisplay"/>
      </w:pPr>
      <w:r>
        <w:t>#</w:t>
      </w:r>
    </w:p>
    <w:p w14:paraId="47A9B10D" w14:textId="77777777" w:rsidR="00F42FB8" w:rsidRDefault="00F42FB8" w:rsidP="00F42FB8">
      <w:pPr>
        <w:pStyle w:val="TerminalDisplay"/>
      </w:pPr>
      <w:r>
        <w:t>dhcp enable</w:t>
      </w:r>
    </w:p>
    <w:p w14:paraId="53FA2925" w14:textId="77777777" w:rsidR="00F42FB8" w:rsidRDefault="00F42FB8" w:rsidP="00F42FB8">
      <w:pPr>
        <w:pStyle w:val="TerminalDisplay"/>
      </w:pPr>
      <w:r>
        <w:t>#</w:t>
      </w:r>
    </w:p>
    <w:p w14:paraId="3F096016" w14:textId="77777777" w:rsidR="00F42FB8" w:rsidRDefault="00F42FB8" w:rsidP="00F42FB8">
      <w:pPr>
        <w:pStyle w:val="TerminalDisplay"/>
      </w:pPr>
      <w:r>
        <w:t>ip pool admin</w:t>
      </w:r>
    </w:p>
    <w:p w14:paraId="65B7F831" w14:textId="77777777" w:rsidR="00F42FB8" w:rsidRDefault="00F42FB8" w:rsidP="00F42FB8">
      <w:pPr>
        <w:pStyle w:val="TerminalDisplay"/>
      </w:pPr>
      <w:r>
        <w:t xml:space="preserve"> gateway-list 192.168.102.254</w:t>
      </w:r>
    </w:p>
    <w:p w14:paraId="5DB96596" w14:textId="77777777" w:rsidR="00F42FB8" w:rsidRDefault="00F42FB8" w:rsidP="00F42FB8">
      <w:pPr>
        <w:pStyle w:val="TerminalDisplay"/>
      </w:pPr>
      <w:r>
        <w:t xml:space="preserve"> network 192.168.102.0 mask 255.255.255.0</w:t>
      </w:r>
    </w:p>
    <w:p w14:paraId="2C7B1A03" w14:textId="77777777" w:rsidR="00F42FB8" w:rsidRDefault="00F42FB8" w:rsidP="00F42FB8">
      <w:pPr>
        <w:pStyle w:val="TerminalDisplay"/>
      </w:pPr>
      <w:r>
        <w:t>#</w:t>
      </w:r>
    </w:p>
    <w:p w14:paraId="09A1BBDC" w14:textId="77777777" w:rsidR="00F42FB8" w:rsidRDefault="00F42FB8" w:rsidP="00F42FB8">
      <w:pPr>
        <w:pStyle w:val="TerminalDisplay"/>
      </w:pPr>
      <w:r>
        <w:t>ip pool ap-f2</w:t>
      </w:r>
    </w:p>
    <w:p w14:paraId="1CB0A770" w14:textId="77777777" w:rsidR="00F42FB8" w:rsidRDefault="00F42FB8" w:rsidP="00F42FB8">
      <w:pPr>
        <w:pStyle w:val="TerminalDisplay"/>
      </w:pPr>
      <w:r>
        <w:t xml:space="preserve"> gateway-list 192.168.206.254</w:t>
      </w:r>
    </w:p>
    <w:p w14:paraId="40143639" w14:textId="77777777" w:rsidR="00F42FB8" w:rsidRDefault="00F42FB8" w:rsidP="00F42FB8">
      <w:pPr>
        <w:pStyle w:val="TerminalDisplay"/>
      </w:pPr>
      <w:r>
        <w:t xml:space="preserve"> network 192.168.206.0 mask 255.255.255.0</w:t>
      </w:r>
    </w:p>
    <w:p w14:paraId="62710DEF" w14:textId="77777777" w:rsidR="00F42FB8" w:rsidRDefault="00F42FB8" w:rsidP="00F42FB8">
      <w:pPr>
        <w:pStyle w:val="TerminalDisplay"/>
      </w:pPr>
      <w:r>
        <w:t xml:space="preserve"> option 43 sub-option 3 ascii 192.168.205.253</w:t>
      </w:r>
    </w:p>
    <w:p w14:paraId="263072E0" w14:textId="77777777" w:rsidR="00F42FB8" w:rsidRDefault="00F42FB8" w:rsidP="00F42FB8">
      <w:pPr>
        <w:pStyle w:val="TerminalDisplay"/>
      </w:pPr>
      <w:r>
        <w:t>#</w:t>
      </w:r>
    </w:p>
    <w:p w14:paraId="2BB3C82E" w14:textId="77777777" w:rsidR="00F42FB8" w:rsidRDefault="00F42FB8" w:rsidP="00F42FB8">
      <w:pPr>
        <w:pStyle w:val="TerminalDisplay"/>
      </w:pPr>
      <w:r>
        <w:t>ip pool manager</w:t>
      </w:r>
    </w:p>
    <w:p w14:paraId="2B134728" w14:textId="77777777" w:rsidR="00F42FB8" w:rsidRDefault="00F42FB8" w:rsidP="00F42FB8">
      <w:pPr>
        <w:pStyle w:val="TerminalDisplay"/>
      </w:pPr>
      <w:r>
        <w:t xml:space="preserve"> gateway-list 192.168.101.254</w:t>
      </w:r>
    </w:p>
    <w:p w14:paraId="1D9D9716" w14:textId="77777777" w:rsidR="00F42FB8" w:rsidRDefault="00F42FB8" w:rsidP="00F42FB8">
      <w:pPr>
        <w:pStyle w:val="TerminalDisplay"/>
      </w:pPr>
      <w:r>
        <w:t xml:space="preserve"> network 192.168.101.0 mask 255.255.255.0</w:t>
      </w:r>
    </w:p>
    <w:p w14:paraId="41B9DA65" w14:textId="77777777" w:rsidR="00F42FB8" w:rsidRDefault="00F42FB8" w:rsidP="00F42FB8">
      <w:pPr>
        <w:pStyle w:val="TerminalDisplay"/>
      </w:pPr>
      <w:r>
        <w:t>#</w:t>
      </w:r>
    </w:p>
    <w:p w14:paraId="11FC1F66" w14:textId="77777777" w:rsidR="00F42FB8" w:rsidRDefault="00F42FB8" w:rsidP="00F42FB8">
      <w:pPr>
        <w:pStyle w:val="TerminalDisplay"/>
      </w:pPr>
      <w:r>
        <w:t>ip pool sta-f2</w:t>
      </w:r>
    </w:p>
    <w:p w14:paraId="104D4335" w14:textId="77777777" w:rsidR="00F42FB8" w:rsidRDefault="00F42FB8" w:rsidP="00F42FB8">
      <w:pPr>
        <w:pStyle w:val="TerminalDisplay"/>
      </w:pPr>
      <w:r>
        <w:t xml:space="preserve"> gateway-list 192.168.106.254</w:t>
      </w:r>
    </w:p>
    <w:p w14:paraId="7F17EFBD" w14:textId="77777777" w:rsidR="00F42FB8" w:rsidRDefault="00F42FB8" w:rsidP="00F42FB8">
      <w:pPr>
        <w:pStyle w:val="TerminalDisplay"/>
      </w:pPr>
      <w:r>
        <w:t xml:space="preserve"> network 192.168.106.0 mask 255.255.255.0</w:t>
      </w:r>
    </w:p>
    <w:p w14:paraId="54551B4C" w14:textId="77777777" w:rsidR="00F42FB8" w:rsidRDefault="00F42FB8" w:rsidP="00F42FB8">
      <w:pPr>
        <w:pStyle w:val="TerminalDisplay"/>
      </w:pPr>
      <w:r>
        <w:t>#</w:t>
      </w:r>
    </w:p>
    <w:p w14:paraId="60051357" w14:textId="77777777" w:rsidR="00F42FB8" w:rsidRDefault="00F42FB8" w:rsidP="00F42FB8">
      <w:pPr>
        <w:pStyle w:val="TerminalDisplay"/>
      </w:pPr>
      <w:r>
        <w:t>interface Vlanif2</w:t>
      </w:r>
    </w:p>
    <w:p w14:paraId="3DC3DD8D" w14:textId="77777777" w:rsidR="00F42FB8" w:rsidRDefault="00F42FB8" w:rsidP="00F42FB8">
      <w:pPr>
        <w:pStyle w:val="TerminalDisplay"/>
      </w:pPr>
      <w:r>
        <w:t xml:space="preserve"> ip address 192.168.2.254 255.255.255.0</w:t>
      </w:r>
    </w:p>
    <w:p w14:paraId="1E17481C" w14:textId="77777777" w:rsidR="00F42FB8" w:rsidRDefault="00F42FB8" w:rsidP="00F42FB8">
      <w:pPr>
        <w:pStyle w:val="TerminalDisplay"/>
      </w:pPr>
      <w:r>
        <w:t>#</w:t>
      </w:r>
    </w:p>
    <w:p w14:paraId="7E36247F" w14:textId="77777777" w:rsidR="00F42FB8" w:rsidRDefault="00F42FB8" w:rsidP="00F42FB8">
      <w:pPr>
        <w:pStyle w:val="TerminalDisplay"/>
      </w:pPr>
      <w:r>
        <w:t>interface Vlanif101</w:t>
      </w:r>
    </w:p>
    <w:p w14:paraId="7E232387" w14:textId="77777777" w:rsidR="00F42FB8" w:rsidRDefault="00F42FB8" w:rsidP="00F42FB8">
      <w:pPr>
        <w:pStyle w:val="TerminalDisplay"/>
      </w:pPr>
      <w:r>
        <w:t xml:space="preserve"> ip address 192.168.101.254 255.255.255.0</w:t>
      </w:r>
    </w:p>
    <w:p w14:paraId="2516FAF0" w14:textId="77777777" w:rsidR="00F42FB8" w:rsidRDefault="00F42FB8" w:rsidP="00F42FB8">
      <w:pPr>
        <w:pStyle w:val="TerminalDisplay"/>
      </w:pPr>
      <w:r>
        <w:t xml:space="preserve"> dhcp select global</w:t>
      </w:r>
    </w:p>
    <w:p w14:paraId="7DA59DA1" w14:textId="77777777" w:rsidR="00F42FB8" w:rsidRDefault="00F42FB8" w:rsidP="00F42FB8">
      <w:pPr>
        <w:pStyle w:val="TerminalDisplay"/>
      </w:pPr>
      <w:r>
        <w:t>#</w:t>
      </w:r>
    </w:p>
    <w:p w14:paraId="559D1E86" w14:textId="77777777" w:rsidR="00F42FB8" w:rsidRDefault="00F42FB8" w:rsidP="00F42FB8">
      <w:pPr>
        <w:pStyle w:val="TerminalDisplay"/>
      </w:pPr>
      <w:r>
        <w:t>interface Vlanif102</w:t>
      </w:r>
    </w:p>
    <w:p w14:paraId="07A8F065" w14:textId="77777777" w:rsidR="00F42FB8" w:rsidRDefault="00F42FB8" w:rsidP="00F42FB8">
      <w:pPr>
        <w:pStyle w:val="TerminalDisplay"/>
      </w:pPr>
      <w:r>
        <w:t xml:space="preserve"> ip address 192.168.102.254 255.255.255.0</w:t>
      </w:r>
    </w:p>
    <w:p w14:paraId="771B13E0" w14:textId="77777777" w:rsidR="00F42FB8" w:rsidRDefault="00F42FB8" w:rsidP="00F42FB8">
      <w:pPr>
        <w:pStyle w:val="TerminalDisplay"/>
      </w:pPr>
      <w:r>
        <w:lastRenderedPageBreak/>
        <w:t xml:space="preserve"> dhcp select global</w:t>
      </w:r>
    </w:p>
    <w:p w14:paraId="64D679A0" w14:textId="77777777" w:rsidR="00F42FB8" w:rsidRDefault="00F42FB8" w:rsidP="00F42FB8">
      <w:pPr>
        <w:pStyle w:val="TerminalDisplay"/>
      </w:pPr>
      <w:r>
        <w:t>#</w:t>
      </w:r>
    </w:p>
    <w:p w14:paraId="1304D5B4" w14:textId="77777777" w:rsidR="00F42FB8" w:rsidRDefault="00F42FB8" w:rsidP="00F42FB8">
      <w:pPr>
        <w:pStyle w:val="TerminalDisplay"/>
      </w:pPr>
      <w:r>
        <w:t>interface Vlanif106</w:t>
      </w:r>
    </w:p>
    <w:p w14:paraId="3B87276B" w14:textId="77777777" w:rsidR="00F42FB8" w:rsidRDefault="00F42FB8" w:rsidP="00F42FB8">
      <w:pPr>
        <w:pStyle w:val="TerminalDisplay"/>
      </w:pPr>
      <w:r>
        <w:t xml:space="preserve"> ip address 192.168.106.254 255.255.255.0</w:t>
      </w:r>
    </w:p>
    <w:p w14:paraId="4B000338" w14:textId="77777777" w:rsidR="00F42FB8" w:rsidRDefault="00F42FB8" w:rsidP="00F42FB8">
      <w:pPr>
        <w:pStyle w:val="TerminalDisplay"/>
      </w:pPr>
      <w:r>
        <w:t xml:space="preserve"> dhcp select global</w:t>
      </w:r>
    </w:p>
    <w:p w14:paraId="5A8862E5" w14:textId="77777777" w:rsidR="00F42FB8" w:rsidRDefault="00F42FB8" w:rsidP="00F42FB8">
      <w:pPr>
        <w:pStyle w:val="TerminalDisplay"/>
      </w:pPr>
      <w:r>
        <w:t>#</w:t>
      </w:r>
    </w:p>
    <w:p w14:paraId="3D46C614" w14:textId="77777777" w:rsidR="00F42FB8" w:rsidRDefault="00F42FB8" w:rsidP="00F42FB8">
      <w:pPr>
        <w:pStyle w:val="TerminalDisplay"/>
      </w:pPr>
      <w:r>
        <w:t>interface Vlanif201</w:t>
      </w:r>
    </w:p>
    <w:p w14:paraId="5F29D3C4" w14:textId="77777777" w:rsidR="00F42FB8" w:rsidRDefault="00F42FB8" w:rsidP="00F42FB8">
      <w:pPr>
        <w:pStyle w:val="TerminalDisplay"/>
      </w:pPr>
      <w:r>
        <w:t xml:space="preserve"> ip address 192.168.201.2 255.255.255.252</w:t>
      </w:r>
    </w:p>
    <w:p w14:paraId="62ADF29F" w14:textId="77777777" w:rsidR="00F42FB8" w:rsidRDefault="00F42FB8" w:rsidP="00F42FB8">
      <w:pPr>
        <w:pStyle w:val="TerminalDisplay"/>
      </w:pPr>
      <w:r>
        <w:t>#</w:t>
      </w:r>
    </w:p>
    <w:p w14:paraId="4641B798" w14:textId="77777777" w:rsidR="00F42FB8" w:rsidRDefault="00F42FB8" w:rsidP="00F42FB8">
      <w:pPr>
        <w:pStyle w:val="TerminalDisplay"/>
      </w:pPr>
      <w:r>
        <w:t>interface Vlanif203</w:t>
      </w:r>
    </w:p>
    <w:p w14:paraId="622D2965" w14:textId="77777777" w:rsidR="00F42FB8" w:rsidRDefault="00F42FB8" w:rsidP="00F42FB8">
      <w:pPr>
        <w:pStyle w:val="TerminalDisplay"/>
      </w:pPr>
      <w:r>
        <w:t xml:space="preserve"> ip address 192.168.203.1 255.255.255.252</w:t>
      </w:r>
    </w:p>
    <w:p w14:paraId="7999E619" w14:textId="77777777" w:rsidR="00F42FB8" w:rsidRDefault="00F42FB8" w:rsidP="00F42FB8">
      <w:pPr>
        <w:pStyle w:val="TerminalDisplay"/>
      </w:pPr>
      <w:r>
        <w:t>#</w:t>
      </w:r>
    </w:p>
    <w:p w14:paraId="201D4831" w14:textId="77777777" w:rsidR="00F42FB8" w:rsidRDefault="00F42FB8" w:rsidP="00F42FB8">
      <w:pPr>
        <w:pStyle w:val="TerminalDisplay"/>
      </w:pPr>
      <w:r>
        <w:t>interface Vlanif206</w:t>
      </w:r>
    </w:p>
    <w:p w14:paraId="1E674410" w14:textId="77777777" w:rsidR="00F42FB8" w:rsidRDefault="00F42FB8" w:rsidP="00F42FB8">
      <w:pPr>
        <w:pStyle w:val="TerminalDisplay"/>
      </w:pPr>
      <w:r>
        <w:t xml:space="preserve"> ip address 192.168.206.254 255.255.255.0</w:t>
      </w:r>
    </w:p>
    <w:p w14:paraId="7AAADF7E" w14:textId="77777777" w:rsidR="00F42FB8" w:rsidRDefault="00F42FB8" w:rsidP="00F42FB8">
      <w:pPr>
        <w:pStyle w:val="TerminalDisplay"/>
      </w:pPr>
      <w:r>
        <w:t xml:space="preserve"> dhcp select global</w:t>
      </w:r>
    </w:p>
    <w:p w14:paraId="084CE222" w14:textId="77777777" w:rsidR="00F42FB8" w:rsidRDefault="00F42FB8" w:rsidP="00F42FB8">
      <w:pPr>
        <w:pStyle w:val="TerminalDisplay"/>
      </w:pPr>
      <w:r>
        <w:t>#</w:t>
      </w:r>
    </w:p>
    <w:p w14:paraId="088BE17C" w14:textId="77777777" w:rsidR="00F42FB8" w:rsidRDefault="00F42FB8" w:rsidP="00F42FB8">
      <w:pPr>
        <w:pStyle w:val="TerminalDisplay"/>
      </w:pPr>
      <w:r>
        <w:t>interface GigabitEthernet0/0/1</w:t>
      </w:r>
    </w:p>
    <w:p w14:paraId="79560F2F" w14:textId="77777777" w:rsidR="00F42FB8" w:rsidRDefault="00F42FB8" w:rsidP="00F42FB8">
      <w:pPr>
        <w:pStyle w:val="TerminalDisplay"/>
      </w:pPr>
      <w:r>
        <w:t xml:space="preserve"> port link-type access</w:t>
      </w:r>
    </w:p>
    <w:p w14:paraId="759186AA" w14:textId="77777777" w:rsidR="00F42FB8" w:rsidRDefault="00F42FB8" w:rsidP="00F42FB8">
      <w:pPr>
        <w:pStyle w:val="TerminalDisplay"/>
      </w:pPr>
      <w:r>
        <w:t xml:space="preserve"> port default vlan 201</w:t>
      </w:r>
    </w:p>
    <w:p w14:paraId="6AE82D0E" w14:textId="77777777" w:rsidR="00F42FB8" w:rsidRDefault="00F42FB8" w:rsidP="00F42FB8">
      <w:pPr>
        <w:pStyle w:val="TerminalDisplay"/>
      </w:pPr>
      <w:r>
        <w:t>#</w:t>
      </w:r>
    </w:p>
    <w:p w14:paraId="68155151" w14:textId="77777777" w:rsidR="00F42FB8" w:rsidRDefault="00F42FB8" w:rsidP="00F42FB8">
      <w:pPr>
        <w:pStyle w:val="TerminalDisplay"/>
      </w:pPr>
      <w:r>
        <w:t>interface GigabitEthernet0/0/2</w:t>
      </w:r>
    </w:p>
    <w:p w14:paraId="14DD8B89" w14:textId="77777777" w:rsidR="00F42FB8" w:rsidRDefault="00F42FB8" w:rsidP="00F42FB8">
      <w:pPr>
        <w:pStyle w:val="TerminalDisplay"/>
      </w:pPr>
      <w:r>
        <w:t xml:space="preserve"> port link-type access</w:t>
      </w:r>
    </w:p>
    <w:p w14:paraId="123ECAF5" w14:textId="77777777" w:rsidR="00F42FB8" w:rsidRDefault="00F42FB8" w:rsidP="00F42FB8">
      <w:pPr>
        <w:pStyle w:val="TerminalDisplay"/>
      </w:pPr>
      <w:r>
        <w:t xml:space="preserve"> port default vlan 203</w:t>
      </w:r>
    </w:p>
    <w:p w14:paraId="0DFCD7B9" w14:textId="77777777" w:rsidR="00F42FB8" w:rsidRDefault="00F42FB8" w:rsidP="00F42FB8">
      <w:pPr>
        <w:pStyle w:val="TerminalDisplay"/>
      </w:pPr>
      <w:r>
        <w:t>#</w:t>
      </w:r>
    </w:p>
    <w:p w14:paraId="37EC88F5" w14:textId="77777777" w:rsidR="00F42FB8" w:rsidRDefault="00F42FB8" w:rsidP="00F42FB8">
      <w:pPr>
        <w:pStyle w:val="TerminalDisplay"/>
      </w:pPr>
      <w:r>
        <w:t>interface GigabitEthernet0/0/11</w:t>
      </w:r>
    </w:p>
    <w:p w14:paraId="084EF40D" w14:textId="77777777" w:rsidR="00F42FB8" w:rsidRDefault="00F42FB8" w:rsidP="00F42FB8">
      <w:pPr>
        <w:pStyle w:val="TerminalDisplay"/>
      </w:pPr>
      <w:r>
        <w:t xml:space="preserve"> port link-type trunk</w:t>
      </w:r>
    </w:p>
    <w:p w14:paraId="57F5506B" w14:textId="77777777" w:rsidR="00F42FB8" w:rsidRDefault="00F42FB8" w:rsidP="00F42FB8">
      <w:pPr>
        <w:pStyle w:val="TerminalDisplay"/>
      </w:pPr>
      <w:r>
        <w:t xml:space="preserve"> port trunk pvid vlan 2</w:t>
      </w:r>
    </w:p>
    <w:p w14:paraId="791AED76" w14:textId="77777777" w:rsidR="00F42FB8" w:rsidRDefault="00F42FB8" w:rsidP="00F42FB8">
      <w:pPr>
        <w:pStyle w:val="TerminalDisplay"/>
      </w:pPr>
      <w:r>
        <w:t xml:space="preserve"> port trunk allow-pass vlan 2 102</w:t>
      </w:r>
    </w:p>
    <w:p w14:paraId="1914CAD8" w14:textId="77777777" w:rsidR="00F42FB8" w:rsidRDefault="00F42FB8" w:rsidP="00F42FB8">
      <w:pPr>
        <w:pStyle w:val="TerminalDisplay"/>
      </w:pPr>
      <w:r>
        <w:t>#</w:t>
      </w:r>
    </w:p>
    <w:p w14:paraId="4DB6876D" w14:textId="77777777" w:rsidR="00F42FB8" w:rsidRDefault="00F42FB8" w:rsidP="00F42FB8">
      <w:pPr>
        <w:pStyle w:val="TerminalDisplay"/>
      </w:pPr>
      <w:r>
        <w:t>interface GigabitEthernet0/0/12</w:t>
      </w:r>
    </w:p>
    <w:p w14:paraId="6E763AF5" w14:textId="77777777" w:rsidR="00F42FB8" w:rsidRDefault="00F42FB8" w:rsidP="00F42FB8">
      <w:pPr>
        <w:pStyle w:val="TerminalDisplay"/>
      </w:pPr>
      <w:r>
        <w:t xml:space="preserve"> port link-type trunk</w:t>
      </w:r>
    </w:p>
    <w:p w14:paraId="48C0CB74" w14:textId="77777777" w:rsidR="00F42FB8" w:rsidRDefault="00F42FB8" w:rsidP="00F42FB8">
      <w:pPr>
        <w:pStyle w:val="TerminalDisplay"/>
      </w:pPr>
      <w:r>
        <w:t xml:space="preserve"> port trunk pvid vlan 2</w:t>
      </w:r>
    </w:p>
    <w:p w14:paraId="274A041F" w14:textId="77777777" w:rsidR="00F42FB8" w:rsidRDefault="00F42FB8" w:rsidP="00F42FB8">
      <w:pPr>
        <w:pStyle w:val="TerminalDisplay"/>
      </w:pPr>
      <w:r>
        <w:t xml:space="preserve"> port trunk allow-pass vlan 2 101 106 206</w:t>
      </w:r>
    </w:p>
    <w:p w14:paraId="5D8CF114" w14:textId="77777777" w:rsidR="00F42FB8" w:rsidRDefault="00F42FB8" w:rsidP="00F42FB8">
      <w:pPr>
        <w:pStyle w:val="TerminalDisplay"/>
      </w:pPr>
      <w:r>
        <w:t>#</w:t>
      </w:r>
    </w:p>
    <w:p w14:paraId="0309619D" w14:textId="77777777" w:rsidR="00F42FB8" w:rsidRDefault="00F42FB8" w:rsidP="00F42FB8">
      <w:pPr>
        <w:pStyle w:val="TerminalDisplay"/>
      </w:pPr>
      <w:r>
        <w:t>interface GigabitEthernet0/0/13</w:t>
      </w:r>
    </w:p>
    <w:p w14:paraId="19F2733E" w14:textId="77777777" w:rsidR="00F42FB8" w:rsidRDefault="00F42FB8" w:rsidP="00F42FB8">
      <w:pPr>
        <w:pStyle w:val="TerminalDisplay"/>
      </w:pPr>
      <w:r>
        <w:t xml:space="preserve"> port link-type trunk</w:t>
      </w:r>
    </w:p>
    <w:p w14:paraId="053BD5A4" w14:textId="77777777" w:rsidR="00F42FB8" w:rsidRDefault="00F42FB8" w:rsidP="00F42FB8">
      <w:pPr>
        <w:pStyle w:val="TerminalDisplay"/>
      </w:pPr>
      <w:r>
        <w:t xml:space="preserve"> port trunk pvid vlan 2</w:t>
      </w:r>
    </w:p>
    <w:p w14:paraId="637F9CF6" w14:textId="77777777" w:rsidR="00F42FB8" w:rsidRDefault="00F42FB8" w:rsidP="00F42FB8">
      <w:pPr>
        <w:pStyle w:val="TerminalDisplay"/>
      </w:pPr>
      <w:r>
        <w:t xml:space="preserve"> port trunk allow-pass vlan 2 102</w:t>
      </w:r>
    </w:p>
    <w:p w14:paraId="31B585E6" w14:textId="77777777" w:rsidR="00F42FB8" w:rsidRDefault="00F42FB8" w:rsidP="00F42FB8">
      <w:pPr>
        <w:pStyle w:val="TerminalDisplay"/>
      </w:pPr>
      <w:r>
        <w:t>#</w:t>
      </w:r>
    </w:p>
    <w:p w14:paraId="1BDE9E0D" w14:textId="77777777" w:rsidR="00F42FB8" w:rsidRDefault="00F42FB8" w:rsidP="00F42FB8">
      <w:pPr>
        <w:pStyle w:val="TerminalDisplay"/>
      </w:pPr>
      <w:r>
        <w:t>ospf 1</w:t>
      </w:r>
    </w:p>
    <w:p w14:paraId="466215DD" w14:textId="77777777" w:rsidR="00F42FB8" w:rsidRDefault="00F42FB8" w:rsidP="00F42FB8">
      <w:pPr>
        <w:pStyle w:val="TerminalDisplay"/>
      </w:pPr>
      <w:r>
        <w:t xml:space="preserve"> area 0.0.0.0</w:t>
      </w:r>
    </w:p>
    <w:p w14:paraId="3BEDA184" w14:textId="77777777" w:rsidR="00F42FB8" w:rsidRDefault="00F42FB8" w:rsidP="00F42FB8">
      <w:pPr>
        <w:pStyle w:val="TerminalDisplay"/>
      </w:pPr>
      <w:r>
        <w:t xml:space="preserve">  network 192.168.2.0 0.0.0.255</w:t>
      </w:r>
    </w:p>
    <w:p w14:paraId="265A23D0" w14:textId="77777777" w:rsidR="00F42FB8" w:rsidRDefault="00F42FB8" w:rsidP="00F42FB8">
      <w:pPr>
        <w:pStyle w:val="TerminalDisplay"/>
      </w:pPr>
      <w:r>
        <w:t xml:space="preserve">  network 192.168.101.0 0.0.0.255</w:t>
      </w:r>
    </w:p>
    <w:p w14:paraId="6B1CBAC0" w14:textId="77777777" w:rsidR="00F42FB8" w:rsidRDefault="00F42FB8" w:rsidP="00F42FB8">
      <w:pPr>
        <w:pStyle w:val="TerminalDisplay"/>
      </w:pPr>
      <w:r>
        <w:t xml:space="preserve">  network 192.168.102.0 0.0.0.255</w:t>
      </w:r>
    </w:p>
    <w:p w14:paraId="48354FEF" w14:textId="77777777" w:rsidR="00F42FB8" w:rsidRDefault="00F42FB8" w:rsidP="00F42FB8">
      <w:pPr>
        <w:pStyle w:val="TerminalDisplay"/>
      </w:pPr>
      <w:r>
        <w:t xml:space="preserve">  network 192.168.106.0 0.0.0.255</w:t>
      </w:r>
    </w:p>
    <w:p w14:paraId="40486B27" w14:textId="77777777" w:rsidR="00F42FB8" w:rsidRDefault="00F42FB8" w:rsidP="00F42FB8">
      <w:pPr>
        <w:pStyle w:val="TerminalDisplay"/>
      </w:pPr>
      <w:r>
        <w:t xml:space="preserve">  network 192.168.201.0 0.0.0.3</w:t>
      </w:r>
    </w:p>
    <w:p w14:paraId="35437D27" w14:textId="77777777" w:rsidR="00F42FB8" w:rsidRDefault="00F42FB8" w:rsidP="00F42FB8">
      <w:pPr>
        <w:pStyle w:val="TerminalDisplay"/>
      </w:pPr>
      <w:r>
        <w:t xml:space="preserve">  network 192.168.203.0 0.0.0.3</w:t>
      </w:r>
    </w:p>
    <w:p w14:paraId="79250DAB" w14:textId="77777777" w:rsidR="00F42FB8" w:rsidRDefault="00F42FB8" w:rsidP="00F42FB8">
      <w:pPr>
        <w:pStyle w:val="TerminalDisplay"/>
      </w:pPr>
      <w:r>
        <w:t xml:space="preserve">  network 192.168.206.0 0.0.0.255</w:t>
      </w:r>
    </w:p>
    <w:p w14:paraId="1D8A446C" w14:textId="77777777" w:rsidR="00F42FB8" w:rsidRDefault="00F42FB8" w:rsidP="00F42FB8">
      <w:pPr>
        <w:pStyle w:val="TerminalDisplay"/>
      </w:pPr>
      <w:r>
        <w:t>#</w:t>
      </w:r>
    </w:p>
    <w:p w14:paraId="5C6F9AE8" w14:textId="77777777" w:rsidR="00F42FB8" w:rsidRDefault="00F42FB8" w:rsidP="00F42FB8">
      <w:pPr>
        <w:pStyle w:val="TerminalDisplay"/>
      </w:pPr>
      <w:r>
        <w:t>snmp-agent</w:t>
      </w:r>
    </w:p>
    <w:p w14:paraId="40968E8C" w14:textId="77777777" w:rsidR="00F42FB8" w:rsidRDefault="00F42FB8" w:rsidP="00F42FB8">
      <w:pPr>
        <w:pStyle w:val="TerminalDisplay"/>
      </w:pPr>
      <w:r>
        <w:t>snmp-agent local-engineid 800007DB034C1FCC070327</w:t>
      </w:r>
    </w:p>
    <w:p w14:paraId="6AE769A6" w14:textId="77777777" w:rsidR="00F42FB8" w:rsidRDefault="00F42FB8" w:rsidP="00F42FB8">
      <w:pPr>
        <w:pStyle w:val="TerminalDisplay"/>
      </w:pPr>
      <w:r>
        <w:t>snmp-agent sys-info version v3</w:t>
      </w:r>
    </w:p>
    <w:p w14:paraId="4ACCE882" w14:textId="77777777" w:rsidR="00F42FB8" w:rsidRDefault="00F42FB8" w:rsidP="00F42FB8">
      <w:pPr>
        <w:pStyle w:val="TerminalDisplay"/>
      </w:pPr>
      <w:r>
        <w:t>snmp-agent group v3 datacom privacy</w:t>
      </w:r>
    </w:p>
    <w:p w14:paraId="3200AFF3" w14:textId="77777777" w:rsidR="00F42FB8" w:rsidRDefault="00F42FB8" w:rsidP="00F42FB8">
      <w:pPr>
        <w:pStyle w:val="TerminalDisplay"/>
      </w:pPr>
      <w:r>
        <w:t>snmp-agent target-host trap address udp-domain 192.168.100.2 params securityname</w:t>
      </w:r>
    </w:p>
    <w:p w14:paraId="5F6AC642" w14:textId="77777777" w:rsidR="00F42FB8" w:rsidRDefault="00F42FB8" w:rsidP="00F42FB8">
      <w:pPr>
        <w:pStyle w:val="TerminalDisplay"/>
      </w:pPr>
      <w:r>
        <w:t xml:space="preserve"> datacom v3</w:t>
      </w:r>
    </w:p>
    <w:p w14:paraId="1E44A8AC" w14:textId="77777777" w:rsidR="00F42FB8" w:rsidRDefault="00F42FB8" w:rsidP="00F42FB8">
      <w:pPr>
        <w:pStyle w:val="TerminalDisplay"/>
      </w:pPr>
      <w:r>
        <w:lastRenderedPageBreak/>
        <w:t>snmp-agent usm-user v3 test datacom authentication-mode md5 +3V3OM/)GC'7M+H\V-,;</w:t>
      </w:r>
    </w:p>
    <w:p w14:paraId="4B078807" w14:textId="77777777" w:rsidR="00F42FB8" w:rsidRDefault="00F42FB8" w:rsidP="00F42FB8">
      <w:pPr>
        <w:pStyle w:val="TerminalDisplay"/>
      </w:pPr>
      <w:r>
        <w:t>(!!! privacy-mode des56 +3V3OM/)GC'7M+H\V-,;(!!!</w:t>
      </w:r>
    </w:p>
    <w:p w14:paraId="7AFA618F" w14:textId="77777777" w:rsidR="00F42FB8" w:rsidRDefault="00F42FB8" w:rsidP="00F42FB8">
      <w:pPr>
        <w:pStyle w:val="TerminalDisplay"/>
      </w:pPr>
      <w:r>
        <w:t>snmp-agent trap source Vlanif2</w:t>
      </w:r>
    </w:p>
    <w:p w14:paraId="727DB62A" w14:textId="77777777" w:rsidR="00F42FB8" w:rsidRDefault="00F42FB8" w:rsidP="00F42FB8">
      <w:pPr>
        <w:pStyle w:val="TerminalDisplay"/>
      </w:pPr>
      <w:r>
        <w:t>snmp-agent trap enable</w:t>
      </w:r>
    </w:p>
    <w:p w14:paraId="5BC255FA" w14:textId="77777777" w:rsidR="00F42FB8" w:rsidRDefault="00F42FB8" w:rsidP="00F42FB8">
      <w:pPr>
        <w:pStyle w:val="TerminalDisplay"/>
      </w:pPr>
      <w:r>
        <w:t>#</w:t>
      </w:r>
    </w:p>
    <w:p w14:paraId="4969473D" w14:textId="77777777" w:rsidR="00F42FB8" w:rsidRDefault="00F42FB8" w:rsidP="00F42FB8">
      <w:pPr>
        <w:pStyle w:val="TerminalDisplay"/>
      </w:pPr>
      <w:r>
        <w:t>return</w:t>
      </w:r>
    </w:p>
    <w:p w14:paraId="66DECCD2" w14:textId="77777777" w:rsidR="00F42FB8" w:rsidRDefault="00F42FB8" w:rsidP="00F42FB8">
      <w:r>
        <w:t>Configuration on F3-AGG1</w:t>
      </w:r>
    </w:p>
    <w:p w14:paraId="0C647014" w14:textId="77777777" w:rsidR="00F42FB8" w:rsidRDefault="00F42FB8" w:rsidP="00F42FB8">
      <w:pPr>
        <w:pStyle w:val="TerminalDisplay"/>
      </w:pPr>
      <w:r>
        <w:t>#</w:t>
      </w:r>
    </w:p>
    <w:p w14:paraId="042C764D" w14:textId="77777777" w:rsidR="00F42FB8" w:rsidRDefault="00F42FB8" w:rsidP="00F42FB8">
      <w:pPr>
        <w:pStyle w:val="TerminalDisplay"/>
      </w:pPr>
      <w:r>
        <w:t>sysname F3-AGG1</w:t>
      </w:r>
    </w:p>
    <w:p w14:paraId="38C322F1" w14:textId="77777777" w:rsidR="00F42FB8" w:rsidRDefault="00F42FB8" w:rsidP="00F42FB8">
      <w:pPr>
        <w:pStyle w:val="TerminalDisplay"/>
      </w:pPr>
      <w:r>
        <w:t>#</w:t>
      </w:r>
    </w:p>
    <w:p w14:paraId="31204F85" w14:textId="77777777" w:rsidR="00F42FB8" w:rsidRDefault="00F42FB8" w:rsidP="00F42FB8">
      <w:pPr>
        <w:pStyle w:val="TerminalDisplay"/>
      </w:pPr>
      <w:r>
        <w:t>vlan batch 3 103 to 104 107 202 to 203 207</w:t>
      </w:r>
    </w:p>
    <w:p w14:paraId="3F975E3C" w14:textId="77777777" w:rsidR="00F42FB8" w:rsidRDefault="00F42FB8" w:rsidP="00F42FB8">
      <w:pPr>
        <w:pStyle w:val="TerminalDisplay"/>
      </w:pPr>
      <w:r>
        <w:t>#</w:t>
      </w:r>
    </w:p>
    <w:p w14:paraId="2D06F120" w14:textId="77777777" w:rsidR="00F42FB8" w:rsidRDefault="00F42FB8" w:rsidP="00F42FB8">
      <w:pPr>
        <w:pStyle w:val="TerminalDisplay"/>
      </w:pPr>
      <w:r>
        <w:t>ip pool ap-f3</w:t>
      </w:r>
    </w:p>
    <w:p w14:paraId="7E5D1D7B" w14:textId="77777777" w:rsidR="00F42FB8" w:rsidRDefault="00F42FB8" w:rsidP="00F42FB8">
      <w:pPr>
        <w:pStyle w:val="TerminalDisplay"/>
      </w:pPr>
      <w:r>
        <w:t xml:space="preserve"> gateway-list 192.168.207.254</w:t>
      </w:r>
    </w:p>
    <w:p w14:paraId="5540F51D" w14:textId="77777777" w:rsidR="00F42FB8" w:rsidRDefault="00F42FB8" w:rsidP="00F42FB8">
      <w:pPr>
        <w:pStyle w:val="TerminalDisplay"/>
      </w:pPr>
      <w:r>
        <w:t xml:space="preserve"> network 192.168.207.0 mask 255.255.255.0</w:t>
      </w:r>
    </w:p>
    <w:p w14:paraId="38083613" w14:textId="77777777" w:rsidR="00F42FB8" w:rsidRDefault="00F42FB8" w:rsidP="00F42FB8">
      <w:pPr>
        <w:pStyle w:val="TerminalDisplay"/>
      </w:pPr>
      <w:r>
        <w:t xml:space="preserve"> option 43 sub-option 3 ascii 192.168.205.253</w:t>
      </w:r>
    </w:p>
    <w:p w14:paraId="2E0F36E4" w14:textId="77777777" w:rsidR="00F42FB8" w:rsidRDefault="00F42FB8" w:rsidP="00F42FB8">
      <w:pPr>
        <w:pStyle w:val="TerminalDisplay"/>
      </w:pPr>
      <w:r>
        <w:t>#</w:t>
      </w:r>
    </w:p>
    <w:p w14:paraId="18B9A751" w14:textId="77777777" w:rsidR="00F42FB8" w:rsidRDefault="00F42FB8" w:rsidP="00F42FB8">
      <w:pPr>
        <w:pStyle w:val="TerminalDisplay"/>
      </w:pPr>
      <w:r>
        <w:t>ip pool marketing</w:t>
      </w:r>
    </w:p>
    <w:p w14:paraId="255483C7" w14:textId="77777777" w:rsidR="00F42FB8" w:rsidRDefault="00F42FB8" w:rsidP="00F42FB8">
      <w:pPr>
        <w:pStyle w:val="TerminalDisplay"/>
      </w:pPr>
      <w:r>
        <w:t xml:space="preserve"> gateway-list 192.168.103.254</w:t>
      </w:r>
    </w:p>
    <w:p w14:paraId="3650295C" w14:textId="77777777" w:rsidR="00F42FB8" w:rsidRDefault="00F42FB8" w:rsidP="00F42FB8">
      <w:pPr>
        <w:pStyle w:val="TerminalDisplay"/>
      </w:pPr>
      <w:r>
        <w:t xml:space="preserve"> network 192.168.103.0 mask 255.255.255.0</w:t>
      </w:r>
    </w:p>
    <w:p w14:paraId="3C4F6D83" w14:textId="77777777" w:rsidR="00F42FB8" w:rsidRDefault="00F42FB8" w:rsidP="00F42FB8">
      <w:pPr>
        <w:pStyle w:val="TerminalDisplay"/>
      </w:pPr>
      <w:r>
        <w:t>#</w:t>
      </w:r>
    </w:p>
    <w:p w14:paraId="4E29122E" w14:textId="77777777" w:rsidR="00F42FB8" w:rsidRDefault="00F42FB8" w:rsidP="00F42FB8">
      <w:pPr>
        <w:pStyle w:val="TerminalDisplay"/>
      </w:pPr>
      <w:r>
        <w:t>ip pool rd</w:t>
      </w:r>
    </w:p>
    <w:p w14:paraId="18AB5584" w14:textId="77777777" w:rsidR="00F42FB8" w:rsidRDefault="00F42FB8" w:rsidP="00F42FB8">
      <w:pPr>
        <w:pStyle w:val="TerminalDisplay"/>
      </w:pPr>
      <w:r>
        <w:t xml:space="preserve"> gateway-list 192.168.104.254</w:t>
      </w:r>
    </w:p>
    <w:p w14:paraId="7FFC6484" w14:textId="77777777" w:rsidR="00F42FB8" w:rsidRDefault="00F42FB8" w:rsidP="00F42FB8">
      <w:pPr>
        <w:pStyle w:val="TerminalDisplay"/>
      </w:pPr>
      <w:r>
        <w:t xml:space="preserve"> network 192.168.104.0 mask 255.255.255.0</w:t>
      </w:r>
    </w:p>
    <w:p w14:paraId="10A92BAB" w14:textId="77777777" w:rsidR="00F42FB8" w:rsidRDefault="00F42FB8" w:rsidP="00F42FB8">
      <w:pPr>
        <w:pStyle w:val="TerminalDisplay"/>
      </w:pPr>
      <w:r>
        <w:t>#</w:t>
      </w:r>
    </w:p>
    <w:p w14:paraId="44FD0195" w14:textId="77777777" w:rsidR="00F42FB8" w:rsidRDefault="00F42FB8" w:rsidP="00F42FB8">
      <w:pPr>
        <w:pStyle w:val="TerminalDisplay"/>
      </w:pPr>
      <w:r>
        <w:t>ip pool sta-f3</w:t>
      </w:r>
    </w:p>
    <w:p w14:paraId="39328F64" w14:textId="77777777" w:rsidR="00F42FB8" w:rsidRDefault="00F42FB8" w:rsidP="00F42FB8">
      <w:pPr>
        <w:pStyle w:val="TerminalDisplay"/>
      </w:pPr>
      <w:r>
        <w:t xml:space="preserve"> gateway-list 192.168.107.254</w:t>
      </w:r>
    </w:p>
    <w:p w14:paraId="63B3B622" w14:textId="77777777" w:rsidR="00F42FB8" w:rsidRDefault="00F42FB8" w:rsidP="00F42FB8">
      <w:pPr>
        <w:pStyle w:val="TerminalDisplay"/>
      </w:pPr>
      <w:r>
        <w:t xml:space="preserve"> network 192.168.107.0 mask 255.255.255.0</w:t>
      </w:r>
    </w:p>
    <w:p w14:paraId="005F2925" w14:textId="77777777" w:rsidR="00F42FB8" w:rsidRDefault="00F42FB8" w:rsidP="00F42FB8">
      <w:pPr>
        <w:pStyle w:val="TerminalDisplay"/>
      </w:pPr>
      <w:r>
        <w:t>#</w:t>
      </w:r>
    </w:p>
    <w:p w14:paraId="5DBA2E68" w14:textId="77777777" w:rsidR="00F42FB8" w:rsidRDefault="00F42FB8" w:rsidP="00F42FB8">
      <w:pPr>
        <w:pStyle w:val="TerminalDisplay"/>
      </w:pPr>
      <w:r>
        <w:t>interface Vlanif3</w:t>
      </w:r>
    </w:p>
    <w:p w14:paraId="4A932DF0" w14:textId="77777777" w:rsidR="00F42FB8" w:rsidRDefault="00F42FB8" w:rsidP="00F42FB8">
      <w:pPr>
        <w:pStyle w:val="TerminalDisplay"/>
      </w:pPr>
      <w:r>
        <w:t xml:space="preserve"> ip address 192.168.3.254 255.255.255.0</w:t>
      </w:r>
    </w:p>
    <w:p w14:paraId="0B563678" w14:textId="77777777" w:rsidR="00F42FB8" w:rsidRDefault="00F42FB8" w:rsidP="00F42FB8">
      <w:pPr>
        <w:pStyle w:val="TerminalDisplay"/>
      </w:pPr>
      <w:r>
        <w:t>#</w:t>
      </w:r>
    </w:p>
    <w:p w14:paraId="05744AC0" w14:textId="77777777" w:rsidR="00F42FB8" w:rsidRDefault="00F42FB8" w:rsidP="00F42FB8">
      <w:pPr>
        <w:pStyle w:val="TerminalDisplay"/>
      </w:pPr>
      <w:r>
        <w:t>interface Vlanif103</w:t>
      </w:r>
    </w:p>
    <w:p w14:paraId="59646138" w14:textId="77777777" w:rsidR="00F42FB8" w:rsidRDefault="00F42FB8" w:rsidP="00F42FB8">
      <w:pPr>
        <w:pStyle w:val="TerminalDisplay"/>
      </w:pPr>
      <w:r>
        <w:t xml:space="preserve"> ip address 192.168.103.254 255.255.255.0</w:t>
      </w:r>
    </w:p>
    <w:p w14:paraId="7AF28765" w14:textId="77777777" w:rsidR="00F42FB8" w:rsidRDefault="00F42FB8" w:rsidP="00F42FB8">
      <w:pPr>
        <w:pStyle w:val="TerminalDisplay"/>
      </w:pPr>
      <w:r>
        <w:t xml:space="preserve"> dhcp select global</w:t>
      </w:r>
    </w:p>
    <w:p w14:paraId="454116AA" w14:textId="77777777" w:rsidR="00F42FB8" w:rsidRDefault="00F42FB8" w:rsidP="00F42FB8">
      <w:pPr>
        <w:pStyle w:val="TerminalDisplay"/>
      </w:pPr>
      <w:r>
        <w:t>#</w:t>
      </w:r>
    </w:p>
    <w:p w14:paraId="6D0F6407" w14:textId="77777777" w:rsidR="00F42FB8" w:rsidRDefault="00F42FB8" w:rsidP="00F42FB8">
      <w:pPr>
        <w:pStyle w:val="TerminalDisplay"/>
      </w:pPr>
      <w:r>
        <w:t>interface Vlanif104</w:t>
      </w:r>
    </w:p>
    <w:p w14:paraId="027D4C72" w14:textId="77777777" w:rsidR="00F42FB8" w:rsidRDefault="00F42FB8" w:rsidP="00F42FB8">
      <w:pPr>
        <w:pStyle w:val="TerminalDisplay"/>
      </w:pPr>
      <w:r>
        <w:t xml:space="preserve"> ip address 192.168.104.254 255.255.255.0</w:t>
      </w:r>
    </w:p>
    <w:p w14:paraId="1BEA541C" w14:textId="77777777" w:rsidR="00F42FB8" w:rsidRDefault="00F42FB8" w:rsidP="00F42FB8">
      <w:pPr>
        <w:pStyle w:val="TerminalDisplay"/>
      </w:pPr>
      <w:r>
        <w:t xml:space="preserve"> dhcp select global</w:t>
      </w:r>
    </w:p>
    <w:p w14:paraId="07A96D7A" w14:textId="77777777" w:rsidR="00F42FB8" w:rsidRDefault="00F42FB8" w:rsidP="00F42FB8">
      <w:pPr>
        <w:pStyle w:val="TerminalDisplay"/>
      </w:pPr>
      <w:r>
        <w:t>#</w:t>
      </w:r>
    </w:p>
    <w:p w14:paraId="09D98763" w14:textId="77777777" w:rsidR="00F42FB8" w:rsidRDefault="00F42FB8" w:rsidP="00F42FB8">
      <w:pPr>
        <w:pStyle w:val="TerminalDisplay"/>
      </w:pPr>
      <w:r>
        <w:t>interface Vlanif107</w:t>
      </w:r>
    </w:p>
    <w:p w14:paraId="792B9EED" w14:textId="77777777" w:rsidR="00F42FB8" w:rsidRDefault="00F42FB8" w:rsidP="00F42FB8">
      <w:pPr>
        <w:pStyle w:val="TerminalDisplay"/>
      </w:pPr>
      <w:r>
        <w:t xml:space="preserve"> ip address 192.168.107.254 255.255.255.0</w:t>
      </w:r>
    </w:p>
    <w:p w14:paraId="197CF29F" w14:textId="77777777" w:rsidR="00F42FB8" w:rsidRDefault="00F42FB8" w:rsidP="00F42FB8">
      <w:pPr>
        <w:pStyle w:val="TerminalDisplay"/>
      </w:pPr>
      <w:r>
        <w:t xml:space="preserve"> dhcp select global</w:t>
      </w:r>
    </w:p>
    <w:p w14:paraId="69746F70" w14:textId="77777777" w:rsidR="00F42FB8" w:rsidRDefault="00F42FB8" w:rsidP="00F42FB8">
      <w:pPr>
        <w:pStyle w:val="TerminalDisplay"/>
      </w:pPr>
      <w:r>
        <w:t>#</w:t>
      </w:r>
    </w:p>
    <w:p w14:paraId="32E405F0" w14:textId="77777777" w:rsidR="00F42FB8" w:rsidRDefault="00F42FB8" w:rsidP="00F42FB8">
      <w:pPr>
        <w:pStyle w:val="TerminalDisplay"/>
      </w:pPr>
      <w:r>
        <w:t>interface Vlanif202</w:t>
      </w:r>
    </w:p>
    <w:p w14:paraId="70C49164" w14:textId="77777777" w:rsidR="00F42FB8" w:rsidRDefault="00F42FB8" w:rsidP="00F42FB8">
      <w:pPr>
        <w:pStyle w:val="TerminalDisplay"/>
      </w:pPr>
      <w:r>
        <w:t xml:space="preserve"> ip address 192.168.202.2 255.255.255.252</w:t>
      </w:r>
    </w:p>
    <w:p w14:paraId="400A94ED" w14:textId="77777777" w:rsidR="00F42FB8" w:rsidRDefault="00F42FB8" w:rsidP="00F42FB8">
      <w:pPr>
        <w:pStyle w:val="TerminalDisplay"/>
      </w:pPr>
      <w:r>
        <w:t>#</w:t>
      </w:r>
    </w:p>
    <w:p w14:paraId="71001BA4" w14:textId="77777777" w:rsidR="00F42FB8" w:rsidRDefault="00F42FB8" w:rsidP="00F42FB8">
      <w:pPr>
        <w:pStyle w:val="TerminalDisplay"/>
      </w:pPr>
      <w:r>
        <w:t>interface Vlanif203</w:t>
      </w:r>
    </w:p>
    <w:p w14:paraId="2C3150B9" w14:textId="77777777" w:rsidR="00F42FB8" w:rsidRDefault="00F42FB8" w:rsidP="00F42FB8">
      <w:pPr>
        <w:pStyle w:val="TerminalDisplay"/>
      </w:pPr>
      <w:r>
        <w:t xml:space="preserve"> ip address 192.168.203.2 255.255.255.252</w:t>
      </w:r>
    </w:p>
    <w:p w14:paraId="7AF2A3A4" w14:textId="77777777" w:rsidR="00F42FB8" w:rsidRDefault="00F42FB8" w:rsidP="00F42FB8">
      <w:pPr>
        <w:pStyle w:val="TerminalDisplay"/>
      </w:pPr>
      <w:r>
        <w:t>#</w:t>
      </w:r>
    </w:p>
    <w:p w14:paraId="497CD3FF" w14:textId="77777777" w:rsidR="00F42FB8" w:rsidRDefault="00F42FB8" w:rsidP="00F42FB8">
      <w:pPr>
        <w:pStyle w:val="TerminalDisplay"/>
      </w:pPr>
      <w:r>
        <w:t>interface Vlanif207</w:t>
      </w:r>
    </w:p>
    <w:p w14:paraId="54DDBC92" w14:textId="77777777" w:rsidR="00F42FB8" w:rsidRDefault="00F42FB8" w:rsidP="00F42FB8">
      <w:pPr>
        <w:pStyle w:val="TerminalDisplay"/>
      </w:pPr>
      <w:r>
        <w:t xml:space="preserve"> ip address 192.168.207.254 255.255.255.0</w:t>
      </w:r>
    </w:p>
    <w:p w14:paraId="59980C32" w14:textId="77777777" w:rsidR="00F42FB8" w:rsidRDefault="00F42FB8" w:rsidP="00F42FB8">
      <w:pPr>
        <w:pStyle w:val="TerminalDisplay"/>
      </w:pPr>
      <w:r>
        <w:t xml:space="preserve"> dhcp select global</w:t>
      </w:r>
    </w:p>
    <w:p w14:paraId="3918CE3B" w14:textId="77777777" w:rsidR="00F42FB8" w:rsidRDefault="00F42FB8" w:rsidP="00F42FB8">
      <w:pPr>
        <w:pStyle w:val="TerminalDisplay"/>
      </w:pPr>
      <w:r>
        <w:t>#</w:t>
      </w:r>
    </w:p>
    <w:p w14:paraId="07AC6EC6" w14:textId="77777777" w:rsidR="00F42FB8" w:rsidRDefault="00F42FB8" w:rsidP="00F42FB8">
      <w:pPr>
        <w:pStyle w:val="TerminalDisplay"/>
      </w:pPr>
      <w:r>
        <w:lastRenderedPageBreak/>
        <w:t>interface GigabitEthernet0/0/1</w:t>
      </w:r>
    </w:p>
    <w:p w14:paraId="7D226463" w14:textId="77777777" w:rsidR="00F42FB8" w:rsidRDefault="00F42FB8" w:rsidP="00F42FB8">
      <w:pPr>
        <w:pStyle w:val="TerminalDisplay"/>
      </w:pPr>
      <w:r>
        <w:t xml:space="preserve"> port link-type access</w:t>
      </w:r>
    </w:p>
    <w:p w14:paraId="2B722E97" w14:textId="77777777" w:rsidR="00F42FB8" w:rsidRDefault="00F42FB8" w:rsidP="00F42FB8">
      <w:pPr>
        <w:pStyle w:val="TerminalDisplay"/>
      </w:pPr>
      <w:r>
        <w:t xml:space="preserve"> port default vlan 202</w:t>
      </w:r>
    </w:p>
    <w:p w14:paraId="56721DD0" w14:textId="77777777" w:rsidR="00F42FB8" w:rsidRDefault="00F42FB8" w:rsidP="00F42FB8">
      <w:pPr>
        <w:pStyle w:val="TerminalDisplay"/>
      </w:pPr>
      <w:r>
        <w:t>#</w:t>
      </w:r>
    </w:p>
    <w:p w14:paraId="72EE8EEC" w14:textId="77777777" w:rsidR="00F42FB8" w:rsidRDefault="00F42FB8" w:rsidP="00F42FB8">
      <w:pPr>
        <w:pStyle w:val="TerminalDisplay"/>
      </w:pPr>
      <w:r>
        <w:t>interface GigabitEthernet0/0/2</w:t>
      </w:r>
    </w:p>
    <w:p w14:paraId="44EDF62F" w14:textId="77777777" w:rsidR="00F42FB8" w:rsidRDefault="00F42FB8" w:rsidP="00F42FB8">
      <w:pPr>
        <w:pStyle w:val="TerminalDisplay"/>
      </w:pPr>
      <w:r>
        <w:t xml:space="preserve"> port link-type access</w:t>
      </w:r>
    </w:p>
    <w:p w14:paraId="780A4C0D" w14:textId="77777777" w:rsidR="00F42FB8" w:rsidRDefault="00F42FB8" w:rsidP="00F42FB8">
      <w:pPr>
        <w:pStyle w:val="TerminalDisplay"/>
      </w:pPr>
      <w:r>
        <w:t xml:space="preserve"> port default vlan 203</w:t>
      </w:r>
    </w:p>
    <w:p w14:paraId="3E148CE7" w14:textId="77777777" w:rsidR="00F42FB8" w:rsidRDefault="00F42FB8" w:rsidP="00F42FB8">
      <w:pPr>
        <w:pStyle w:val="TerminalDisplay"/>
      </w:pPr>
      <w:r>
        <w:t>#</w:t>
      </w:r>
    </w:p>
    <w:p w14:paraId="356E4F43" w14:textId="77777777" w:rsidR="00F42FB8" w:rsidRDefault="00F42FB8" w:rsidP="00F42FB8">
      <w:pPr>
        <w:pStyle w:val="TerminalDisplay"/>
      </w:pPr>
      <w:r>
        <w:t>interface GigabitEthernet0/0/11</w:t>
      </w:r>
    </w:p>
    <w:p w14:paraId="63E392E8" w14:textId="77777777" w:rsidR="00F42FB8" w:rsidRDefault="00F42FB8" w:rsidP="00F42FB8">
      <w:pPr>
        <w:pStyle w:val="TerminalDisplay"/>
      </w:pPr>
      <w:r>
        <w:t xml:space="preserve"> port link-type trunk</w:t>
      </w:r>
    </w:p>
    <w:p w14:paraId="2C87B8C2" w14:textId="77777777" w:rsidR="00F42FB8" w:rsidRDefault="00F42FB8" w:rsidP="00F42FB8">
      <w:pPr>
        <w:pStyle w:val="TerminalDisplay"/>
      </w:pPr>
      <w:r>
        <w:t xml:space="preserve"> port trunk pvid vlan 3</w:t>
      </w:r>
    </w:p>
    <w:p w14:paraId="6DC7A239" w14:textId="77777777" w:rsidR="00F42FB8" w:rsidRDefault="00F42FB8" w:rsidP="00F42FB8">
      <w:pPr>
        <w:pStyle w:val="TerminalDisplay"/>
      </w:pPr>
      <w:r>
        <w:t xml:space="preserve"> port trunk allow-pass vlan 3 103 to 104</w:t>
      </w:r>
    </w:p>
    <w:p w14:paraId="1EA743F1" w14:textId="77777777" w:rsidR="00F42FB8" w:rsidRDefault="00F42FB8" w:rsidP="00F42FB8">
      <w:pPr>
        <w:pStyle w:val="TerminalDisplay"/>
      </w:pPr>
      <w:r>
        <w:t>#</w:t>
      </w:r>
    </w:p>
    <w:p w14:paraId="11E6494C" w14:textId="77777777" w:rsidR="00F42FB8" w:rsidRDefault="00F42FB8" w:rsidP="00F42FB8">
      <w:pPr>
        <w:pStyle w:val="TerminalDisplay"/>
      </w:pPr>
      <w:r>
        <w:t>interface GigabitEthernet0/0/12</w:t>
      </w:r>
    </w:p>
    <w:p w14:paraId="4A96ACCB" w14:textId="77777777" w:rsidR="00F42FB8" w:rsidRDefault="00F42FB8" w:rsidP="00F42FB8">
      <w:pPr>
        <w:pStyle w:val="TerminalDisplay"/>
      </w:pPr>
      <w:r>
        <w:t xml:space="preserve"> port link-type trunk</w:t>
      </w:r>
    </w:p>
    <w:p w14:paraId="116FCCD4" w14:textId="77777777" w:rsidR="00F42FB8" w:rsidRDefault="00F42FB8" w:rsidP="00F42FB8">
      <w:pPr>
        <w:pStyle w:val="TerminalDisplay"/>
      </w:pPr>
      <w:r>
        <w:t xml:space="preserve"> port trunk pvid vlan 3</w:t>
      </w:r>
    </w:p>
    <w:p w14:paraId="091195C5" w14:textId="77777777" w:rsidR="00F42FB8" w:rsidRDefault="00F42FB8" w:rsidP="00F42FB8">
      <w:pPr>
        <w:pStyle w:val="TerminalDisplay"/>
      </w:pPr>
      <w:r>
        <w:t xml:space="preserve"> port trunk allow-pass vlan 3 103 107 207</w:t>
      </w:r>
    </w:p>
    <w:p w14:paraId="02AB5540" w14:textId="77777777" w:rsidR="00F42FB8" w:rsidRDefault="00F42FB8" w:rsidP="00F42FB8">
      <w:pPr>
        <w:pStyle w:val="TerminalDisplay"/>
      </w:pPr>
      <w:r>
        <w:t>#</w:t>
      </w:r>
    </w:p>
    <w:p w14:paraId="01F231F3" w14:textId="77777777" w:rsidR="00F42FB8" w:rsidRDefault="00F42FB8" w:rsidP="00F42FB8">
      <w:pPr>
        <w:pStyle w:val="TerminalDisplay"/>
      </w:pPr>
      <w:r>
        <w:t>interface GigabitEthernet0/0/13</w:t>
      </w:r>
    </w:p>
    <w:p w14:paraId="4372E583" w14:textId="77777777" w:rsidR="00F42FB8" w:rsidRDefault="00F42FB8" w:rsidP="00F42FB8">
      <w:pPr>
        <w:pStyle w:val="TerminalDisplay"/>
      </w:pPr>
      <w:r>
        <w:t xml:space="preserve"> port link-type trunk</w:t>
      </w:r>
    </w:p>
    <w:p w14:paraId="29DB9FD7" w14:textId="77777777" w:rsidR="00F42FB8" w:rsidRDefault="00F42FB8" w:rsidP="00F42FB8">
      <w:pPr>
        <w:pStyle w:val="TerminalDisplay"/>
      </w:pPr>
      <w:r>
        <w:t xml:space="preserve"> port trunk pvid vlan 3</w:t>
      </w:r>
    </w:p>
    <w:p w14:paraId="698FB15A" w14:textId="77777777" w:rsidR="00F42FB8" w:rsidRDefault="00F42FB8" w:rsidP="00F42FB8">
      <w:pPr>
        <w:pStyle w:val="TerminalDisplay"/>
      </w:pPr>
      <w:r>
        <w:t xml:space="preserve"> port trunk allow-pass vlan 3 103 to 104</w:t>
      </w:r>
    </w:p>
    <w:p w14:paraId="4893B704" w14:textId="77777777" w:rsidR="00F42FB8" w:rsidRDefault="00F42FB8" w:rsidP="00F42FB8">
      <w:pPr>
        <w:pStyle w:val="TerminalDisplay"/>
      </w:pPr>
      <w:r>
        <w:t>#</w:t>
      </w:r>
    </w:p>
    <w:p w14:paraId="65E0EED1" w14:textId="77777777" w:rsidR="00F42FB8" w:rsidRDefault="00F42FB8" w:rsidP="00F42FB8">
      <w:pPr>
        <w:pStyle w:val="TerminalDisplay"/>
      </w:pPr>
      <w:r>
        <w:t>ospf 1</w:t>
      </w:r>
    </w:p>
    <w:p w14:paraId="0136A404" w14:textId="77777777" w:rsidR="00F42FB8" w:rsidRDefault="00F42FB8" w:rsidP="00F42FB8">
      <w:pPr>
        <w:pStyle w:val="TerminalDisplay"/>
      </w:pPr>
      <w:r>
        <w:t xml:space="preserve"> area 0.0.0.0</w:t>
      </w:r>
    </w:p>
    <w:p w14:paraId="283EE9FF" w14:textId="77777777" w:rsidR="00F42FB8" w:rsidRDefault="00F42FB8" w:rsidP="00F42FB8">
      <w:pPr>
        <w:pStyle w:val="TerminalDisplay"/>
      </w:pPr>
      <w:r>
        <w:t xml:space="preserve">  network 192.168.3.0 0.0.0.255</w:t>
      </w:r>
    </w:p>
    <w:p w14:paraId="10A3AC7D" w14:textId="77777777" w:rsidR="00F42FB8" w:rsidRDefault="00F42FB8" w:rsidP="00F42FB8">
      <w:pPr>
        <w:pStyle w:val="TerminalDisplay"/>
      </w:pPr>
      <w:r>
        <w:t xml:space="preserve">  network 192.168.103.0 0.0.0.255</w:t>
      </w:r>
    </w:p>
    <w:p w14:paraId="721CF603" w14:textId="77777777" w:rsidR="00F42FB8" w:rsidRDefault="00F42FB8" w:rsidP="00F42FB8">
      <w:pPr>
        <w:pStyle w:val="TerminalDisplay"/>
      </w:pPr>
      <w:r>
        <w:t xml:space="preserve">  network 192.168.104.0 0.0.0.255</w:t>
      </w:r>
    </w:p>
    <w:p w14:paraId="5C16B4EE" w14:textId="77777777" w:rsidR="00F42FB8" w:rsidRDefault="00F42FB8" w:rsidP="00F42FB8">
      <w:pPr>
        <w:pStyle w:val="TerminalDisplay"/>
      </w:pPr>
      <w:r>
        <w:t xml:space="preserve">  network 192.168.107.0 0.0.0.255</w:t>
      </w:r>
    </w:p>
    <w:p w14:paraId="6E27FCFA" w14:textId="77777777" w:rsidR="00F42FB8" w:rsidRDefault="00F42FB8" w:rsidP="00F42FB8">
      <w:pPr>
        <w:pStyle w:val="TerminalDisplay"/>
      </w:pPr>
      <w:r>
        <w:t xml:space="preserve">  network 192.168.202.0 0.0.0.3</w:t>
      </w:r>
    </w:p>
    <w:p w14:paraId="0F20FFF4" w14:textId="77777777" w:rsidR="00F42FB8" w:rsidRDefault="00F42FB8" w:rsidP="00F42FB8">
      <w:pPr>
        <w:pStyle w:val="TerminalDisplay"/>
      </w:pPr>
      <w:r>
        <w:t xml:space="preserve">  network 192.168.203.0 0.0.0.3</w:t>
      </w:r>
    </w:p>
    <w:p w14:paraId="0007F44F" w14:textId="77777777" w:rsidR="00F42FB8" w:rsidRDefault="00F42FB8" w:rsidP="00F42FB8">
      <w:pPr>
        <w:pStyle w:val="TerminalDisplay"/>
      </w:pPr>
      <w:r>
        <w:t xml:space="preserve">  network 192.168.207.0 0.0.0.255</w:t>
      </w:r>
    </w:p>
    <w:p w14:paraId="4C3424CF" w14:textId="77777777" w:rsidR="00F42FB8" w:rsidRDefault="00F42FB8" w:rsidP="00F42FB8">
      <w:pPr>
        <w:pStyle w:val="TerminalDisplay"/>
      </w:pPr>
      <w:r>
        <w:t>#</w:t>
      </w:r>
    </w:p>
    <w:p w14:paraId="0774F631" w14:textId="77777777" w:rsidR="00F42FB8" w:rsidRDefault="00F42FB8" w:rsidP="00F42FB8">
      <w:pPr>
        <w:pStyle w:val="TerminalDisplay"/>
      </w:pPr>
      <w:r>
        <w:t>snmp-agent</w:t>
      </w:r>
    </w:p>
    <w:p w14:paraId="2D156083" w14:textId="77777777" w:rsidR="00F42FB8" w:rsidRDefault="00F42FB8" w:rsidP="00F42FB8">
      <w:pPr>
        <w:pStyle w:val="TerminalDisplay"/>
      </w:pPr>
      <w:r>
        <w:t>snmp-agent local-engineid 800007DB034C1FCCFB0564</w:t>
      </w:r>
    </w:p>
    <w:p w14:paraId="28244999" w14:textId="77777777" w:rsidR="00F42FB8" w:rsidRDefault="00F42FB8" w:rsidP="00F42FB8">
      <w:pPr>
        <w:pStyle w:val="TerminalDisplay"/>
      </w:pPr>
      <w:r>
        <w:t>snmp-agent sys-info version v3</w:t>
      </w:r>
    </w:p>
    <w:p w14:paraId="13283B6A" w14:textId="77777777" w:rsidR="00F42FB8" w:rsidRDefault="00F42FB8" w:rsidP="00F42FB8">
      <w:pPr>
        <w:pStyle w:val="TerminalDisplay"/>
      </w:pPr>
      <w:r>
        <w:t>snmp-agent group v3 datacom privacy</w:t>
      </w:r>
    </w:p>
    <w:p w14:paraId="097C1A44" w14:textId="77777777" w:rsidR="00F42FB8" w:rsidRDefault="00F42FB8" w:rsidP="00F42FB8">
      <w:pPr>
        <w:pStyle w:val="TerminalDisplay"/>
      </w:pPr>
      <w:r>
        <w:t>snmp-agent target-host trap address udp-domain 192.168.100.2 params securityname</w:t>
      </w:r>
    </w:p>
    <w:p w14:paraId="7908647D" w14:textId="77777777" w:rsidR="00F42FB8" w:rsidRDefault="00F42FB8" w:rsidP="00F42FB8">
      <w:pPr>
        <w:pStyle w:val="TerminalDisplay"/>
      </w:pPr>
      <w:r>
        <w:t xml:space="preserve"> datacom v3</w:t>
      </w:r>
    </w:p>
    <w:p w14:paraId="5203FBAE" w14:textId="77777777" w:rsidR="00F42FB8" w:rsidRDefault="00F42FB8" w:rsidP="00F42FB8">
      <w:pPr>
        <w:pStyle w:val="TerminalDisplay"/>
      </w:pPr>
      <w:r>
        <w:t>snmp-agent usm-user v3 test datacom authentication-mode md5 5&gt;5W!8N^H,L8E-@(C*:@</w:t>
      </w:r>
    </w:p>
    <w:p w14:paraId="7DDB2E2E" w14:textId="77777777" w:rsidR="00F42FB8" w:rsidRPr="00513773" w:rsidRDefault="00F42FB8" w:rsidP="00F42FB8">
      <w:pPr>
        <w:pStyle w:val="TerminalDisplay"/>
        <w:rPr>
          <w:lang w:val="pt-BR"/>
        </w:rPr>
      </w:pPr>
      <w:r w:rsidRPr="00513773">
        <w:rPr>
          <w:lang w:val="pt-BR"/>
        </w:rPr>
        <w:t>AQ!! privacy-mode des56 5&gt;5W!8N^H,L8E-@(C*:@AQ!!</w:t>
      </w:r>
    </w:p>
    <w:p w14:paraId="5C879119" w14:textId="77777777" w:rsidR="00F42FB8" w:rsidRDefault="00F42FB8" w:rsidP="00F42FB8">
      <w:pPr>
        <w:pStyle w:val="TerminalDisplay"/>
      </w:pPr>
      <w:r>
        <w:t>snmp-agent trap source Vlanif3</w:t>
      </w:r>
    </w:p>
    <w:p w14:paraId="57D6459F" w14:textId="77777777" w:rsidR="00F42FB8" w:rsidRDefault="00F42FB8" w:rsidP="00F42FB8">
      <w:pPr>
        <w:pStyle w:val="TerminalDisplay"/>
      </w:pPr>
      <w:r>
        <w:t>snmp-agent trap enable</w:t>
      </w:r>
    </w:p>
    <w:p w14:paraId="5239C0EC" w14:textId="77777777" w:rsidR="00F42FB8" w:rsidRDefault="00F42FB8" w:rsidP="00F42FB8">
      <w:pPr>
        <w:pStyle w:val="TerminalDisplay"/>
      </w:pPr>
      <w:r>
        <w:t>#</w:t>
      </w:r>
    </w:p>
    <w:p w14:paraId="0CAB079D" w14:textId="77777777" w:rsidR="00F42FB8" w:rsidRDefault="00F42FB8" w:rsidP="00F42FB8">
      <w:pPr>
        <w:pStyle w:val="TerminalDisplay"/>
      </w:pPr>
      <w:r>
        <w:t>return</w:t>
      </w:r>
    </w:p>
    <w:p w14:paraId="184FB867" w14:textId="77777777" w:rsidR="00F42FB8" w:rsidRDefault="00F42FB8" w:rsidP="00F42FB8">
      <w:r>
        <w:t>Configuration on the AC</w:t>
      </w:r>
    </w:p>
    <w:p w14:paraId="4561FAE5" w14:textId="77777777" w:rsidR="00F42FB8" w:rsidRDefault="00F42FB8" w:rsidP="00F42FB8">
      <w:pPr>
        <w:pStyle w:val="TerminalDisplay"/>
      </w:pPr>
      <w:r>
        <w:t>#</w:t>
      </w:r>
    </w:p>
    <w:p w14:paraId="5AE2F4DD" w14:textId="77777777" w:rsidR="00F42FB8" w:rsidRDefault="00F42FB8" w:rsidP="00F42FB8">
      <w:pPr>
        <w:pStyle w:val="TerminalDisplay"/>
      </w:pPr>
      <w:r>
        <w:t xml:space="preserve"> sysname AC</w:t>
      </w:r>
    </w:p>
    <w:p w14:paraId="4FD89BAD" w14:textId="77777777" w:rsidR="00F42FB8" w:rsidRDefault="00F42FB8" w:rsidP="00F42FB8">
      <w:pPr>
        <w:pStyle w:val="TerminalDisplay"/>
      </w:pPr>
      <w:r>
        <w:t>#</w:t>
      </w:r>
    </w:p>
    <w:p w14:paraId="43D90A13" w14:textId="77777777" w:rsidR="00F42FB8" w:rsidRDefault="00F42FB8" w:rsidP="00F42FB8">
      <w:pPr>
        <w:pStyle w:val="TerminalDisplay"/>
      </w:pPr>
      <w:r>
        <w:t>vlan batch 205</w:t>
      </w:r>
    </w:p>
    <w:p w14:paraId="786446A7" w14:textId="77777777" w:rsidR="00F42FB8" w:rsidRDefault="00F42FB8" w:rsidP="00F42FB8">
      <w:pPr>
        <w:pStyle w:val="TerminalDisplay"/>
      </w:pPr>
      <w:r>
        <w:t>#</w:t>
      </w:r>
    </w:p>
    <w:p w14:paraId="39F76702" w14:textId="77777777" w:rsidR="00F42FB8" w:rsidRDefault="00F42FB8" w:rsidP="00F42FB8">
      <w:pPr>
        <w:pStyle w:val="TerminalDisplay"/>
      </w:pPr>
      <w:r>
        <w:t>interface Vlanif205</w:t>
      </w:r>
    </w:p>
    <w:p w14:paraId="633798C2" w14:textId="77777777" w:rsidR="00F42FB8" w:rsidRDefault="00F42FB8" w:rsidP="00F42FB8">
      <w:pPr>
        <w:pStyle w:val="TerminalDisplay"/>
      </w:pPr>
      <w:r>
        <w:t xml:space="preserve"> ip address 192.168.205.253 255.255.255.0</w:t>
      </w:r>
    </w:p>
    <w:p w14:paraId="66EC2CEE" w14:textId="77777777" w:rsidR="00F42FB8" w:rsidRDefault="00F42FB8" w:rsidP="00F42FB8">
      <w:pPr>
        <w:pStyle w:val="TerminalDisplay"/>
      </w:pPr>
      <w:r>
        <w:t>#</w:t>
      </w:r>
    </w:p>
    <w:p w14:paraId="0D849A3B" w14:textId="77777777" w:rsidR="00F42FB8" w:rsidRDefault="00F42FB8" w:rsidP="00F42FB8">
      <w:pPr>
        <w:pStyle w:val="TerminalDisplay"/>
      </w:pPr>
      <w:r>
        <w:lastRenderedPageBreak/>
        <w:t>interface GigabitEthernet0/0/1</w:t>
      </w:r>
    </w:p>
    <w:p w14:paraId="331D6EE6" w14:textId="77777777" w:rsidR="00F42FB8" w:rsidRDefault="00F42FB8" w:rsidP="00F42FB8">
      <w:pPr>
        <w:pStyle w:val="TerminalDisplay"/>
      </w:pPr>
      <w:r>
        <w:t xml:space="preserve"> port link-type access</w:t>
      </w:r>
    </w:p>
    <w:p w14:paraId="0B344081" w14:textId="77777777" w:rsidR="00F42FB8" w:rsidRDefault="00F42FB8" w:rsidP="00F42FB8">
      <w:pPr>
        <w:pStyle w:val="TerminalDisplay"/>
      </w:pPr>
      <w:r>
        <w:t xml:space="preserve"> port default vlan 205</w:t>
      </w:r>
    </w:p>
    <w:p w14:paraId="6E9B4B42" w14:textId="77777777" w:rsidR="00F42FB8" w:rsidRDefault="00F42FB8" w:rsidP="00F42FB8">
      <w:pPr>
        <w:pStyle w:val="TerminalDisplay"/>
      </w:pPr>
      <w:r>
        <w:t>#</w:t>
      </w:r>
    </w:p>
    <w:p w14:paraId="56A31E3C" w14:textId="77777777" w:rsidR="00F42FB8" w:rsidRDefault="00F42FB8" w:rsidP="00F42FB8">
      <w:pPr>
        <w:pStyle w:val="TerminalDisplay"/>
      </w:pPr>
      <w:r>
        <w:t xml:space="preserve"> snmp-agent local-engineid 800007DB03000000000000</w:t>
      </w:r>
    </w:p>
    <w:p w14:paraId="4ACBB5FE" w14:textId="77777777" w:rsidR="00F42FB8" w:rsidRDefault="00F42FB8" w:rsidP="00F42FB8">
      <w:pPr>
        <w:pStyle w:val="TerminalDisplay"/>
      </w:pPr>
      <w:r>
        <w:t xml:space="preserve"> snmp-agent group v3 datacom privacy</w:t>
      </w:r>
    </w:p>
    <w:p w14:paraId="0411B515" w14:textId="77777777" w:rsidR="00F42FB8" w:rsidRDefault="00F42FB8" w:rsidP="00F42FB8">
      <w:pPr>
        <w:pStyle w:val="TerminalDisplay"/>
      </w:pPr>
      <w:r>
        <w:t xml:space="preserve"> snmp-agent target-host trap-hostname nms address 192.168.100.2 udp-port 162 trap-paramsname datacom</w:t>
      </w:r>
    </w:p>
    <w:p w14:paraId="365C9802" w14:textId="77777777" w:rsidR="00F42FB8" w:rsidRDefault="00F42FB8" w:rsidP="00F42FB8">
      <w:pPr>
        <w:pStyle w:val="TerminalDisplay"/>
      </w:pPr>
      <w:r>
        <w:t xml:space="preserve"> snmp-agent target-host trap-paramsname datacom v3 securityname %^%#TvvWF~zi&gt;Sgp</w:t>
      </w:r>
    </w:p>
    <w:p w14:paraId="1940531B" w14:textId="77777777" w:rsidR="00F42FB8" w:rsidRDefault="00F42FB8" w:rsidP="00F42FB8">
      <w:pPr>
        <w:pStyle w:val="TerminalDisplay"/>
      </w:pPr>
      <w:r>
        <w:t>XL=P81^I^*^,(P&amp;`UR97&amp;h,l`eK8%^%# privacy</w:t>
      </w:r>
    </w:p>
    <w:p w14:paraId="53C0E622" w14:textId="77777777" w:rsidR="00F42FB8" w:rsidRDefault="00F42FB8" w:rsidP="00F42FB8">
      <w:pPr>
        <w:pStyle w:val="TerminalDisplay"/>
      </w:pPr>
      <w:r>
        <w:t xml:space="preserve"> snmp-agent trap source Vlanif205</w:t>
      </w:r>
    </w:p>
    <w:p w14:paraId="2A499074" w14:textId="77777777" w:rsidR="00F42FB8" w:rsidRDefault="00F42FB8" w:rsidP="00F42FB8">
      <w:pPr>
        <w:pStyle w:val="TerminalDisplay"/>
      </w:pPr>
      <w:r>
        <w:t xml:space="preserve"> snmp-agent trap enable</w:t>
      </w:r>
    </w:p>
    <w:p w14:paraId="63376D68" w14:textId="77777777" w:rsidR="00F42FB8" w:rsidRDefault="00F42FB8" w:rsidP="00F42FB8">
      <w:pPr>
        <w:pStyle w:val="TerminalDisplay"/>
      </w:pPr>
      <w:r>
        <w:t xml:space="preserve"> snmp-agent </w:t>
      </w:r>
    </w:p>
    <w:p w14:paraId="606D229E" w14:textId="77777777" w:rsidR="00F42FB8" w:rsidRDefault="00F42FB8" w:rsidP="00F42FB8">
      <w:pPr>
        <w:pStyle w:val="TerminalDisplay"/>
      </w:pPr>
      <w:r>
        <w:t>#</w:t>
      </w:r>
    </w:p>
    <w:p w14:paraId="55D6008E" w14:textId="77777777" w:rsidR="00F42FB8" w:rsidRDefault="00F42FB8" w:rsidP="00F42FB8">
      <w:pPr>
        <w:pStyle w:val="TerminalDisplay"/>
      </w:pPr>
      <w:r>
        <w:t>ip route-static 0.0.0.0 0.0.0.0 192.168.205.254</w:t>
      </w:r>
    </w:p>
    <w:p w14:paraId="0DE03CC7" w14:textId="77777777" w:rsidR="00F42FB8" w:rsidRDefault="00F42FB8" w:rsidP="00F42FB8">
      <w:pPr>
        <w:pStyle w:val="TerminalDisplay"/>
      </w:pPr>
      <w:r>
        <w:t>#</w:t>
      </w:r>
    </w:p>
    <w:p w14:paraId="6E885510" w14:textId="77777777" w:rsidR="00F42FB8" w:rsidRDefault="00F42FB8" w:rsidP="00F42FB8">
      <w:pPr>
        <w:pStyle w:val="TerminalDisplay"/>
      </w:pPr>
      <w:r>
        <w:t>capwap source interface vlanif205</w:t>
      </w:r>
    </w:p>
    <w:p w14:paraId="7F343E8B" w14:textId="77777777" w:rsidR="00F42FB8" w:rsidRDefault="00F42FB8" w:rsidP="00F42FB8">
      <w:pPr>
        <w:pStyle w:val="TerminalDisplay"/>
      </w:pPr>
      <w:r>
        <w:t>#</w:t>
      </w:r>
    </w:p>
    <w:p w14:paraId="125064E4" w14:textId="77777777" w:rsidR="00F42FB8" w:rsidRDefault="00F42FB8" w:rsidP="00F42FB8">
      <w:pPr>
        <w:pStyle w:val="TerminalDisplay"/>
      </w:pPr>
      <w:r>
        <w:t>wlan</w:t>
      </w:r>
    </w:p>
    <w:p w14:paraId="313B4530" w14:textId="77777777" w:rsidR="00F42FB8" w:rsidRDefault="00F42FB8" w:rsidP="00F42FB8">
      <w:pPr>
        <w:pStyle w:val="TerminalDisplay"/>
      </w:pPr>
      <w:r>
        <w:t>security-profile name WLAN-F1</w:t>
      </w:r>
    </w:p>
    <w:p w14:paraId="49DA0B6B" w14:textId="77777777" w:rsidR="00F42FB8" w:rsidRDefault="00F42FB8" w:rsidP="00F42FB8">
      <w:pPr>
        <w:pStyle w:val="TerminalDisplay"/>
      </w:pPr>
      <w:r>
        <w:t xml:space="preserve">  security wpa-wpa2 psk pass-phrase %^%#53mQ@x*]z+u72&amp;YdCR7A=11u&amp;USV+9^Qw"'O43X&gt;%^%# aes</w:t>
      </w:r>
    </w:p>
    <w:p w14:paraId="4CF4DE90" w14:textId="77777777" w:rsidR="00F42FB8" w:rsidRDefault="00F42FB8" w:rsidP="00F42FB8">
      <w:pPr>
        <w:pStyle w:val="TerminalDisplay"/>
      </w:pPr>
      <w:r>
        <w:t xml:space="preserve"> security-profile name WLAN-F2</w:t>
      </w:r>
    </w:p>
    <w:p w14:paraId="690B1A38" w14:textId="77777777" w:rsidR="00F42FB8" w:rsidRDefault="00F42FB8" w:rsidP="00F42FB8">
      <w:pPr>
        <w:pStyle w:val="TerminalDisplay"/>
      </w:pPr>
      <w:r>
        <w:t xml:space="preserve">  security wpa-wpa2 psk pass-phrase %^%#YKB4ZI%zFQxmOS76yL08],Z41lhJV"S[db(kar0X%^%# aes</w:t>
      </w:r>
    </w:p>
    <w:p w14:paraId="69F9C35D" w14:textId="77777777" w:rsidR="00F42FB8" w:rsidRDefault="00F42FB8" w:rsidP="00F42FB8">
      <w:pPr>
        <w:pStyle w:val="TerminalDisplay"/>
      </w:pPr>
      <w:r>
        <w:t xml:space="preserve"> security-profile name WLAN-F3</w:t>
      </w:r>
    </w:p>
    <w:p w14:paraId="2DC8ABA4" w14:textId="77777777" w:rsidR="00F42FB8" w:rsidRDefault="00F42FB8" w:rsidP="00F42FB8">
      <w:pPr>
        <w:pStyle w:val="TerminalDisplay"/>
      </w:pPr>
      <w:r>
        <w:t xml:space="preserve">  security wpa-wpa2 psk pass-phrase %^%#|8)z/PyjU1ssX8Cr(3M=%x\{CP*t,BCahW84sqvK%^%# aes</w:t>
      </w:r>
    </w:p>
    <w:p w14:paraId="066D78CA" w14:textId="77777777" w:rsidR="00F42FB8" w:rsidRDefault="00F42FB8" w:rsidP="00F42FB8">
      <w:pPr>
        <w:pStyle w:val="TerminalDisplay"/>
      </w:pPr>
      <w:r>
        <w:t>ssid-profile name WLAN-F1</w:t>
      </w:r>
    </w:p>
    <w:p w14:paraId="30BF986D" w14:textId="77777777" w:rsidR="00F42FB8" w:rsidRDefault="00F42FB8" w:rsidP="00F42FB8">
      <w:pPr>
        <w:pStyle w:val="TerminalDisplay"/>
      </w:pPr>
      <w:r>
        <w:t xml:space="preserve">  ssid WLAN-F1</w:t>
      </w:r>
    </w:p>
    <w:p w14:paraId="41476C88" w14:textId="77777777" w:rsidR="00F42FB8" w:rsidRDefault="00F42FB8" w:rsidP="00F42FB8">
      <w:pPr>
        <w:pStyle w:val="TerminalDisplay"/>
      </w:pPr>
      <w:r>
        <w:t xml:space="preserve"> ssid-profile name WLAN-F2</w:t>
      </w:r>
    </w:p>
    <w:p w14:paraId="6C1B7C90" w14:textId="77777777" w:rsidR="00F42FB8" w:rsidRDefault="00F42FB8" w:rsidP="00F42FB8">
      <w:pPr>
        <w:pStyle w:val="TerminalDisplay"/>
      </w:pPr>
      <w:r>
        <w:t xml:space="preserve">  ssid WLAN-F2</w:t>
      </w:r>
    </w:p>
    <w:p w14:paraId="75869460" w14:textId="77777777" w:rsidR="00F42FB8" w:rsidRDefault="00F42FB8" w:rsidP="00F42FB8">
      <w:pPr>
        <w:pStyle w:val="TerminalDisplay"/>
      </w:pPr>
      <w:r>
        <w:t xml:space="preserve"> ssid-profile name WLAN-F3</w:t>
      </w:r>
    </w:p>
    <w:p w14:paraId="46F70EA7" w14:textId="77777777" w:rsidR="00F42FB8" w:rsidRDefault="00F42FB8" w:rsidP="00F42FB8">
      <w:pPr>
        <w:pStyle w:val="TerminalDisplay"/>
      </w:pPr>
      <w:r>
        <w:t xml:space="preserve">  ssid WLAN-F3</w:t>
      </w:r>
    </w:p>
    <w:p w14:paraId="0EF9E62D" w14:textId="77777777" w:rsidR="00F42FB8" w:rsidRDefault="00F42FB8" w:rsidP="00F42FB8">
      <w:pPr>
        <w:pStyle w:val="TerminalDisplay"/>
      </w:pPr>
      <w:r>
        <w:t xml:space="preserve"> vap-profile name WLAN-F1</w:t>
      </w:r>
    </w:p>
    <w:p w14:paraId="24000718" w14:textId="77777777" w:rsidR="00F42FB8" w:rsidRDefault="00F42FB8" w:rsidP="00F42FB8">
      <w:pPr>
        <w:pStyle w:val="TerminalDisplay"/>
      </w:pPr>
      <w:r>
        <w:t xml:space="preserve">  service-vlan vlan-id 105</w:t>
      </w:r>
    </w:p>
    <w:p w14:paraId="301CE6C8" w14:textId="77777777" w:rsidR="00F42FB8" w:rsidRDefault="00F42FB8" w:rsidP="00F42FB8">
      <w:pPr>
        <w:pStyle w:val="TerminalDisplay"/>
      </w:pPr>
      <w:r>
        <w:t xml:space="preserve">  ssid-profile WLAN-F1</w:t>
      </w:r>
    </w:p>
    <w:p w14:paraId="5FCE4FEF" w14:textId="77777777" w:rsidR="00F42FB8" w:rsidRDefault="00F42FB8" w:rsidP="00F42FB8">
      <w:pPr>
        <w:pStyle w:val="TerminalDisplay"/>
      </w:pPr>
      <w:r>
        <w:t xml:space="preserve">  security-profile WLAN-F1</w:t>
      </w:r>
    </w:p>
    <w:p w14:paraId="08DD7665" w14:textId="77777777" w:rsidR="00F42FB8" w:rsidRDefault="00F42FB8" w:rsidP="00F42FB8">
      <w:pPr>
        <w:pStyle w:val="TerminalDisplay"/>
      </w:pPr>
      <w:r>
        <w:t xml:space="preserve"> vap-profile name WLAN-F2</w:t>
      </w:r>
    </w:p>
    <w:p w14:paraId="3313A9C1" w14:textId="77777777" w:rsidR="00F42FB8" w:rsidRDefault="00F42FB8" w:rsidP="00F42FB8">
      <w:pPr>
        <w:pStyle w:val="TerminalDisplay"/>
      </w:pPr>
      <w:r>
        <w:t xml:space="preserve">  service-vlan vlan-id 106</w:t>
      </w:r>
    </w:p>
    <w:p w14:paraId="14641946" w14:textId="77777777" w:rsidR="00F42FB8" w:rsidRDefault="00F42FB8" w:rsidP="00F42FB8">
      <w:pPr>
        <w:pStyle w:val="TerminalDisplay"/>
      </w:pPr>
      <w:r>
        <w:t xml:space="preserve">  ssid-profile WLAN-F2</w:t>
      </w:r>
    </w:p>
    <w:p w14:paraId="5F2A42D5" w14:textId="77777777" w:rsidR="00F42FB8" w:rsidRDefault="00F42FB8" w:rsidP="00F42FB8">
      <w:pPr>
        <w:pStyle w:val="TerminalDisplay"/>
      </w:pPr>
      <w:r>
        <w:t xml:space="preserve">  security-profile WLAN-F2</w:t>
      </w:r>
    </w:p>
    <w:p w14:paraId="7352CC41" w14:textId="77777777" w:rsidR="00F42FB8" w:rsidRDefault="00F42FB8" w:rsidP="00F42FB8">
      <w:pPr>
        <w:pStyle w:val="TerminalDisplay"/>
      </w:pPr>
      <w:r>
        <w:t xml:space="preserve"> vap-profile name WLAN-F3</w:t>
      </w:r>
    </w:p>
    <w:p w14:paraId="4A72C283" w14:textId="77777777" w:rsidR="00F42FB8" w:rsidRDefault="00F42FB8" w:rsidP="00F42FB8">
      <w:pPr>
        <w:pStyle w:val="TerminalDisplay"/>
      </w:pPr>
      <w:r>
        <w:t xml:space="preserve">  service-vlan vlan-id 107</w:t>
      </w:r>
    </w:p>
    <w:p w14:paraId="2F9D00D2" w14:textId="77777777" w:rsidR="00F42FB8" w:rsidRDefault="00F42FB8" w:rsidP="00F42FB8">
      <w:pPr>
        <w:pStyle w:val="TerminalDisplay"/>
      </w:pPr>
      <w:r>
        <w:t xml:space="preserve">  ssid-profile WLAN-F3</w:t>
      </w:r>
    </w:p>
    <w:p w14:paraId="35353AFA" w14:textId="77777777" w:rsidR="00F42FB8" w:rsidRDefault="00F42FB8" w:rsidP="00F42FB8">
      <w:pPr>
        <w:pStyle w:val="TerminalDisplay"/>
      </w:pPr>
      <w:r>
        <w:t xml:space="preserve">  security-profile WLAN-F3</w:t>
      </w:r>
    </w:p>
    <w:p w14:paraId="5624559F" w14:textId="77777777" w:rsidR="00F42FB8" w:rsidRDefault="00F42FB8" w:rsidP="00F42FB8">
      <w:pPr>
        <w:pStyle w:val="TerminalDisplay"/>
      </w:pPr>
      <w:r>
        <w:t>ap-group name WLAN-F1</w:t>
      </w:r>
    </w:p>
    <w:p w14:paraId="4AF59592" w14:textId="77777777" w:rsidR="00F42FB8" w:rsidRDefault="00F42FB8" w:rsidP="00F42FB8">
      <w:pPr>
        <w:pStyle w:val="TerminalDisplay"/>
      </w:pPr>
      <w:r>
        <w:t xml:space="preserve">  radio 0</w:t>
      </w:r>
    </w:p>
    <w:p w14:paraId="4A77CF97" w14:textId="77777777" w:rsidR="00F42FB8" w:rsidRDefault="00F42FB8" w:rsidP="00F42FB8">
      <w:pPr>
        <w:pStyle w:val="TerminalDisplay"/>
      </w:pPr>
      <w:r>
        <w:t xml:space="preserve">   vap-profile WLAN-F1 wlan 1</w:t>
      </w:r>
    </w:p>
    <w:p w14:paraId="7163AD9E" w14:textId="77777777" w:rsidR="00F42FB8" w:rsidRDefault="00F42FB8" w:rsidP="00F42FB8">
      <w:pPr>
        <w:pStyle w:val="TerminalDisplay"/>
      </w:pPr>
      <w:r>
        <w:t xml:space="preserve">  radio 1</w:t>
      </w:r>
    </w:p>
    <w:p w14:paraId="18087778" w14:textId="77777777" w:rsidR="00F42FB8" w:rsidRDefault="00F42FB8" w:rsidP="00F42FB8">
      <w:pPr>
        <w:pStyle w:val="TerminalDisplay"/>
      </w:pPr>
      <w:r>
        <w:t xml:space="preserve">   vap-profile WLAN-F1 wlan 1</w:t>
      </w:r>
    </w:p>
    <w:p w14:paraId="17DBEDD2" w14:textId="77777777" w:rsidR="00F42FB8" w:rsidRDefault="00F42FB8" w:rsidP="00F42FB8">
      <w:pPr>
        <w:pStyle w:val="TerminalDisplay"/>
      </w:pPr>
      <w:r>
        <w:t xml:space="preserve">  radio 2</w:t>
      </w:r>
    </w:p>
    <w:p w14:paraId="6B3F3FBE" w14:textId="77777777" w:rsidR="00F42FB8" w:rsidRDefault="00F42FB8" w:rsidP="00F42FB8">
      <w:pPr>
        <w:pStyle w:val="TerminalDisplay"/>
      </w:pPr>
      <w:r>
        <w:t xml:space="preserve">   vap-profile WLAN-F1 wlan 1</w:t>
      </w:r>
    </w:p>
    <w:p w14:paraId="747D4D89" w14:textId="77777777" w:rsidR="00F42FB8" w:rsidRDefault="00F42FB8" w:rsidP="00F42FB8">
      <w:pPr>
        <w:pStyle w:val="TerminalDisplay"/>
      </w:pPr>
      <w:r>
        <w:t xml:space="preserve"> ap-group name WLAN-F2</w:t>
      </w:r>
    </w:p>
    <w:p w14:paraId="0614882B" w14:textId="77777777" w:rsidR="00F42FB8" w:rsidRDefault="00F42FB8" w:rsidP="00F42FB8">
      <w:pPr>
        <w:pStyle w:val="TerminalDisplay"/>
      </w:pPr>
      <w:r>
        <w:t xml:space="preserve">  radio 0</w:t>
      </w:r>
    </w:p>
    <w:p w14:paraId="5CB895C9" w14:textId="77777777" w:rsidR="00F42FB8" w:rsidRDefault="00F42FB8" w:rsidP="00F42FB8">
      <w:pPr>
        <w:pStyle w:val="TerminalDisplay"/>
      </w:pPr>
      <w:r>
        <w:t xml:space="preserve">   vap-profile WLAN-F2 wlan 2</w:t>
      </w:r>
    </w:p>
    <w:p w14:paraId="30573AC1" w14:textId="77777777" w:rsidR="00F42FB8" w:rsidRDefault="00F42FB8" w:rsidP="00F42FB8">
      <w:pPr>
        <w:pStyle w:val="TerminalDisplay"/>
      </w:pPr>
      <w:r>
        <w:t xml:space="preserve">  radio 1</w:t>
      </w:r>
    </w:p>
    <w:p w14:paraId="1D75C5D2" w14:textId="77777777" w:rsidR="00F42FB8" w:rsidRDefault="00F42FB8" w:rsidP="00F42FB8">
      <w:pPr>
        <w:pStyle w:val="TerminalDisplay"/>
      </w:pPr>
      <w:r>
        <w:t xml:space="preserve">   vap-profile WLAN-F2 wlan 2</w:t>
      </w:r>
    </w:p>
    <w:p w14:paraId="4A32DC9C" w14:textId="77777777" w:rsidR="00F42FB8" w:rsidRDefault="00F42FB8" w:rsidP="00F42FB8">
      <w:pPr>
        <w:pStyle w:val="TerminalDisplay"/>
      </w:pPr>
      <w:r>
        <w:t xml:space="preserve">  radio 2</w:t>
      </w:r>
    </w:p>
    <w:p w14:paraId="1C4625EA" w14:textId="77777777" w:rsidR="00F42FB8" w:rsidRDefault="00F42FB8" w:rsidP="00F42FB8">
      <w:pPr>
        <w:pStyle w:val="TerminalDisplay"/>
      </w:pPr>
      <w:r>
        <w:lastRenderedPageBreak/>
        <w:t xml:space="preserve">   vap-profile WLAN-F2 wlan 2</w:t>
      </w:r>
    </w:p>
    <w:p w14:paraId="4A29424C" w14:textId="77777777" w:rsidR="00F42FB8" w:rsidRDefault="00F42FB8" w:rsidP="00F42FB8">
      <w:pPr>
        <w:pStyle w:val="TerminalDisplay"/>
      </w:pPr>
      <w:r>
        <w:t xml:space="preserve"> ap-group name WLAN-F3</w:t>
      </w:r>
    </w:p>
    <w:p w14:paraId="2BE1319B" w14:textId="77777777" w:rsidR="00F42FB8" w:rsidRDefault="00F42FB8" w:rsidP="00F42FB8">
      <w:pPr>
        <w:pStyle w:val="TerminalDisplay"/>
      </w:pPr>
      <w:r>
        <w:t xml:space="preserve">  radio 0</w:t>
      </w:r>
    </w:p>
    <w:p w14:paraId="7938D289" w14:textId="77777777" w:rsidR="00F42FB8" w:rsidRDefault="00F42FB8" w:rsidP="00F42FB8">
      <w:pPr>
        <w:pStyle w:val="TerminalDisplay"/>
      </w:pPr>
      <w:r>
        <w:t xml:space="preserve">   vap-profile WLAN-F3 wlan 2</w:t>
      </w:r>
    </w:p>
    <w:p w14:paraId="13F1B9B3" w14:textId="77777777" w:rsidR="00F42FB8" w:rsidRDefault="00F42FB8" w:rsidP="00F42FB8">
      <w:pPr>
        <w:pStyle w:val="TerminalDisplay"/>
      </w:pPr>
      <w:r>
        <w:t xml:space="preserve">  radio 1</w:t>
      </w:r>
    </w:p>
    <w:p w14:paraId="3B6DB91B" w14:textId="77777777" w:rsidR="00F42FB8" w:rsidRDefault="00F42FB8" w:rsidP="00F42FB8">
      <w:pPr>
        <w:pStyle w:val="TerminalDisplay"/>
      </w:pPr>
      <w:r>
        <w:t xml:space="preserve">   vap-profile WLAN-F3 wlan 2</w:t>
      </w:r>
    </w:p>
    <w:p w14:paraId="7B6319AC" w14:textId="77777777" w:rsidR="00F42FB8" w:rsidRDefault="00F42FB8" w:rsidP="00F42FB8">
      <w:pPr>
        <w:pStyle w:val="TerminalDisplay"/>
      </w:pPr>
      <w:r>
        <w:t xml:space="preserve">  radio 2</w:t>
      </w:r>
    </w:p>
    <w:p w14:paraId="23DCC5A9" w14:textId="77777777" w:rsidR="00F42FB8" w:rsidRDefault="00F42FB8" w:rsidP="00F42FB8">
      <w:pPr>
        <w:pStyle w:val="TerminalDisplay"/>
      </w:pPr>
      <w:r>
        <w:t xml:space="preserve">   vap-profile WLAN-F3 wlan 2</w:t>
      </w:r>
    </w:p>
    <w:p w14:paraId="6797A6B4" w14:textId="77777777" w:rsidR="00F42FB8" w:rsidRDefault="00F42FB8" w:rsidP="00F42FB8">
      <w:pPr>
        <w:pStyle w:val="TerminalDisplay"/>
      </w:pPr>
      <w:r>
        <w:t xml:space="preserve"> ap-id 0 type-id 60 ap-mac 00e0-fcca-2e20 ap-sn 2102354483108B3A413A</w:t>
      </w:r>
    </w:p>
    <w:p w14:paraId="3FE33E14" w14:textId="77777777" w:rsidR="00F42FB8" w:rsidRDefault="00F42FB8" w:rsidP="00F42FB8">
      <w:pPr>
        <w:pStyle w:val="TerminalDisplay"/>
      </w:pPr>
      <w:r>
        <w:t xml:space="preserve">  ap-name F1-AP1</w:t>
      </w:r>
    </w:p>
    <w:p w14:paraId="0BD15452" w14:textId="77777777" w:rsidR="00F42FB8" w:rsidRDefault="00F42FB8" w:rsidP="00F42FB8">
      <w:pPr>
        <w:pStyle w:val="TerminalDisplay"/>
      </w:pPr>
      <w:r>
        <w:t xml:space="preserve">  ap-group WLAN-F1</w:t>
      </w:r>
    </w:p>
    <w:p w14:paraId="789C731A" w14:textId="77777777" w:rsidR="00F42FB8" w:rsidRDefault="00F42FB8" w:rsidP="00F42FB8">
      <w:pPr>
        <w:pStyle w:val="TerminalDisplay"/>
      </w:pPr>
      <w:r>
        <w:t xml:space="preserve"> ap-id 1 type-id 60 ap-mac 00e0-fcf0-7bc0 ap-sn 210235448310D45A674C</w:t>
      </w:r>
    </w:p>
    <w:p w14:paraId="24F897D2" w14:textId="77777777" w:rsidR="00F42FB8" w:rsidRDefault="00F42FB8" w:rsidP="00F42FB8">
      <w:pPr>
        <w:pStyle w:val="TerminalDisplay"/>
      </w:pPr>
      <w:r>
        <w:t xml:space="preserve">  ap-name F2-AP1</w:t>
      </w:r>
    </w:p>
    <w:p w14:paraId="6FE51200" w14:textId="77777777" w:rsidR="00F42FB8" w:rsidRDefault="00F42FB8" w:rsidP="00F42FB8">
      <w:pPr>
        <w:pStyle w:val="TerminalDisplay"/>
      </w:pPr>
      <w:r>
        <w:t xml:space="preserve">  ap-group WLAN-F2</w:t>
      </w:r>
    </w:p>
    <w:p w14:paraId="41F08B7A" w14:textId="77777777" w:rsidR="00F42FB8" w:rsidRDefault="00F42FB8" w:rsidP="00F42FB8">
      <w:pPr>
        <w:pStyle w:val="TerminalDisplay"/>
      </w:pPr>
      <w:r>
        <w:t xml:space="preserve"> ap-id 2 type-id 60 ap-mac 00e0-fcb2-72f0 ap-sn 210235448310C73E4033</w:t>
      </w:r>
    </w:p>
    <w:p w14:paraId="44239C5D" w14:textId="77777777" w:rsidR="00F42FB8" w:rsidRDefault="00F42FB8" w:rsidP="00F42FB8">
      <w:pPr>
        <w:pStyle w:val="TerminalDisplay"/>
      </w:pPr>
      <w:r>
        <w:t xml:space="preserve">  ap-name F3-AP1</w:t>
      </w:r>
    </w:p>
    <w:p w14:paraId="25327BD8" w14:textId="77777777" w:rsidR="00F42FB8" w:rsidRDefault="00F42FB8" w:rsidP="00F42FB8">
      <w:pPr>
        <w:pStyle w:val="TerminalDisplay"/>
      </w:pPr>
      <w:r>
        <w:t xml:space="preserve">  ap-group WLAN-F3</w:t>
      </w:r>
    </w:p>
    <w:p w14:paraId="1CC5E211" w14:textId="77777777" w:rsidR="00F42FB8" w:rsidRDefault="00F42FB8" w:rsidP="00F42FB8">
      <w:pPr>
        <w:pStyle w:val="TerminalDisplay"/>
      </w:pPr>
      <w:r>
        <w:t>#</w:t>
      </w:r>
    </w:p>
    <w:p w14:paraId="6E7E5C6C" w14:textId="77777777" w:rsidR="00F42FB8" w:rsidRDefault="00F42FB8" w:rsidP="00F42FB8">
      <w:pPr>
        <w:pStyle w:val="TerminalDisplay"/>
      </w:pPr>
      <w:r>
        <w:t>return</w:t>
      </w:r>
    </w:p>
    <w:p w14:paraId="00AC888F" w14:textId="77777777" w:rsidR="00F42FB8" w:rsidRDefault="00F42FB8" w:rsidP="00F42FB8">
      <w:r>
        <w:t>Configuration on F1-ACC1</w:t>
      </w:r>
    </w:p>
    <w:p w14:paraId="75FF8A05" w14:textId="77777777" w:rsidR="00F42FB8" w:rsidRDefault="00F42FB8" w:rsidP="00F42FB8">
      <w:pPr>
        <w:pStyle w:val="TerminalDisplay"/>
      </w:pPr>
      <w:r>
        <w:t>#</w:t>
      </w:r>
    </w:p>
    <w:p w14:paraId="675EEB3C" w14:textId="77777777" w:rsidR="00F42FB8" w:rsidRDefault="00F42FB8" w:rsidP="00F42FB8">
      <w:pPr>
        <w:pStyle w:val="TerminalDisplay"/>
      </w:pPr>
      <w:r>
        <w:t>sysname F1-ACC1</w:t>
      </w:r>
    </w:p>
    <w:p w14:paraId="3F73471F" w14:textId="77777777" w:rsidR="00F42FB8" w:rsidRDefault="00F42FB8" w:rsidP="00F42FB8">
      <w:pPr>
        <w:pStyle w:val="TerminalDisplay"/>
      </w:pPr>
      <w:r>
        <w:t>#</w:t>
      </w:r>
    </w:p>
    <w:p w14:paraId="447C406F" w14:textId="77777777" w:rsidR="00F42FB8" w:rsidRDefault="00F42FB8" w:rsidP="00F42FB8">
      <w:pPr>
        <w:pStyle w:val="TerminalDisplay"/>
      </w:pPr>
      <w:r>
        <w:t>vlan batch 100 105 205</w:t>
      </w:r>
    </w:p>
    <w:p w14:paraId="6DC0C9CC" w14:textId="77777777" w:rsidR="00F42FB8" w:rsidRDefault="00F42FB8" w:rsidP="00F42FB8">
      <w:pPr>
        <w:pStyle w:val="TerminalDisplay"/>
      </w:pPr>
      <w:r>
        <w:t>#</w:t>
      </w:r>
    </w:p>
    <w:p w14:paraId="180A9165" w14:textId="77777777" w:rsidR="00F42FB8" w:rsidRDefault="00F42FB8" w:rsidP="00F42FB8">
      <w:pPr>
        <w:pStyle w:val="TerminalDisplay"/>
      </w:pPr>
      <w:r>
        <w:t>interface Vlanif1</w:t>
      </w:r>
    </w:p>
    <w:p w14:paraId="687893F3" w14:textId="77777777" w:rsidR="00F42FB8" w:rsidRDefault="00F42FB8" w:rsidP="00F42FB8">
      <w:pPr>
        <w:pStyle w:val="TerminalDisplay"/>
      </w:pPr>
      <w:r>
        <w:t xml:space="preserve"> ip address 192.168.1.1 255.255.255.0</w:t>
      </w:r>
    </w:p>
    <w:p w14:paraId="74D0BD52" w14:textId="77777777" w:rsidR="00F42FB8" w:rsidRDefault="00F42FB8" w:rsidP="00F42FB8">
      <w:pPr>
        <w:pStyle w:val="TerminalDisplay"/>
      </w:pPr>
      <w:r>
        <w:t>#</w:t>
      </w:r>
    </w:p>
    <w:p w14:paraId="06FBF026" w14:textId="77777777" w:rsidR="00F42FB8" w:rsidRDefault="00F42FB8" w:rsidP="00F42FB8">
      <w:pPr>
        <w:pStyle w:val="TerminalDisplay"/>
      </w:pPr>
      <w:r>
        <w:t>interface GigabitEthernet0/0/1</w:t>
      </w:r>
    </w:p>
    <w:p w14:paraId="0A3890F0" w14:textId="77777777" w:rsidR="00F42FB8" w:rsidRDefault="00F42FB8" w:rsidP="00F42FB8">
      <w:pPr>
        <w:pStyle w:val="TerminalDisplay"/>
      </w:pPr>
      <w:r>
        <w:t xml:space="preserve"> port link-type trunk</w:t>
      </w:r>
    </w:p>
    <w:p w14:paraId="371D0454" w14:textId="77777777" w:rsidR="00F42FB8" w:rsidRDefault="00F42FB8" w:rsidP="00F42FB8">
      <w:pPr>
        <w:pStyle w:val="TerminalDisplay"/>
      </w:pPr>
      <w:r>
        <w:t xml:space="preserve"> port trunk allow-pass vlan 100 105 205</w:t>
      </w:r>
    </w:p>
    <w:p w14:paraId="6F3BECBE" w14:textId="77777777" w:rsidR="00F42FB8" w:rsidRDefault="00F42FB8" w:rsidP="00F42FB8">
      <w:pPr>
        <w:pStyle w:val="TerminalDisplay"/>
      </w:pPr>
      <w:r>
        <w:t>#</w:t>
      </w:r>
    </w:p>
    <w:p w14:paraId="68F63A3E" w14:textId="77777777" w:rsidR="00F42FB8" w:rsidRDefault="00F42FB8" w:rsidP="00F42FB8">
      <w:pPr>
        <w:pStyle w:val="TerminalDisplay"/>
      </w:pPr>
      <w:r>
        <w:t>interface GigabitEthernet0/0/2</w:t>
      </w:r>
    </w:p>
    <w:p w14:paraId="49255B3A" w14:textId="77777777" w:rsidR="00F42FB8" w:rsidRDefault="00F42FB8" w:rsidP="00F42FB8">
      <w:pPr>
        <w:pStyle w:val="TerminalDisplay"/>
      </w:pPr>
      <w:r>
        <w:t xml:space="preserve"> port link-type access</w:t>
      </w:r>
    </w:p>
    <w:p w14:paraId="39299FD4" w14:textId="77777777" w:rsidR="00F42FB8" w:rsidRDefault="00F42FB8" w:rsidP="00F42FB8">
      <w:pPr>
        <w:pStyle w:val="TerminalDisplay"/>
      </w:pPr>
      <w:r>
        <w:t xml:space="preserve"> port default vlan 100</w:t>
      </w:r>
    </w:p>
    <w:p w14:paraId="0CE5671A" w14:textId="77777777" w:rsidR="00F42FB8" w:rsidRDefault="00F42FB8" w:rsidP="00F42FB8">
      <w:pPr>
        <w:pStyle w:val="TerminalDisplay"/>
      </w:pPr>
      <w:r>
        <w:t>#</w:t>
      </w:r>
    </w:p>
    <w:p w14:paraId="57B1172D" w14:textId="77777777" w:rsidR="00F42FB8" w:rsidRDefault="00F42FB8" w:rsidP="00F42FB8">
      <w:pPr>
        <w:pStyle w:val="TerminalDisplay"/>
      </w:pPr>
      <w:r>
        <w:t>interface GigabitEthernet0/0/3</w:t>
      </w:r>
    </w:p>
    <w:p w14:paraId="3FD3052B" w14:textId="77777777" w:rsidR="00F42FB8" w:rsidRDefault="00F42FB8" w:rsidP="00F42FB8">
      <w:pPr>
        <w:pStyle w:val="TerminalDisplay"/>
      </w:pPr>
      <w:r>
        <w:t xml:space="preserve"> port link-type access</w:t>
      </w:r>
    </w:p>
    <w:p w14:paraId="1D7A2B13" w14:textId="77777777" w:rsidR="00F42FB8" w:rsidRDefault="00F42FB8" w:rsidP="00F42FB8">
      <w:pPr>
        <w:pStyle w:val="TerminalDisplay"/>
      </w:pPr>
      <w:r>
        <w:t xml:space="preserve"> port default vlan 100</w:t>
      </w:r>
    </w:p>
    <w:p w14:paraId="72D33351" w14:textId="77777777" w:rsidR="00F42FB8" w:rsidRDefault="00F42FB8" w:rsidP="00F42FB8">
      <w:pPr>
        <w:pStyle w:val="TerminalDisplay"/>
      </w:pPr>
      <w:r>
        <w:t>#</w:t>
      </w:r>
    </w:p>
    <w:p w14:paraId="2B64AC34" w14:textId="77777777" w:rsidR="00F42FB8" w:rsidRDefault="00F42FB8" w:rsidP="00F42FB8">
      <w:pPr>
        <w:pStyle w:val="TerminalDisplay"/>
      </w:pPr>
      <w:r>
        <w:t>interface GigabitEthernet0/0/4</w:t>
      </w:r>
    </w:p>
    <w:p w14:paraId="502F1172" w14:textId="77777777" w:rsidR="00F42FB8" w:rsidRDefault="00F42FB8" w:rsidP="00F42FB8">
      <w:pPr>
        <w:pStyle w:val="TerminalDisplay"/>
      </w:pPr>
      <w:r>
        <w:t xml:space="preserve"> port link-type access</w:t>
      </w:r>
    </w:p>
    <w:p w14:paraId="38BD11FD" w14:textId="77777777" w:rsidR="00F42FB8" w:rsidRDefault="00F42FB8" w:rsidP="00F42FB8">
      <w:pPr>
        <w:pStyle w:val="TerminalDisplay"/>
      </w:pPr>
      <w:r>
        <w:t xml:space="preserve"> port default vlan 100</w:t>
      </w:r>
    </w:p>
    <w:p w14:paraId="4867ED01" w14:textId="77777777" w:rsidR="00F42FB8" w:rsidRDefault="00F42FB8" w:rsidP="00F42FB8">
      <w:pPr>
        <w:pStyle w:val="TerminalDisplay"/>
      </w:pPr>
      <w:r>
        <w:t>#</w:t>
      </w:r>
    </w:p>
    <w:p w14:paraId="55FC0DE3" w14:textId="77777777" w:rsidR="00F42FB8" w:rsidRDefault="00F42FB8" w:rsidP="00F42FB8">
      <w:pPr>
        <w:pStyle w:val="TerminalDisplay"/>
      </w:pPr>
      <w:r>
        <w:t>interface GigabitEthernet0/0/5</w:t>
      </w:r>
    </w:p>
    <w:p w14:paraId="41ADA517" w14:textId="77777777" w:rsidR="00F42FB8" w:rsidRDefault="00F42FB8" w:rsidP="00F42FB8">
      <w:pPr>
        <w:pStyle w:val="TerminalDisplay"/>
      </w:pPr>
      <w:r>
        <w:t xml:space="preserve"> port link-type access</w:t>
      </w:r>
    </w:p>
    <w:p w14:paraId="3DA34536" w14:textId="77777777" w:rsidR="00F42FB8" w:rsidRDefault="00F42FB8" w:rsidP="00F42FB8">
      <w:pPr>
        <w:pStyle w:val="TerminalDisplay"/>
      </w:pPr>
      <w:r>
        <w:t xml:space="preserve"> port default vlan 100</w:t>
      </w:r>
    </w:p>
    <w:p w14:paraId="3BA30B00" w14:textId="77777777" w:rsidR="00F42FB8" w:rsidRDefault="00F42FB8" w:rsidP="00F42FB8">
      <w:pPr>
        <w:pStyle w:val="TerminalDisplay"/>
      </w:pPr>
      <w:r>
        <w:t>#</w:t>
      </w:r>
    </w:p>
    <w:p w14:paraId="78E9C56E" w14:textId="77777777" w:rsidR="00F42FB8" w:rsidRDefault="00F42FB8" w:rsidP="00F42FB8">
      <w:pPr>
        <w:pStyle w:val="TerminalDisplay"/>
      </w:pPr>
      <w:r>
        <w:t>interface GigabitEthernet0/0/6</w:t>
      </w:r>
    </w:p>
    <w:p w14:paraId="3B480346" w14:textId="77777777" w:rsidR="00F42FB8" w:rsidRDefault="00F42FB8" w:rsidP="00F42FB8">
      <w:pPr>
        <w:pStyle w:val="TerminalDisplay"/>
      </w:pPr>
      <w:r>
        <w:t xml:space="preserve"> port link-type access</w:t>
      </w:r>
    </w:p>
    <w:p w14:paraId="54B26713" w14:textId="77777777" w:rsidR="00F42FB8" w:rsidRDefault="00F42FB8" w:rsidP="00F42FB8">
      <w:pPr>
        <w:pStyle w:val="TerminalDisplay"/>
      </w:pPr>
      <w:r>
        <w:t xml:space="preserve"> port default vlan 100</w:t>
      </w:r>
    </w:p>
    <w:p w14:paraId="5B292B27" w14:textId="77777777" w:rsidR="00F42FB8" w:rsidRDefault="00F42FB8" w:rsidP="00F42FB8">
      <w:pPr>
        <w:pStyle w:val="TerminalDisplay"/>
      </w:pPr>
      <w:r>
        <w:t>#</w:t>
      </w:r>
    </w:p>
    <w:p w14:paraId="55695C8C" w14:textId="77777777" w:rsidR="00F42FB8" w:rsidRDefault="00F42FB8" w:rsidP="00F42FB8">
      <w:pPr>
        <w:pStyle w:val="TerminalDisplay"/>
      </w:pPr>
      <w:r>
        <w:t>interface GigabitEthernet0/0/7</w:t>
      </w:r>
    </w:p>
    <w:p w14:paraId="4610377B" w14:textId="77777777" w:rsidR="00F42FB8" w:rsidRDefault="00F42FB8" w:rsidP="00F42FB8">
      <w:pPr>
        <w:pStyle w:val="TerminalDisplay"/>
      </w:pPr>
      <w:r>
        <w:t xml:space="preserve"> port link-type access</w:t>
      </w:r>
    </w:p>
    <w:p w14:paraId="772D549A" w14:textId="77777777" w:rsidR="00F42FB8" w:rsidRDefault="00F42FB8" w:rsidP="00F42FB8">
      <w:pPr>
        <w:pStyle w:val="TerminalDisplay"/>
      </w:pPr>
      <w:r>
        <w:lastRenderedPageBreak/>
        <w:t xml:space="preserve"> port default vlan 100</w:t>
      </w:r>
    </w:p>
    <w:p w14:paraId="21139FDE" w14:textId="77777777" w:rsidR="00F42FB8" w:rsidRDefault="00F42FB8" w:rsidP="00F42FB8">
      <w:pPr>
        <w:pStyle w:val="TerminalDisplay"/>
      </w:pPr>
      <w:r>
        <w:t>#</w:t>
      </w:r>
    </w:p>
    <w:p w14:paraId="08E8CE4F" w14:textId="77777777" w:rsidR="00F42FB8" w:rsidRDefault="00F42FB8" w:rsidP="00F42FB8">
      <w:pPr>
        <w:pStyle w:val="TerminalDisplay"/>
      </w:pPr>
      <w:r>
        <w:t>interface GigabitEthernet0/0/8</w:t>
      </w:r>
    </w:p>
    <w:p w14:paraId="663F6B30" w14:textId="77777777" w:rsidR="00F42FB8" w:rsidRDefault="00F42FB8" w:rsidP="00F42FB8">
      <w:pPr>
        <w:pStyle w:val="TerminalDisplay"/>
      </w:pPr>
      <w:r>
        <w:t xml:space="preserve"> port link-type access</w:t>
      </w:r>
    </w:p>
    <w:p w14:paraId="29FFFD03" w14:textId="77777777" w:rsidR="00F42FB8" w:rsidRDefault="00F42FB8" w:rsidP="00F42FB8">
      <w:pPr>
        <w:pStyle w:val="TerminalDisplay"/>
      </w:pPr>
      <w:r>
        <w:t xml:space="preserve"> port default vlan 100</w:t>
      </w:r>
    </w:p>
    <w:p w14:paraId="5C9A1722" w14:textId="77777777" w:rsidR="00F42FB8" w:rsidRDefault="00F42FB8" w:rsidP="00F42FB8">
      <w:pPr>
        <w:pStyle w:val="TerminalDisplay"/>
      </w:pPr>
      <w:r>
        <w:t>#</w:t>
      </w:r>
    </w:p>
    <w:p w14:paraId="1E76524A" w14:textId="77777777" w:rsidR="00F42FB8" w:rsidRDefault="00F42FB8" w:rsidP="00F42FB8">
      <w:pPr>
        <w:pStyle w:val="TerminalDisplay"/>
      </w:pPr>
      <w:r>
        <w:t>interface GigabitEthernet0/0/9</w:t>
      </w:r>
    </w:p>
    <w:p w14:paraId="3C3F99AE" w14:textId="77777777" w:rsidR="00F42FB8" w:rsidRDefault="00F42FB8" w:rsidP="00F42FB8">
      <w:pPr>
        <w:pStyle w:val="TerminalDisplay"/>
      </w:pPr>
      <w:r>
        <w:t xml:space="preserve"> port link-type access</w:t>
      </w:r>
    </w:p>
    <w:p w14:paraId="6EF775E9" w14:textId="77777777" w:rsidR="00F42FB8" w:rsidRDefault="00F42FB8" w:rsidP="00F42FB8">
      <w:pPr>
        <w:pStyle w:val="TerminalDisplay"/>
      </w:pPr>
      <w:r>
        <w:t xml:space="preserve"> port default vlan 100</w:t>
      </w:r>
    </w:p>
    <w:p w14:paraId="26735359" w14:textId="77777777" w:rsidR="00F42FB8" w:rsidRDefault="00F42FB8" w:rsidP="00F42FB8">
      <w:pPr>
        <w:pStyle w:val="TerminalDisplay"/>
      </w:pPr>
      <w:r>
        <w:t>#</w:t>
      </w:r>
    </w:p>
    <w:p w14:paraId="31513FCB" w14:textId="77777777" w:rsidR="00F42FB8" w:rsidRDefault="00F42FB8" w:rsidP="00F42FB8">
      <w:pPr>
        <w:pStyle w:val="TerminalDisplay"/>
      </w:pPr>
      <w:r>
        <w:t>interface GigabitEthernet0/0/10</w:t>
      </w:r>
    </w:p>
    <w:p w14:paraId="15092D02" w14:textId="77777777" w:rsidR="00F42FB8" w:rsidRDefault="00F42FB8" w:rsidP="00F42FB8">
      <w:pPr>
        <w:pStyle w:val="TerminalDisplay"/>
      </w:pPr>
      <w:r>
        <w:t xml:space="preserve"> port link-type access</w:t>
      </w:r>
    </w:p>
    <w:p w14:paraId="1C106C89" w14:textId="77777777" w:rsidR="00F42FB8" w:rsidRDefault="00F42FB8" w:rsidP="00F42FB8">
      <w:pPr>
        <w:pStyle w:val="TerminalDisplay"/>
      </w:pPr>
      <w:r>
        <w:t xml:space="preserve"> port default vlan 100</w:t>
      </w:r>
    </w:p>
    <w:p w14:paraId="3D209032" w14:textId="77777777" w:rsidR="00F42FB8" w:rsidRDefault="00F42FB8" w:rsidP="00F42FB8">
      <w:pPr>
        <w:pStyle w:val="TerminalDisplay"/>
      </w:pPr>
      <w:r>
        <w:t>#</w:t>
      </w:r>
    </w:p>
    <w:p w14:paraId="2548B27F" w14:textId="77777777" w:rsidR="00F42FB8" w:rsidRDefault="00F42FB8" w:rsidP="00F42FB8">
      <w:pPr>
        <w:pStyle w:val="TerminalDisplay"/>
      </w:pPr>
      <w:r>
        <w:t>interface GigabitEthernet0/0/20</w:t>
      </w:r>
    </w:p>
    <w:p w14:paraId="70F46DED" w14:textId="77777777" w:rsidR="00F42FB8" w:rsidRDefault="00F42FB8" w:rsidP="00F42FB8">
      <w:pPr>
        <w:pStyle w:val="TerminalDisplay"/>
      </w:pPr>
      <w:r>
        <w:t xml:space="preserve"> port link-type trunk</w:t>
      </w:r>
    </w:p>
    <w:p w14:paraId="6C2A1B59" w14:textId="77777777" w:rsidR="00F42FB8" w:rsidRDefault="00F42FB8" w:rsidP="00F42FB8">
      <w:pPr>
        <w:pStyle w:val="TerminalDisplay"/>
      </w:pPr>
      <w:r>
        <w:t xml:space="preserve"> port trunk pvid vlan 205</w:t>
      </w:r>
    </w:p>
    <w:p w14:paraId="26682815" w14:textId="77777777" w:rsidR="00F42FB8" w:rsidRDefault="00F42FB8" w:rsidP="00F42FB8">
      <w:pPr>
        <w:pStyle w:val="TerminalDisplay"/>
      </w:pPr>
      <w:r>
        <w:t xml:space="preserve"> port trunk allow-pass vlan 105 205</w:t>
      </w:r>
    </w:p>
    <w:p w14:paraId="04D68620" w14:textId="77777777" w:rsidR="00F42FB8" w:rsidRDefault="00F42FB8" w:rsidP="00F42FB8">
      <w:pPr>
        <w:pStyle w:val="TerminalDisplay"/>
      </w:pPr>
      <w:r>
        <w:t>#</w:t>
      </w:r>
    </w:p>
    <w:p w14:paraId="34E41A98" w14:textId="77777777" w:rsidR="00F42FB8" w:rsidRDefault="00F42FB8" w:rsidP="00F42FB8">
      <w:pPr>
        <w:pStyle w:val="TerminalDisplay"/>
      </w:pPr>
      <w:r>
        <w:t>ip route-static 0.0.0.0 0.0.0.0 192.168.1.254</w:t>
      </w:r>
    </w:p>
    <w:p w14:paraId="2DDD1010" w14:textId="77777777" w:rsidR="00F42FB8" w:rsidRDefault="00F42FB8" w:rsidP="00F42FB8">
      <w:pPr>
        <w:pStyle w:val="TerminalDisplay"/>
      </w:pPr>
      <w:r>
        <w:t>#</w:t>
      </w:r>
    </w:p>
    <w:p w14:paraId="14BDFD4C" w14:textId="77777777" w:rsidR="00F42FB8" w:rsidRDefault="00F42FB8" w:rsidP="00F42FB8">
      <w:pPr>
        <w:pStyle w:val="TerminalDisplay"/>
      </w:pPr>
      <w:r>
        <w:t>snmp-agent</w:t>
      </w:r>
    </w:p>
    <w:p w14:paraId="57AB0B06" w14:textId="77777777" w:rsidR="00F42FB8" w:rsidRDefault="00F42FB8" w:rsidP="00F42FB8">
      <w:pPr>
        <w:pStyle w:val="TerminalDisplay"/>
      </w:pPr>
      <w:r>
        <w:t>snmp-agent local-engineid 800007DB034C1FCC03178D</w:t>
      </w:r>
    </w:p>
    <w:p w14:paraId="57D2CAC8" w14:textId="77777777" w:rsidR="00F42FB8" w:rsidRDefault="00F42FB8" w:rsidP="00F42FB8">
      <w:pPr>
        <w:pStyle w:val="TerminalDisplay"/>
      </w:pPr>
      <w:r>
        <w:t>snmp-agent sys-info version v3</w:t>
      </w:r>
    </w:p>
    <w:p w14:paraId="4CBA402F" w14:textId="77777777" w:rsidR="00F42FB8" w:rsidRDefault="00F42FB8" w:rsidP="00F42FB8">
      <w:pPr>
        <w:pStyle w:val="TerminalDisplay"/>
      </w:pPr>
      <w:r>
        <w:t>snmp-agent group v3 datacom privacy</w:t>
      </w:r>
    </w:p>
    <w:p w14:paraId="203D29A3" w14:textId="77777777" w:rsidR="00F42FB8" w:rsidRDefault="00F42FB8" w:rsidP="00F42FB8">
      <w:pPr>
        <w:pStyle w:val="TerminalDisplay"/>
      </w:pPr>
      <w:r>
        <w:t>snmp-agent target-host trap address udp-domain 192.168.100.2 params securityname datacom v3</w:t>
      </w:r>
    </w:p>
    <w:p w14:paraId="65730E88" w14:textId="77777777" w:rsidR="00F42FB8" w:rsidRDefault="00F42FB8" w:rsidP="00F42FB8">
      <w:pPr>
        <w:pStyle w:val="TerminalDisplay"/>
      </w:pPr>
      <w:r>
        <w:t>snmp-agent usm-user v3 test datacom authentication-mode md5 3@^&gt;FD5!85E`A!&gt;CAH"1</w:t>
      </w:r>
    </w:p>
    <w:p w14:paraId="0A0159B7" w14:textId="77777777" w:rsidR="00F42FB8" w:rsidRPr="00513773" w:rsidRDefault="00F42FB8" w:rsidP="00F42FB8">
      <w:pPr>
        <w:pStyle w:val="TerminalDisplay"/>
        <w:rPr>
          <w:lang w:val="pt-BR"/>
        </w:rPr>
      </w:pPr>
      <w:r w:rsidRPr="00513773">
        <w:rPr>
          <w:lang w:val="pt-BR"/>
        </w:rPr>
        <w:t>U1!! privacy-mode des56 3@^&gt;FD5!85E`A!&gt;CAH"1U1!!</w:t>
      </w:r>
    </w:p>
    <w:p w14:paraId="70DB80F1" w14:textId="77777777" w:rsidR="00F42FB8" w:rsidRDefault="00F42FB8" w:rsidP="00F42FB8">
      <w:pPr>
        <w:pStyle w:val="TerminalDisplay"/>
      </w:pPr>
      <w:r>
        <w:t>snmp-agent trap source Vlanif1</w:t>
      </w:r>
    </w:p>
    <w:p w14:paraId="2FEE97FC" w14:textId="77777777" w:rsidR="00F42FB8" w:rsidRDefault="00F42FB8" w:rsidP="00F42FB8">
      <w:pPr>
        <w:pStyle w:val="TerminalDisplay"/>
      </w:pPr>
      <w:r>
        <w:t>snmp-agent trap enable</w:t>
      </w:r>
    </w:p>
    <w:p w14:paraId="6F4970E4" w14:textId="77777777" w:rsidR="00F42FB8" w:rsidRDefault="00F42FB8" w:rsidP="00F42FB8">
      <w:pPr>
        <w:pStyle w:val="TerminalDisplay"/>
      </w:pPr>
      <w:r>
        <w:t>#</w:t>
      </w:r>
    </w:p>
    <w:p w14:paraId="6F7CCC91" w14:textId="77777777" w:rsidR="00F42FB8" w:rsidRDefault="00F42FB8" w:rsidP="00F42FB8">
      <w:pPr>
        <w:pStyle w:val="TerminalDisplay"/>
      </w:pPr>
      <w:r>
        <w:t>return</w:t>
      </w:r>
    </w:p>
    <w:p w14:paraId="21C0CCB1" w14:textId="77777777" w:rsidR="00F42FB8" w:rsidRDefault="00F42FB8" w:rsidP="00F42FB8">
      <w:r>
        <w:t>Configuration on F2-ACC1</w:t>
      </w:r>
    </w:p>
    <w:p w14:paraId="7C795912" w14:textId="77777777" w:rsidR="00F42FB8" w:rsidRDefault="00F42FB8" w:rsidP="00F42FB8">
      <w:pPr>
        <w:pStyle w:val="TerminalDisplay"/>
      </w:pPr>
      <w:r>
        <w:t>#</w:t>
      </w:r>
    </w:p>
    <w:p w14:paraId="565AFF46" w14:textId="77777777" w:rsidR="00F42FB8" w:rsidRDefault="00F42FB8" w:rsidP="00F42FB8">
      <w:pPr>
        <w:pStyle w:val="TerminalDisplay"/>
      </w:pPr>
      <w:r>
        <w:t>sysname F2-ACC1</w:t>
      </w:r>
    </w:p>
    <w:p w14:paraId="7C000475" w14:textId="77777777" w:rsidR="00F42FB8" w:rsidRDefault="00F42FB8" w:rsidP="00F42FB8">
      <w:pPr>
        <w:pStyle w:val="TerminalDisplay"/>
      </w:pPr>
      <w:r>
        <w:t>#</w:t>
      </w:r>
    </w:p>
    <w:p w14:paraId="27B7E927" w14:textId="77777777" w:rsidR="00F42FB8" w:rsidRDefault="00F42FB8" w:rsidP="00F42FB8">
      <w:pPr>
        <w:pStyle w:val="TerminalDisplay"/>
      </w:pPr>
      <w:r>
        <w:t>vlan batch 2 102</w:t>
      </w:r>
    </w:p>
    <w:p w14:paraId="55783F54" w14:textId="77777777" w:rsidR="00F42FB8" w:rsidRDefault="00F42FB8" w:rsidP="00F42FB8">
      <w:pPr>
        <w:pStyle w:val="TerminalDisplay"/>
      </w:pPr>
      <w:r>
        <w:t>#</w:t>
      </w:r>
    </w:p>
    <w:p w14:paraId="01226245" w14:textId="77777777" w:rsidR="00F42FB8" w:rsidRDefault="00F42FB8" w:rsidP="00F42FB8">
      <w:pPr>
        <w:pStyle w:val="TerminalDisplay"/>
      </w:pPr>
      <w:r>
        <w:t>interface Vlanif2</w:t>
      </w:r>
    </w:p>
    <w:p w14:paraId="1F20A1FF" w14:textId="77777777" w:rsidR="00F42FB8" w:rsidRDefault="00F42FB8" w:rsidP="00F42FB8">
      <w:pPr>
        <w:pStyle w:val="TerminalDisplay"/>
      </w:pPr>
      <w:r>
        <w:t xml:space="preserve"> ip address 192.168.2.1 255.255.255.0</w:t>
      </w:r>
    </w:p>
    <w:p w14:paraId="41F37E91" w14:textId="77777777" w:rsidR="00F42FB8" w:rsidRDefault="00F42FB8" w:rsidP="00F42FB8">
      <w:pPr>
        <w:pStyle w:val="TerminalDisplay"/>
      </w:pPr>
      <w:r>
        <w:t>#</w:t>
      </w:r>
    </w:p>
    <w:p w14:paraId="354B583B" w14:textId="77777777" w:rsidR="00F42FB8" w:rsidRDefault="00F42FB8" w:rsidP="00F42FB8">
      <w:pPr>
        <w:pStyle w:val="TerminalDisplay"/>
      </w:pPr>
      <w:r>
        <w:t>interface Ethernet0/0/1</w:t>
      </w:r>
    </w:p>
    <w:p w14:paraId="26849F9C" w14:textId="77777777" w:rsidR="00F42FB8" w:rsidRDefault="00F42FB8" w:rsidP="00F42FB8">
      <w:pPr>
        <w:pStyle w:val="TerminalDisplay"/>
      </w:pPr>
      <w:r>
        <w:t xml:space="preserve"> port link-type access</w:t>
      </w:r>
    </w:p>
    <w:p w14:paraId="48EBE4C9" w14:textId="77777777" w:rsidR="00F42FB8" w:rsidRDefault="00F42FB8" w:rsidP="00F42FB8">
      <w:pPr>
        <w:pStyle w:val="TerminalDisplay"/>
      </w:pPr>
      <w:r>
        <w:t xml:space="preserve"> port default vlan 102</w:t>
      </w:r>
    </w:p>
    <w:p w14:paraId="1CB4C6F1" w14:textId="77777777" w:rsidR="00F42FB8" w:rsidRDefault="00F42FB8" w:rsidP="00F42FB8">
      <w:pPr>
        <w:pStyle w:val="TerminalDisplay"/>
      </w:pPr>
      <w:r>
        <w:t>#</w:t>
      </w:r>
    </w:p>
    <w:p w14:paraId="5E40CFCF" w14:textId="77777777" w:rsidR="00F42FB8" w:rsidRDefault="00F42FB8" w:rsidP="00F42FB8">
      <w:pPr>
        <w:pStyle w:val="TerminalDisplay"/>
      </w:pPr>
      <w:r>
        <w:t>interface Ethernet0/0/2</w:t>
      </w:r>
    </w:p>
    <w:p w14:paraId="7771243E" w14:textId="77777777" w:rsidR="00F42FB8" w:rsidRDefault="00F42FB8" w:rsidP="00F42FB8">
      <w:pPr>
        <w:pStyle w:val="TerminalDisplay"/>
      </w:pPr>
      <w:r>
        <w:t xml:space="preserve"> port link-type access</w:t>
      </w:r>
    </w:p>
    <w:p w14:paraId="4A885BE1" w14:textId="77777777" w:rsidR="00F42FB8" w:rsidRDefault="00F42FB8" w:rsidP="00F42FB8">
      <w:pPr>
        <w:pStyle w:val="TerminalDisplay"/>
      </w:pPr>
      <w:r>
        <w:t xml:space="preserve"> port default vlan 102</w:t>
      </w:r>
    </w:p>
    <w:p w14:paraId="6C399C3B" w14:textId="77777777" w:rsidR="00F42FB8" w:rsidRDefault="00F42FB8" w:rsidP="00F42FB8">
      <w:pPr>
        <w:pStyle w:val="TerminalDisplay"/>
      </w:pPr>
      <w:r>
        <w:t>#</w:t>
      </w:r>
    </w:p>
    <w:p w14:paraId="792B66EF" w14:textId="77777777" w:rsidR="00F42FB8" w:rsidRDefault="00F42FB8" w:rsidP="00F42FB8">
      <w:pPr>
        <w:pStyle w:val="TerminalDisplay"/>
      </w:pPr>
      <w:r>
        <w:t>interface Ethernet0/0/3</w:t>
      </w:r>
    </w:p>
    <w:p w14:paraId="1118E76C" w14:textId="77777777" w:rsidR="00F42FB8" w:rsidRDefault="00F42FB8" w:rsidP="00F42FB8">
      <w:pPr>
        <w:pStyle w:val="TerminalDisplay"/>
      </w:pPr>
      <w:r>
        <w:t xml:space="preserve"> port link-type access</w:t>
      </w:r>
    </w:p>
    <w:p w14:paraId="0372D2CF" w14:textId="77777777" w:rsidR="00F42FB8" w:rsidRDefault="00F42FB8" w:rsidP="00F42FB8">
      <w:pPr>
        <w:pStyle w:val="TerminalDisplay"/>
      </w:pPr>
      <w:r>
        <w:t xml:space="preserve"> port default vlan 102</w:t>
      </w:r>
    </w:p>
    <w:p w14:paraId="670E07FE" w14:textId="77777777" w:rsidR="00F42FB8" w:rsidRDefault="00F42FB8" w:rsidP="00F42FB8">
      <w:pPr>
        <w:pStyle w:val="TerminalDisplay"/>
      </w:pPr>
      <w:r>
        <w:t>#</w:t>
      </w:r>
    </w:p>
    <w:p w14:paraId="20558F57" w14:textId="77777777" w:rsidR="00F42FB8" w:rsidRDefault="00F42FB8" w:rsidP="00F42FB8">
      <w:pPr>
        <w:pStyle w:val="TerminalDisplay"/>
      </w:pPr>
      <w:r>
        <w:t>interface Ethernet0/0/4</w:t>
      </w:r>
    </w:p>
    <w:p w14:paraId="0D68BDF2" w14:textId="77777777" w:rsidR="00F42FB8" w:rsidRDefault="00F42FB8" w:rsidP="00F42FB8">
      <w:pPr>
        <w:pStyle w:val="TerminalDisplay"/>
      </w:pPr>
      <w:r>
        <w:lastRenderedPageBreak/>
        <w:t xml:space="preserve"> port link-type access</w:t>
      </w:r>
    </w:p>
    <w:p w14:paraId="064BAF61" w14:textId="77777777" w:rsidR="00F42FB8" w:rsidRDefault="00F42FB8" w:rsidP="00F42FB8">
      <w:pPr>
        <w:pStyle w:val="TerminalDisplay"/>
      </w:pPr>
      <w:r>
        <w:t xml:space="preserve"> port default vlan 102</w:t>
      </w:r>
    </w:p>
    <w:p w14:paraId="2093D423" w14:textId="77777777" w:rsidR="00F42FB8" w:rsidRDefault="00F42FB8" w:rsidP="00F42FB8">
      <w:pPr>
        <w:pStyle w:val="TerminalDisplay"/>
      </w:pPr>
      <w:r>
        <w:t>#</w:t>
      </w:r>
    </w:p>
    <w:p w14:paraId="623E0985" w14:textId="77777777" w:rsidR="00F42FB8" w:rsidRDefault="00F42FB8" w:rsidP="00F42FB8">
      <w:pPr>
        <w:pStyle w:val="TerminalDisplay"/>
      </w:pPr>
      <w:r>
        <w:t>interface Ethernet0/0/5</w:t>
      </w:r>
    </w:p>
    <w:p w14:paraId="0100261C" w14:textId="77777777" w:rsidR="00F42FB8" w:rsidRDefault="00F42FB8" w:rsidP="00F42FB8">
      <w:pPr>
        <w:pStyle w:val="TerminalDisplay"/>
      </w:pPr>
      <w:r>
        <w:t xml:space="preserve"> port link-type access</w:t>
      </w:r>
    </w:p>
    <w:p w14:paraId="7DC2BE22" w14:textId="77777777" w:rsidR="00F42FB8" w:rsidRDefault="00F42FB8" w:rsidP="00F42FB8">
      <w:pPr>
        <w:pStyle w:val="TerminalDisplay"/>
      </w:pPr>
      <w:r>
        <w:t xml:space="preserve"> port default vlan 102</w:t>
      </w:r>
    </w:p>
    <w:p w14:paraId="330526E0" w14:textId="77777777" w:rsidR="00F42FB8" w:rsidRDefault="00F42FB8" w:rsidP="00F42FB8">
      <w:pPr>
        <w:pStyle w:val="TerminalDisplay"/>
      </w:pPr>
      <w:r>
        <w:t>#</w:t>
      </w:r>
    </w:p>
    <w:p w14:paraId="67B11C71" w14:textId="77777777" w:rsidR="00F42FB8" w:rsidRDefault="00F42FB8" w:rsidP="00F42FB8">
      <w:pPr>
        <w:pStyle w:val="TerminalDisplay"/>
      </w:pPr>
      <w:r>
        <w:t>interface Ethernet0/0/6</w:t>
      </w:r>
    </w:p>
    <w:p w14:paraId="109CF651" w14:textId="77777777" w:rsidR="00F42FB8" w:rsidRDefault="00F42FB8" w:rsidP="00F42FB8">
      <w:pPr>
        <w:pStyle w:val="TerminalDisplay"/>
      </w:pPr>
      <w:r>
        <w:t xml:space="preserve"> port link-type access</w:t>
      </w:r>
    </w:p>
    <w:p w14:paraId="70A23E0A" w14:textId="77777777" w:rsidR="00F42FB8" w:rsidRDefault="00F42FB8" w:rsidP="00F42FB8">
      <w:pPr>
        <w:pStyle w:val="TerminalDisplay"/>
      </w:pPr>
      <w:r>
        <w:t xml:space="preserve"> port default vlan 102</w:t>
      </w:r>
    </w:p>
    <w:p w14:paraId="1B3303D1" w14:textId="77777777" w:rsidR="00F42FB8" w:rsidRDefault="00F42FB8" w:rsidP="00F42FB8">
      <w:pPr>
        <w:pStyle w:val="TerminalDisplay"/>
      </w:pPr>
      <w:r>
        <w:t>#</w:t>
      </w:r>
    </w:p>
    <w:p w14:paraId="0F2617E9" w14:textId="77777777" w:rsidR="00F42FB8" w:rsidRDefault="00F42FB8" w:rsidP="00F42FB8">
      <w:pPr>
        <w:pStyle w:val="TerminalDisplay"/>
      </w:pPr>
      <w:r>
        <w:t>interface Ethernet0/0/7</w:t>
      </w:r>
    </w:p>
    <w:p w14:paraId="436FF4D9" w14:textId="77777777" w:rsidR="00F42FB8" w:rsidRDefault="00F42FB8" w:rsidP="00F42FB8">
      <w:pPr>
        <w:pStyle w:val="TerminalDisplay"/>
      </w:pPr>
      <w:r>
        <w:t xml:space="preserve"> port link-type access</w:t>
      </w:r>
    </w:p>
    <w:p w14:paraId="3911134E" w14:textId="77777777" w:rsidR="00F42FB8" w:rsidRDefault="00F42FB8" w:rsidP="00F42FB8">
      <w:pPr>
        <w:pStyle w:val="TerminalDisplay"/>
      </w:pPr>
      <w:r>
        <w:t xml:space="preserve"> port default vlan 102</w:t>
      </w:r>
    </w:p>
    <w:p w14:paraId="5F1E7572" w14:textId="77777777" w:rsidR="00F42FB8" w:rsidRDefault="00F42FB8" w:rsidP="00F42FB8">
      <w:pPr>
        <w:pStyle w:val="TerminalDisplay"/>
      </w:pPr>
      <w:r>
        <w:t>#</w:t>
      </w:r>
    </w:p>
    <w:p w14:paraId="2E8C75A6" w14:textId="77777777" w:rsidR="00F42FB8" w:rsidRDefault="00F42FB8" w:rsidP="00F42FB8">
      <w:pPr>
        <w:pStyle w:val="TerminalDisplay"/>
      </w:pPr>
      <w:r>
        <w:t>interface Ethernet0/0/8</w:t>
      </w:r>
    </w:p>
    <w:p w14:paraId="5D8A35F9" w14:textId="77777777" w:rsidR="00F42FB8" w:rsidRDefault="00F42FB8" w:rsidP="00F42FB8">
      <w:pPr>
        <w:pStyle w:val="TerminalDisplay"/>
      </w:pPr>
      <w:r>
        <w:t xml:space="preserve"> port link-type access</w:t>
      </w:r>
    </w:p>
    <w:p w14:paraId="1A45750A" w14:textId="77777777" w:rsidR="00F42FB8" w:rsidRDefault="00F42FB8" w:rsidP="00F42FB8">
      <w:pPr>
        <w:pStyle w:val="TerminalDisplay"/>
      </w:pPr>
      <w:r>
        <w:t xml:space="preserve"> port default vlan 102</w:t>
      </w:r>
    </w:p>
    <w:p w14:paraId="75A7C377" w14:textId="77777777" w:rsidR="00F42FB8" w:rsidRDefault="00F42FB8" w:rsidP="00F42FB8">
      <w:pPr>
        <w:pStyle w:val="TerminalDisplay"/>
      </w:pPr>
      <w:r>
        <w:t>#</w:t>
      </w:r>
    </w:p>
    <w:p w14:paraId="4002AD55" w14:textId="77777777" w:rsidR="00F42FB8" w:rsidRDefault="00F42FB8" w:rsidP="00F42FB8">
      <w:pPr>
        <w:pStyle w:val="TerminalDisplay"/>
      </w:pPr>
      <w:r>
        <w:t>interface Ethernet0/0/9</w:t>
      </w:r>
    </w:p>
    <w:p w14:paraId="41C06E85" w14:textId="77777777" w:rsidR="00F42FB8" w:rsidRDefault="00F42FB8" w:rsidP="00F42FB8">
      <w:pPr>
        <w:pStyle w:val="TerminalDisplay"/>
      </w:pPr>
      <w:r>
        <w:t xml:space="preserve"> port link-type access</w:t>
      </w:r>
    </w:p>
    <w:p w14:paraId="0E5CB997" w14:textId="77777777" w:rsidR="00F42FB8" w:rsidRDefault="00F42FB8" w:rsidP="00F42FB8">
      <w:pPr>
        <w:pStyle w:val="TerminalDisplay"/>
      </w:pPr>
      <w:r>
        <w:t xml:space="preserve"> port default vlan 102</w:t>
      </w:r>
    </w:p>
    <w:p w14:paraId="16487E18" w14:textId="77777777" w:rsidR="00F42FB8" w:rsidRDefault="00F42FB8" w:rsidP="00F42FB8">
      <w:pPr>
        <w:pStyle w:val="TerminalDisplay"/>
      </w:pPr>
      <w:r>
        <w:t>#</w:t>
      </w:r>
    </w:p>
    <w:p w14:paraId="761A26F2" w14:textId="77777777" w:rsidR="00F42FB8" w:rsidRDefault="00F42FB8" w:rsidP="00F42FB8">
      <w:pPr>
        <w:pStyle w:val="TerminalDisplay"/>
      </w:pPr>
      <w:r>
        <w:t>interface Ethernet0/0/10</w:t>
      </w:r>
    </w:p>
    <w:p w14:paraId="64551603" w14:textId="77777777" w:rsidR="00F42FB8" w:rsidRDefault="00F42FB8" w:rsidP="00F42FB8">
      <w:pPr>
        <w:pStyle w:val="TerminalDisplay"/>
      </w:pPr>
      <w:r>
        <w:t xml:space="preserve"> port link-type access</w:t>
      </w:r>
    </w:p>
    <w:p w14:paraId="2F3A53EC" w14:textId="77777777" w:rsidR="00F42FB8" w:rsidRDefault="00F42FB8" w:rsidP="00F42FB8">
      <w:pPr>
        <w:pStyle w:val="TerminalDisplay"/>
      </w:pPr>
      <w:r>
        <w:t xml:space="preserve"> port default vlan 102</w:t>
      </w:r>
    </w:p>
    <w:p w14:paraId="6BB24E9D" w14:textId="77777777" w:rsidR="00F42FB8" w:rsidRDefault="00F42FB8" w:rsidP="00F42FB8">
      <w:pPr>
        <w:pStyle w:val="TerminalDisplay"/>
      </w:pPr>
      <w:r>
        <w:t>#</w:t>
      </w:r>
    </w:p>
    <w:p w14:paraId="327EBA9F" w14:textId="77777777" w:rsidR="00F42FB8" w:rsidRDefault="00F42FB8" w:rsidP="00F42FB8">
      <w:pPr>
        <w:pStyle w:val="TerminalDisplay"/>
      </w:pPr>
      <w:r>
        <w:t>interface Ethernet0/0/11</w:t>
      </w:r>
    </w:p>
    <w:p w14:paraId="42CA3AA8" w14:textId="77777777" w:rsidR="00F42FB8" w:rsidRDefault="00F42FB8" w:rsidP="00F42FB8">
      <w:pPr>
        <w:pStyle w:val="TerminalDisplay"/>
      </w:pPr>
      <w:r>
        <w:t xml:space="preserve"> port link-type access</w:t>
      </w:r>
    </w:p>
    <w:p w14:paraId="63391127" w14:textId="77777777" w:rsidR="00F42FB8" w:rsidRDefault="00F42FB8" w:rsidP="00F42FB8">
      <w:pPr>
        <w:pStyle w:val="TerminalDisplay"/>
      </w:pPr>
      <w:r>
        <w:t xml:space="preserve"> port default vlan 102</w:t>
      </w:r>
    </w:p>
    <w:p w14:paraId="1F53E202" w14:textId="77777777" w:rsidR="00F42FB8" w:rsidRDefault="00F42FB8" w:rsidP="00F42FB8">
      <w:pPr>
        <w:pStyle w:val="TerminalDisplay"/>
      </w:pPr>
      <w:r>
        <w:t>#</w:t>
      </w:r>
    </w:p>
    <w:p w14:paraId="70121C39" w14:textId="77777777" w:rsidR="00F42FB8" w:rsidRDefault="00F42FB8" w:rsidP="00F42FB8">
      <w:pPr>
        <w:pStyle w:val="TerminalDisplay"/>
      </w:pPr>
      <w:r>
        <w:t>interface Ethernet0/0/12</w:t>
      </w:r>
    </w:p>
    <w:p w14:paraId="01D1AB13" w14:textId="77777777" w:rsidR="00F42FB8" w:rsidRDefault="00F42FB8" w:rsidP="00F42FB8">
      <w:pPr>
        <w:pStyle w:val="TerminalDisplay"/>
      </w:pPr>
      <w:r>
        <w:t xml:space="preserve"> port link-type access</w:t>
      </w:r>
    </w:p>
    <w:p w14:paraId="639CAED3" w14:textId="77777777" w:rsidR="00F42FB8" w:rsidRDefault="00F42FB8" w:rsidP="00F42FB8">
      <w:pPr>
        <w:pStyle w:val="TerminalDisplay"/>
      </w:pPr>
      <w:r>
        <w:t xml:space="preserve"> port default vlan 102</w:t>
      </w:r>
    </w:p>
    <w:p w14:paraId="0CEBB3F8" w14:textId="77777777" w:rsidR="00F42FB8" w:rsidRDefault="00F42FB8" w:rsidP="00F42FB8">
      <w:pPr>
        <w:pStyle w:val="TerminalDisplay"/>
      </w:pPr>
      <w:r>
        <w:t>#</w:t>
      </w:r>
    </w:p>
    <w:p w14:paraId="4963D702" w14:textId="77777777" w:rsidR="00F42FB8" w:rsidRDefault="00F42FB8" w:rsidP="00F42FB8">
      <w:pPr>
        <w:pStyle w:val="TerminalDisplay"/>
      </w:pPr>
      <w:r>
        <w:t>interface Ethernet0/0/13</w:t>
      </w:r>
    </w:p>
    <w:p w14:paraId="163C3E1F" w14:textId="77777777" w:rsidR="00F42FB8" w:rsidRDefault="00F42FB8" w:rsidP="00F42FB8">
      <w:pPr>
        <w:pStyle w:val="TerminalDisplay"/>
      </w:pPr>
      <w:r>
        <w:t xml:space="preserve"> port link-type access</w:t>
      </w:r>
    </w:p>
    <w:p w14:paraId="2027EF4D" w14:textId="77777777" w:rsidR="00F42FB8" w:rsidRDefault="00F42FB8" w:rsidP="00F42FB8">
      <w:pPr>
        <w:pStyle w:val="TerminalDisplay"/>
      </w:pPr>
      <w:r>
        <w:t xml:space="preserve"> port default vlan 102</w:t>
      </w:r>
    </w:p>
    <w:p w14:paraId="37140DC0" w14:textId="77777777" w:rsidR="00F42FB8" w:rsidRDefault="00F42FB8" w:rsidP="00F42FB8">
      <w:pPr>
        <w:pStyle w:val="TerminalDisplay"/>
      </w:pPr>
      <w:r>
        <w:t>#</w:t>
      </w:r>
    </w:p>
    <w:p w14:paraId="1760621C" w14:textId="77777777" w:rsidR="00F42FB8" w:rsidRDefault="00F42FB8" w:rsidP="00F42FB8">
      <w:pPr>
        <w:pStyle w:val="TerminalDisplay"/>
      </w:pPr>
      <w:r>
        <w:t>interface Ethernet0/0/14</w:t>
      </w:r>
    </w:p>
    <w:p w14:paraId="67A07A1A" w14:textId="77777777" w:rsidR="00F42FB8" w:rsidRDefault="00F42FB8" w:rsidP="00F42FB8">
      <w:pPr>
        <w:pStyle w:val="TerminalDisplay"/>
      </w:pPr>
      <w:r>
        <w:t xml:space="preserve"> port link-type access</w:t>
      </w:r>
    </w:p>
    <w:p w14:paraId="12791E8D" w14:textId="77777777" w:rsidR="00F42FB8" w:rsidRDefault="00F42FB8" w:rsidP="00F42FB8">
      <w:pPr>
        <w:pStyle w:val="TerminalDisplay"/>
      </w:pPr>
      <w:r>
        <w:t xml:space="preserve"> port default vlan 102</w:t>
      </w:r>
    </w:p>
    <w:p w14:paraId="4B95B84D" w14:textId="77777777" w:rsidR="00F42FB8" w:rsidRDefault="00F42FB8" w:rsidP="00F42FB8">
      <w:pPr>
        <w:pStyle w:val="TerminalDisplay"/>
      </w:pPr>
      <w:r>
        <w:t>#</w:t>
      </w:r>
    </w:p>
    <w:p w14:paraId="49CC3AD6" w14:textId="77777777" w:rsidR="00F42FB8" w:rsidRDefault="00F42FB8" w:rsidP="00F42FB8">
      <w:pPr>
        <w:pStyle w:val="TerminalDisplay"/>
      </w:pPr>
      <w:r>
        <w:t>interface Ethernet0/0/15</w:t>
      </w:r>
    </w:p>
    <w:p w14:paraId="3AFA0DEB" w14:textId="77777777" w:rsidR="00F42FB8" w:rsidRDefault="00F42FB8" w:rsidP="00F42FB8">
      <w:pPr>
        <w:pStyle w:val="TerminalDisplay"/>
      </w:pPr>
      <w:r>
        <w:t xml:space="preserve"> port link-type access</w:t>
      </w:r>
    </w:p>
    <w:p w14:paraId="25F4B29C" w14:textId="77777777" w:rsidR="00F42FB8" w:rsidRDefault="00F42FB8" w:rsidP="00F42FB8">
      <w:pPr>
        <w:pStyle w:val="TerminalDisplay"/>
      </w:pPr>
      <w:r>
        <w:t xml:space="preserve"> port default vlan 102</w:t>
      </w:r>
    </w:p>
    <w:p w14:paraId="3774D407" w14:textId="77777777" w:rsidR="00F42FB8" w:rsidRDefault="00F42FB8" w:rsidP="00F42FB8">
      <w:pPr>
        <w:pStyle w:val="TerminalDisplay"/>
      </w:pPr>
      <w:r>
        <w:t>#</w:t>
      </w:r>
    </w:p>
    <w:p w14:paraId="17F6E3B7" w14:textId="77777777" w:rsidR="00F42FB8" w:rsidRDefault="00F42FB8" w:rsidP="00F42FB8">
      <w:pPr>
        <w:pStyle w:val="TerminalDisplay"/>
      </w:pPr>
      <w:r>
        <w:t>interface Ethernet0/0/16</w:t>
      </w:r>
    </w:p>
    <w:p w14:paraId="758AAEC8" w14:textId="77777777" w:rsidR="00F42FB8" w:rsidRDefault="00F42FB8" w:rsidP="00F42FB8">
      <w:pPr>
        <w:pStyle w:val="TerminalDisplay"/>
      </w:pPr>
      <w:r>
        <w:t xml:space="preserve"> port link-type access</w:t>
      </w:r>
    </w:p>
    <w:p w14:paraId="64601D8C" w14:textId="77777777" w:rsidR="00F42FB8" w:rsidRDefault="00F42FB8" w:rsidP="00F42FB8">
      <w:pPr>
        <w:pStyle w:val="TerminalDisplay"/>
      </w:pPr>
      <w:r>
        <w:t xml:space="preserve"> port default vlan 102</w:t>
      </w:r>
    </w:p>
    <w:p w14:paraId="565A7D78" w14:textId="77777777" w:rsidR="00F42FB8" w:rsidRDefault="00F42FB8" w:rsidP="00F42FB8">
      <w:pPr>
        <w:pStyle w:val="TerminalDisplay"/>
      </w:pPr>
      <w:r>
        <w:t>#</w:t>
      </w:r>
    </w:p>
    <w:p w14:paraId="688C36DD" w14:textId="77777777" w:rsidR="00F42FB8" w:rsidRDefault="00F42FB8" w:rsidP="00F42FB8">
      <w:pPr>
        <w:pStyle w:val="TerminalDisplay"/>
      </w:pPr>
      <w:r>
        <w:t>interface Ethernet0/0/17</w:t>
      </w:r>
    </w:p>
    <w:p w14:paraId="6621A70E" w14:textId="77777777" w:rsidR="00F42FB8" w:rsidRDefault="00F42FB8" w:rsidP="00F42FB8">
      <w:pPr>
        <w:pStyle w:val="TerminalDisplay"/>
      </w:pPr>
      <w:r>
        <w:t xml:space="preserve"> port link-type access</w:t>
      </w:r>
    </w:p>
    <w:p w14:paraId="3412BE12" w14:textId="77777777" w:rsidR="00F42FB8" w:rsidRDefault="00F42FB8" w:rsidP="00F42FB8">
      <w:pPr>
        <w:pStyle w:val="TerminalDisplay"/>
      </w:pPr>
      <w:r>
        <w:t xml:space="preserve"> port default vlan 102</w:t>
      </w:r>
    </w:p>
    <w:p w14:paraId="4E12874A" w14:textId="77777777" w:rsidR="00F42FB8" w:rsidRDefault="00F42FB8" w:rsidP="00F42FB8">
      <w:pPr>
        <w:pStyle w:val="TerminalDisplay"/>
      </w:pPr>
      <w:r>
        <w:t>#</w:t>
      </w:r>
    </w:p>
    <w:p w14:paraId="37DCF80D" w14:textId="77777777" w:rsidR="00F42FB8" w:rsidRDefault="00F42FB8" w:rsidP="00F42FB8">
      <w:pPr>
        <w:pStyle w:val="TerminalDisplay"/>
      </w:pPr>
      <w:r>
        <w:lastRenderedPageBreak/>
        <w:t>interface Ethernet0/0/18</w:t>
      </w:r>
    </w:p>
    <w:p w14:paraId="3324E038" w14:textId="77777777" w:rsidR="00F42FB8" w:rsidRDefault="00F42FB8" w:rsidP="00F42FB8">
      <w:pPr>
        <w:pStyle w:val="TerminalDisplay"/>
      </w:pPr>
      <w:r>
        <w:t xml:space="preserve"> port link-type access</w:t>
      </w:r>
    </w:p>
    <w:p w14:paraId="28BA817D" w14:textId="77777777" w:rsidR="00F42FB8" w:rsidRDefault="00F42FB8" w:rsidP="00F42FB8">
      <w:pPr>
        <w:pStyle w:val="TerminalDisplay"/>
      </w:pPr>
      <w:r>
        <w:t xml:space="preserve"> port default vlan 102</w:t>
      </w:r>
    </w:p>
    <w:p w14:paraId="16065448" w14:textId="77777777" w:rsidR="00F42FB8" w:rsidRDefault="00F42FB8" w:rsidP="00F42FB8">
      <w:pPr>
        <w:pStyle w:val="TerminalDisplay"/>
      </w:pPr>
      <w:r>
        <w:t>#</w:t>
      </w:r>
    </w:p>
    <w:p w14:paraId="0BDC06A8" w14:textId="77777777" w:rsidR="00F42FB8" w:rsidRDefault="00F42FB8" w:rsidP="00F42FB8">
      <w:pPr>
        <w:pStyle w:val="TerminalDisplay"/>
      </w:pPr>
      <w:r>
        <w:t>interface Ethernet0/0/19</w:t>
      </w:r>
    </w:p>
    <w:p w14:paraId="12F80CDD" w14:textId="77777777" w:rsidR="00F42FB8" w:rsidRDefault="00F42FB8" w:rsidP="00F42FB8">
      <w:pPr>
        <w:pStyle w:val="TerminalDisplay"/>
      </w:pPr>
      <w:r>
        <w:t xml:space="preserve"> port link-type access</w:t>
      </w:r>
    </w:p>
    <w:p w14:paraId="511225BE" w14:textId="77777777" w:rsidR="00F42FB8" w:rsidRDefault="00F42FB8" w:rsidP="00F42FB8">
      <w:pPr>
        <w:pStyle w:val="TerminalDisplay"/>
      </w:pPr>
      <w:r>
        <w:t xml:space="preserve"> port default vlan 102</w:t>
      </w:r>
    </w:p>
    <w:p w14:paraId="403ED15A" w14:textId="77777777" w:rsidR="00F42FB8" w:rsidRDefault="00F42FB8" w:rsidP="00F42FB8">
      <w:pPr>
        <w:pStyle w:val="TerminalDisplay"/>
      </w:pPr>
      <w:r>
        <w:t>#</w:t>
      </w:r>
    </w:p>
    <w:p w14:paraId="44F22FAE" w14:textId="77777777" w:rsidR="00F42FB8" w:rsidRDefault="00F42FB8" w:rsidP="00F42FB8">
      <w:pPr>
        <w:pStyle w:val="TerminalDisplay"/>
      </w:pPr>
      <w:r>
        <w:t>interface Ethernet0/0/20</w:t>
      </w:r>
    </w:p>
    <w:p w14:paraId="1A1BF2B7" w14:textId="77777777" w:rsidR="00F42FB8" w:rsidRDefault="00F42FB8" w:rsidP="00F42FB8">
      <w:pPr>
        <w:pStyle w:val="TerminalDisplay"/>
      </w:pPr>
      <w:r>
        <w:t xml:space="preserve"> port link-type access</w:t>
      </w:r>
    </w:p>
    <w:p w14:paraId="3D3B1B6A" w14:textId="77777777" w:rsidR="00F42FB8" w:rsidRDefault="00F42FB8" w:rsidP="00F42FB8">
      <w:pPr>
        <w:pStyle w:val="TerminalDisplay"/>
      </w:pPr>
      <w:r>
        <w:t xml:space="preserve"> port default vlan 102</w:t>
      </w:r>
    </w:p>
    <w:p w14:paraId="1F978F8C" w14:textId="77777777" w:rsidR="00F42FB8" w:rsidRDefault="00F42FB8" w:rsidP="00F42FB8">
      <w:pPr>
        <w:pStyle w:val="TerminalDisplay"/>
      </w:pPr>
      <w:r>
        <w:t>#</w:t>
      </w:r>
    </w:p>
    <w:p w14:paraId="146A9FC4" w14:textId="77777777" w:rsidR="00F42FB8" w:rsidRDefault="00F42FB8" w:rsidP="00F42FB8">
      <w:pPr>
        <w:pStyle w:val="TerminalDisplay"/>
      </w:pPr>
      <w:r>
        <w:t>interface Ethernet0/0/21</w:t>
      </w:r>
    </w:p>
    <w:p w14:paraId="597FD4A1" w14:textId="77777777" w:rsidR="00F42FB8" w:rsidRDefault="00F42FB8" w:rsidP="00F42FB8">
      <w:pPr>
        <w:pStyle w:val="TerminalDisplay"/>
      </w:pPr>
      <w:r>
        <w:t xml:space="preserve"> port link-type access</w:t>
      </w:r>
    </w:p>
    <w:p w14:paraId="180D07B2" w14:textId="77777777" w:rsidR="00F42FB8" w:rsidRDefault="00F42FB8" w:rsidP="00F42FB8">
      <w:pPr>
        <w:pStyle w:val="TerminalDisplay"/>
      </w:pPr>
      <w:r>
        <w:t xml:space="preserve"> port default vlan 102</w:t>
      </w:r>
    </w:p>
    <w:p w14:paraId="46ECFE06" w14:textId="77777777" w:rsidR="00F42FB8" w:rsidRDefault="00F42FB8" w:rsidP="00F42FB8">
      <w:pPr>
        <w:pStyle w:val="TerminalDisplay"/>
      </w:pPr>
      <w:r>
        <w:t>#</w:t>
      </w:r>
    </w:p>
    <w:p w14:paraId="0CD9F52A" w14:textId="77777777" w:rsidR="00F42FB8" w:rsidRDefault="00F42FB8" w:rsidP="00F42FB8">
      <w:pPr>
        <w:pStyle w:val="TerminalDisplay"/>
      </w:pPr>
      <w:r>
        <w:t>interface Ethernet0/0/22</w:t>
      </w:r>
    </w:p>
    <w:p w14:paraId="209EFC97" w14:textId="77777777" w:rsidR="00F42FB8" w:rsidRDefault="00F42FB8" w:rsidP="00F42FB8">
      <w:pPr>
        <w:pStyle w:val="TerminalDisplay"/>
      </w:pPr>
      <w:r>
        <w:t xml:space="preserve"> port link-type access</w:t>
      </w:r>
    </w:p>
    <w:p w14:paraId="0E4CE667" w14:textId="77777777" w:rsidR="00F42FB8" w:rsidRDefault="00F42FB8" w:rsidP="00F42FB8">
      <w:pPr>
        <w:pStyle w:val="TerminalDisplay"/>
      </w:pPr>
      <w:r>
        <w:t xml:space="preserve"> port default vlan 102</w:t>
      </w:r>
    </w:p>
    <w:p w14:paraId="372FC414" w14:textId="77777777" w:rsidR="00F42FB8" w:rsidRDefault="00F42FB8" w:rsidP="00F42FB8">
      <w:pPr>
        <w:pStyle w:val="TerminalDisplay"/>
      </w:pPr>
      <w:r>
        <w:t>#</w:t>
      </w:r>
    </w:p>
    <w:p w14:paraId="3E81F1C2" w14:textId="77777777" w:rsidR="00F42FB8" w:rsidRDefault="00F42FB8" w:rsidP="00F42FB8">
      <w:pPr>
        <w:pStyle w:val="TerminalDisplay"/>
      </w:pPr>
      <w:r>
        <w:t>interface GigabitEthernet0/0/1</w:t>
      </w:r>
    </w:p>
    <w:p w14:paraId="1A2465B0" w14:textId="77777777" w:rsidR="00F42FB8" w:rsidRDefault="00F42FB8" w:rsidP="00F42FB8">
      <w:pPr>
        <w:pStyle w:val="TerminalDisplay"/>
      </w:pPr>
      <w:r>
        <w:t xml:space="preserve"> port link-type trunk</w:t>
      </w:r>
    </w:p>
    <w:p w14:paraId="015DCBFC" w14:textId="77777777" w:rsidR="00F42FB8" w:rsidRDefault="00F42FB8" w:rsidP="00F42FB8">
      <w:pPr>
        <w:pStyle w:val="TerminalDisplay"/>
      </w:pPr>
      <w:r>
        <w:t xml:space="preserve"> port trunk pvid vlan 2</w:t>
      </w:r>
    </w:p>
    <w:p w14:paraId="06673B1F" w14:textId="77777777" w:rsidR="00F42FB8" w:rsidRDefault="00F42FB8" w:rsidP="00F42FB8">
      <w:pPr>
        <w:pStyle w:val="TerminalDisplay"/>
      </w:pPr>
      <w:r>
        <w:t xml:space="preserve"> port trunk allow-pass vlan 2 102</w:t>
      </w:r>
    </w:p>
    <w:p w14:paraId="4153CD0F" w14:textId="77777777" w:rsidR="00F42FB8" w:rsidRDefault="00F42FB8" w:rsidP="00F42FB8">
      <w:pPr>
        <w:pStyle w:val="TerminalDisplay"/>
      </w:pPr>
      <w:r>
        <w:t>#</w:t>
      </w:r>
    </w:p>
    <w:p w14:paraId="46EE91A6" w14:textId="77777777" w:rsidR="00F42FB8" w:rsidRDefault="00F42FB8" w:rsidP="00F42FB8">
      <w:pPr>
        <w:pStyle w:val="TerminalDisplay"/>
      </w:pPr>
      <w:r>
        <w:t>snmp-agent</w:t>
      </w:r>
    </w:p>
    <w:p w14:paraId="495655AF" w14:textId="77777777" w:rsidR="00F42FB8" w:rsidRDefault="00F42FB8" w:rsidP="00F42FB8">
      <w:pPr>
        <w:pStyle w:val="TerminalDisplay"/>
      </w:pPr>
      <w:r>
        <w:t>snmp-agent local-engineid 800007DB034C1FCC456509</w:t>
      </w:r>
    </w:p>
    <w:p w14:paraId="10220640" w14:textId="77777777" w:rsidR="00F42FB8" w:rsidRDefault="00F42FB8" w:rsidP="00F42FB8">
      <w:pPr>
        <w:pStyle w:val="TerminalDisplay"/>
      </w:pPr>
      <w:r>
        <w:t>snmp-agent sys-info version v3</w:t>
      </w:r>
    </w:p>
    <w:p w14:paraId="04567967" w14:textId="77777777" w:rsidR="00F42FB8" w:rsidRDefault="00F42FB8" w:rsidP="00F42FB8">
      <w:pPr>
        <w:pStyle w:val="TerminalDisplay"/>
      </w:pPr>
      <w:r>
        <w:t>snmp-agent group v3 datacom privacy</w:t>
      </w:r>
    </w:p>
    <w:p w14:paraId="047C2815" w14:textId="77777777" w:rsidR="00F42FB8" w:rsidRDefault="00F42FB8" w:rsidP="00F42FB8">
      <w:pPr>
        <w:pStyle w:val="TerminalDisplay"/>
      </w:pPr>
      <w:r>
        <w:t>snmp-agent target-host trap address udp-domain 192.168.100.2 params securityname</w:t>
      </w:r>
    </w:p>
    <w:p w14:paraId="2A1A61EE" w14:textId="77777777" w:rsidR="00F42FB8" w:rsidRDefault="00F42FB8" w:rsidP="00F42FB8">
      <w:pPr>
        <w:pStyle w:val="TerminalDisplay"/>
      </w:pPr>
      <w:r>
        <w:t xml:space="preserve"> datacom v3</w:t>
      </w:r>
    </w:p>
    <w:p w14:paraId="512BB90F" w14:textId="77777777" w:rsidR="00F42FB8" w:rsidRDefault="00F42FB8" w:rsidP="00F42FB8">
      <w:pPr>
        <w:pStyle w:val="TerminalDisplay"/>
      </w:pPr>
      <w:r>
        <w:t>snmp-agent usm-user v3 test datacom authentication-mode md5 (H\O$K,P78:9;\H&amp;H"Ma</w:t>
      </w:r>
    </w:p>
    <w:p w14:paraId="156746E0" w14:textId="77777777" w:rsidR="00F42FB8" w:rsidRPr="00513773" w:rsidRDefault="00F42FB8" w:rsidP="00F42FB8">
      <w:pPr>
        <w:pStyle w:val="TerminalDisplay"/>
        <w:rPr>
          <w:lang w:val="pt-BR"/>
        </w:rPr>
      </w:pPr>
      <w:r>
        <w:t xml:space="preserve">+A!! </w:t>
      </w:r>
      <w:r w:rsidRPr="00513773">
        <w:rPr>
          <w:lang w:val="pt-BR"/>
        </w:rPr>
        <w:t>privacy-mode des56 (H\O$K,P78:9;\H&amp;H"Ma+A!!</w:t>
      </w:r>
    </w:p>
    <w:p w14:paraId="3616AB5C" w14:textId="77777777" w:rsidR="00F42FB8" w:rsidRDefault="00F42FB8" w:rsidP="00F42FB8">
      <w:pPr>
        <w:pStyle w:val="TerminalDisplay"/>
      </w:pPr>
      <w:r>
        <w:t>snmp-agent trap source Vlanif2</w:t>
      </w:r>
    </w:p>
    <w:p w14:paraId="1EB8B3CD" w14:textId="77777777" w:rsidR="00F42FB8" w:rsidRDefault="00F42FB8" w:rsidP="00F42FB8">
      <w:pPr>
        <w:pStyle w:val="TerminalDisplay"/>
      </w:pPr>
      <w:r>
        <w:t>snmp-agent trap enable</w:t>
      </w:r>
    </w:p>
    <w:p w14:paraId="2ED68EF9" w14:textId="77777777" w:rsidR="00F42FB8" w:rsidRDefault="00F42FB8" w:rsidP="00F42FB8">
      <w:pPr>
        <w:pStyle w:val="TerminalDisplay"/>
      </w:pPr>
      <w:r>
        <w:t>#</w:t>
      </w:r>
    </w:p>
    <w:p w14:paraId="7837B594" w14:textId="77777777" w:rsidR="00F42FB8" w:rsidRDefault="00F42FB8" w:rsidP="00F42FB8">
      <w:pPr>
        <w:pStyle w:val="TerminalDisplay"/>
      </w:pPr>
      <w:r>
        <w:t>return</w:t>
      </w:r>
    </w:p>
    <w:p w14:paraId="0C3DE7C7" w14:textId="77777777" w:rsidR="00F42FB8" w:rsidRDefault="00F42FB8" w:rsidP="00F42FB8">
      <w:r>
        <w:t>Configuration on F2-ACC2</w:t>
      </w:r>
    </w:p>
    <w:p w14:paraId="3DF17E42" w14:textId="77777777" w:rsidR="00F42FB8" w:rsidRDefault="00F42FB8" w:rsidP="00F42FB8">
      <w:pPr>
        <w:pStyle w:val="TerminalDisplay"/>
      </w:pPr>
      <w:r>
        <w:t>#</w:t>
      </w:r>
    </w:p>
    <w:p w14:paraId="74856FF5" w14:textId="77777777" w:rsidR="00F42FB8" w:rsidRDefault="00F42FB8" w:rsidP="00F42FB8">
      <w:pPr>
        <w:pStyle w:val="TerminalDisplay"/>
      </w:pPr>
      <w:r>
        <w:t>sysname F2-ACC2</w:t>
      </w:r>
    </w:p>
    <w:p w14:paraId="3E24FCDF" w14:textId="77777777" w:rsidR="00F42FB8" w:rsidRDefault="00F42FB8" w:rsidP="00F42FB8">
      <w:pPr>
        <w:pStyle w:val="TerminalDisplay"/>
      </w:pPr>
      <w:r>
        <w:t>#</w:t>
      </w:r>
    </w:p>
    <w:p w14:paraId="2C05BC06" w14:textId="77777777" w:rsidR="00F42FB8" w:rsidRDefault="00F42FB8" w:rsidP="00F42FB8">
      <w:pPr>
        <w:pStyle w:val="TerminalDisplay"/>
      </w:pPr>
      <w:r>
        <w:t>vlan batch 2 101 106 206</w:t>
      </w:r>
    </w:p>
    <w:p w14:paraId="730AF0D1" w14:textId="77777777" w:rsidR="00F42FB8" w:rsidRDefault="00F42FB8" w:rsidP="00F42FB8">
      <w:pPr>
        <w:pStyle w:val="TerminalDisplay"/>
      </w:pPr>
      <w:r>
        <w:t>#</w:t>
      </w:r>
    </w:p>
    <w:p w14:paraId="05C57C70" w14:textId="77777777" w:rsidR="00F42FB8" w:rsidRDefault="00F42FB8" w:rsidP="00F42FB8">
      <w:pPr>
        <w:pStyle w:val="TerminalDisplay"/>
      </w:pPr>
      <w:r>
        <w:t>interface Vlanif1</w:t>
      </w:r>
    </w:p>
    <w:p w14:paraId="04438791" w14:textId="77777777" w:rsidR="00F42FB8" w:rsidRDefault="00F42FB8" w:rsidP="00F42FB8">
      <w:pPr>
        <w:pStyle w:val="TerminalDisplay"/>
      </w:pPr>
      <w:r>
        <w:t>#</w:t>
      </w:r>
    </w:p>
    <w:p w14:paraId="2DB485F7" w14:textId="77777777" w:rsidR="00F42FB8" w:rsidRDefault="00F42FB8" w:rsidP="00F42FB8">
      <w:pPr>
        <w:pStyle w:val="TerminalDisplay"/>
      </w:pPr>
      <w:r>
        <w:t>interface Vlanif2</w:t>
      </w:r>
    </w:p>
    <w:p w14:paraId="018428BB" w14:textId="77777777" w:rsidR="00F42FB8" w:rsidRDefault="00F42FB8" w:rsidP="00F42FB8">
      <w:pPr>
        <w:pStyle w:val="TerminalDisplay"/>
      </w:pPr>
      <w:r>
        <w:t xml:space="preserve"> ip address 192.168.2.2 255.255.255.0</w:t>
      </w:r>
    </w:p>
    <w:p w14:paraId="461B32CC" w14:textId="77777777" w:rsidR="00F42FB8" w:rsidRDefault="00F42FB8" w:rsidP="00F42FB8">
      <w:pPr>
        <w:pStyle w:val="TerminalDisplay"/>
      </w:pPr>
      <w:r>
        <w:t>#</w:t>
      </w:r>
    </w:p>
    <w:p w14:paraId="1C78A40A" w14:textId="77777777" w:rsidR="00F42FB8" w:rsidRDefault="00F42FB8" w:rsidP="00F42FB8">
      <w:pPr>
        <w:pStyle w:val="TerminalDisplay"/>
      </w:pPr>
      <w:r>
        <w:t>interface Ethernet0/0/1</w:t>
      </w:r>
    </w:p>
    <w:p w14:paraId="5B39D019" w14:textId="77777777" w:rsidR="00F42FB8" w:rsidRDefault="00F42FB8" w:rsidP="00F42FB8">
      <w:pPr>
        <w:pStyle w:val="TerminalDisplay"/>
      </w:pPr>
      <w:r>
        <w:t xml:space="preserve"> port link-type access</w:t>
      </w:r>
    </w:p>
    <w:p w14:paraId="53F13F53" w14:textId="77777777" w:rsidR="00F42FB8" w:rsidRDefault="00F42FB8" w:rsidP="00F42FB8">
      <w:pPr>
        <w:pStyle w:val="TerminalDisplay"/>
      </w:pPr>
      <w:r>
        <w:t xml:space="preserve"> port default vlan 101</w:t>
      </w:r>
    </w:p>
    <w:p w14:paraId="691730BC" w14:textId="77777777" w:rsidR="00F42FB8" w:rsidRDefault="00F42FB8" w:rsidP="00F42FB8">
      <w:pPr>
        <w:pStyle w:val="TerminalDisplay"/>
      </w:pPr>
      <w:r>
        <w:t>#</w:t>
      </w:r>
    </w:p>
    <w:p w14:paraId="39B5977B" w14:textId="77777777" w:rsidR="00F42FB8" w:rsidRDefault="00F42FB8" w:rsidP="00F42FB8">
      <w:pPr>
        <w:pStyle w:val="TerminalDisplay"/>
      </w:pPr>
      <w:r>
        <w:t>interface Ethernet0/0/2</w:t>
      </w:r>
    </w:p>
    <w:p w14:paraId="068114D7" w14:textId="77777777" w:rsidR="00F42FB8" w:rsidRDefault="00F42FB8" w:rsidP="00F42FB8">
      <w:pPr>
        <w:pStyle w:val="TerminalDisplay"/>
      </w:pPr>
      <w:r>
        <w:t xml:space="preserve"> port link-type access</w:t>
      </w:r>
    </w:p>
    <w:p w14:paraId="210936B4" w14:textId="77777777" w:rsidR="00F42FB8" w:rsidRDefault="00F42FB8" w:rsidP="00F42FB8">
      <w:pPr>
        <w:pStyle w:val="TerminalDisplay"/>
      </w:pPr>
      <w:r>
        <w:lastRenderedPageBreak/>
        <w:t xml:space="preserve"> port default vlan 101</w:t>
      </w:r>
    </w:p>
    <w:p w14:paraId="79844C83" w14:textId="77777777" w:rsidR="00F42FB8" w:rsidRDefault="00F42FB8" w:rsidP="00F42FB8">
      <w:pPr>
        <w:pStyle w:val="TerminalDisplay"/>
      </w:pPr>
      <w:r>
        <w:t>#</w:t>
      </w:r>
    </w:p>
    <w:p w14:paraId="63783579" w14:textId="77777777" w:rsidR="00F42FB8" w:rsidRDefault="00F42FB8" w:rsidP="00F42FB8">
      <w:pPr>
        <w:pStyle w:val="TerminalDisplay"/>
      </w:pPr>
      <w:r>
        <w:t>interface Ethernet0/0/3</w:t>
      </w:r>
    </w:p>
    <w:p w14:paraId="15A854C7" w14:textId="77777777" w:rsidR="00F42FB8" w:rsidRDefault="00F42FB8" w:rsidP="00F42FB8">
      <w:pPr>
        <w:pStyle w:val="TerminalDisplay"/>
      </w:pPr>
      <w:r>
        <w:t xml:space="preserve"> port link-type access</w:t>
      </w:r>
    </w:p>
    <w:p w14:paraId="75C90665" w14:textId="77777777" w:rsidR="00F42FB8" w:rsidRDefault="00F42FB8" w:rsidP="00F42FB8">
      <w:pPr>
        <w:pStyle w:val="TerminalDisplay"/>
      </w:pPr>
      <w:r>
        <w:t xml:space="preserve"> port default vlan 101</w:t>
      </w:r>
    </w:p>
    <w:p w14:paraId="3C07420F" w14:textId="77777777" w:rsidR="00F42FB8" w:rsidRDefault="00F42FB8" w:rsidP="00F42FB8">
      <w:pPr>
        <w:pStyle w:val="TerminalDisplay"/>
      </w:pPr>
      <w:r>
        <w:t>#</w:t>
      </w:r>
    </w:p>
    <w:p w14:paraId="7D7E0C8B" w14:textId="77777777" w:rsidR="00F42FB8" w:rsidRDefault="00F42FB8" w:rsidP="00F42FB8">
      <w:pPr>
        <w:pStyle w:val="TerminalDisplay"/>
      </w:pPr>
      <w:r>
        <w:t>interface Ethernet0/0/4</w:t>
      </w:r>
    </w:p>
    <w:p w14:paraId="67B41B31" w14:textId="77777777" w:rsidR="00F42FB8" w:rsidRDefault="00F42FB8" w:rsidP="00F42FB8">
      <w:pPr>
        <w:pStyle w:val="TerminalDisplay"/>
      </w:pPr>
      <w:r>
        <w:t xml:space="preserve"> port link-type access</w:t>
      </w:r>
    </w:p>
    <w:p w14:paraId="038419D2" w14:textId="77777777" w:rsidR="00F42FB8" w:rsidRDefault="00F42FB8" w:rsidP="00F42FB8">
      <w:pPr>
        <w:pStyle w:val="TerminalDisplay"/>
      </w:pPr>
      <w:r>
        <w:t xml:space="preserve"> port default vlan 101</w:t>
      </w:r>
    </w:p>
    <w:p w14:paraId="7DDF39CB" w14:textId="77777777" w:rsidR="00F42FB8" w:rsidRDefault="00F42FB8" w:rsidP="00F42FB8">
      <w:pPr>
        <w:pStyle w:val="TerminalDisplay"/>
      </w:pPr>
      <w:r>
        <w:t>#</w:t>
      </w:r>
    </w:p>
    <w:p w14:paraId="77B91CE6" w14:textId="77777777" w:rsidR="00F42FB8" w:rsidRDefault="00F42FB8" w:rsidP="00F42FB8">
      <w:pPr>
        <w:pStyle w:val="TerminalDisplay"/>
      </w:pPr>
      <w:r>
        <w:t>interface Ethernet0/0/5</w:t>
      </w:r>
    </w:p>
    <w:p w14:paraId="1396A303" w14:textId="77777777" w:rsidR="00F42FB8" w:rsidRDefault="00F42FB8" w:rsidP="00F42FB8">
      <w:pPr>
        <w:pStyle w:val="TerminalDisplay"/>
      </w:pPr>
      <w:r>
        <w:t xml:space="preserve"> port link-type access</w:t>
      </w:r>
    </w:p>
    <w:p w14:paraId="14F85C85" w14:textId="77777777" w:rsidR="00F42FB8" w:rsidRDefault="00F42FB8" w:rsidP="00F42FB8">
      <w:pPr>
        <w:pStyle w:val="TerminalDisplay"/>
      </w:pPr>
      <w:r>
        <w:t xml:space="preserve"> port default vlan 101</w:t>
      </w:r>
    </w:p>
    <w:p w14:paraId="17021729" w14:textId="77777777" w:rsidR="00F42FB8" w:rsidRDefault="00F42FB8" w:rsidP="00F42FB8">
      <w:pPr>
        <w:pStyle w:val="TerminalDisplay"/>
      </w:pPr>
      <w:r>
        <w:t>#</w:t>
      </w:r>
    </w:p>
    <w:p w14:paraId="463F4641" w14:textId="77777777" w:rsidR="00F42FB8" w:rsidRDefault="00F42FB8" w:rsidP="00F42FB8">
      <w:pPr>
        <w:pStyle w:val="TerminalDisplay"/>
      </w:pPr>
      <w:r>
        <w:t>interface Ethernet0/0/6</w:t>
      </w:r>
    </w:p>
    <w:p w14:paraId="0476F499" w14:textId="77777777" w:rsidR="00F42FB8" w:rsidRDefault="00F42FB8" w:rsidP="00F42FB8">
      <w:pPr>
        <w:pStyle w:val="TerminalDisplay"/>
      </w:pPr>
      <w:r>
        <w:t xml:space="preserve"> port link-type access</w:t>
      </w:r>
    </w:p>
    <w:p w14:paraId="629241E9" w14:textId="77777777" w:rsidR="00F42FB8" w:rsidRDefault="00F42FB8" w:rsidP="00F42FB8">
      <w:pPr>
        <w:pStyle w:val="TerminalDisplay"/>
      </w:pPr>
      <w:r>
        <w:t xml:space="preserve"> port default vlan 101</w:t>
      </w:r>
    </w:p>
    <w:p w14:paraId="1FF7678E" w14:textId="77777777" w:rsidR="00F42FB8" w:rsidRDefault="00F42FB8" w:rsidP="00F42FB8">
      <w:pPr>
        <w:pStyle w:val="TerminalDisplay"/>
      </w:pPr>
      <w:r>
        <w:t>#</w:t>
      </w:r>
    </w:p>
    <w:p w14:paraId="714C793E" w14:textId="77777777" w:rsidR="00F42FB8" w:rsidRDefault="00F42FB8" w:rsidP="00F42FB8">
      <w:pPr>
        <w:pStyle w:val="TerminalDisplay"/>
      </w:pPr>
      <w:r>
        <w:t>interface Ethernet0/0/7</w:t>
      </w:r>
    </w:p>
    <w:p w14:paraId="1DD42461" w14:textId="77777777" w:rsidR="00F42FB8" w:rsidRDefault="00F42FB8" w:rsidP="00F42FB8">
      <w:pPr>
        <w:pStyle w:val="TerminalDisplay"/>
      </w:pPr>
      <w:r>
        <w:t xml:space="preserve"> port link-type access</w:t>
      </w:r>
    </w:p>
    <w:p w14:paraId="6E846398" w14:textId="77777777" w:rsidR="00F42FB8" w:rsidRDefault="00F42FB8" w:rsidP="00F42FB8">
      <w:pPr>
        <w:pStyle w:val="TerminalDisplay"/>
      </w:pPr>
      <w:r>
        <w:t xml:space="preserve"> port default vlan 101</w:t>
      </w:r>
    </w:p>
    <w:p w14:paraId="67EDAD8F" w14:textId="77777777" w:rsidR="00F42FB8" w:rsidRDefault="00F42FB8" w:rsidP="00F42FB8">
      <w:pPr>
        <w:pStyle w:val="TerminalDisplay"/>
      </w:pPr>
      <w:r>
        <w:t>#</w:t>
      </w:r>
    </w:p>
    <w:p w14:paraId="24284428" w14:textId="77777777" w:rsidR="00F42FB8" w:rsidRDefault="00F42FB8" w:rsidP="00F42FB8">
      <w:pPr>
        <w:pStyle w:val="TerminalDisplay"/>
      </w:pPr>
      <w:r>
        <w:t>interface Ethernet0/0/8</w:t>
      </w:r>
    </w:p>
    <w:p w14:paraId="37CB7A03" w14:textId="77777777" w:rsidR="00F42FB8" w:rsidRDefault="00F42FB8" w:rsidP="00F42FB8">
      <w:pPr>
        <w:pStyle w:val="TerminalDisplay"/>
      </w:pPr>
      <w:r>
        <w:t xml:space="preserve"> port link-type access</w:t>
      </w:r>
    </w:p>
    <w:p w14:paraId="1414A9DF" w14:textId="77777777" w:rsidR="00F42FB8" w:rsidRDefault="00F42FB8" w:rsidP="00F42FB8">
      <w:pPr>
        <w:pStyle w:val="TerminalDisplay"/>
      </w:pPr>
      <w:r>
        <w:t xml:space="preserve"> port default vlan 101</w:t>
      </w:r>
    </w:p>
    <w:p w14:paraId="77C58F40" w14:textId="77777777" w:rsidR="00F42FB8" w:rsidRDefault="00F42FB8" w:rsidP="00F42FB8">
      <w:pPr>
        <w:pStyle w:val="TerminalDisplay"/>
      </w:pPr>
      <w:r>
        <w:t>#</w:t>
      </w:r>
    </w:p>
    <w:p w14:paraId="71156FC6" w14:textId="77777777" w:rsidR="00F42FB8" w:rsidRDefault="00F42FB8" w:rsidP="00F42FB8">
      <w:pPr>
        <w:pStyle w:val="TerminalDisplay"/>
      </w:pPr>
      <w:r>
        <w:t>interface Ethernet0/0/9</w:t>
      </w:r>
    </w:p>
    <w:p w14:paraId="5E6E03ED" w14:textId="77777777" w:rsidR="00F42FB8" w:rsidRDefault="00F42FB8" w:rsidP="00F42FB8">
      <w:pPr>
        <w:pStyle w:val="TerminalDisplay"/>
      </w:pPr>
      <w:r>
        <w:t xml:space="preserve"> port link-type access</w:t>
      </w:r>
    </w:p>
    <w:p w14:paraId="3D9984D2" w14:textId="77777777" w:rsidR="00F42FB8" w:rsidRDefault="00F42FB8" w:rsidP="00F42FB8">
      <w:pPr>
        <w:pStyle w:val="TerminalDisplay"/>
      </w:pPr>
      <w:r>
        <w:t xml:space="preserve"> port default vlan 101</w:t>
      </w:r>
    </w:p>
    <w:p w14:paraId="45895171" w14:textId="77777777" w:rsidR="00F42FB8" w:rsidRDefault="00F42FB8" w:rsidP="00F42FB8">
      <w:pPr>
        <w:pStyle w:val="TerminalDisplay"/>
      </w:pPr>
      <w:r>
        <w:t>#</w:t>
      </w:r>
    </w:p>
    <w:p w14:paraId="40063E22" w14:textId="77777777" w:rsidR="00F42FB8" w:rsidRDefault="00F42FB8" w:rsidP="00F42FB8">
      <w:pPr>
        <w:pStyle w:val="TerminalDisplay"/>
      </w:pPr>
      <w:r>
        <w:t>interface Ethernet0/0/10</w:t>
      </w:r>
    </w:p>
    <w:p w14:paraId="4A8A6F46" w14:textId="77777777" w:rsidR="00F42FB8" w:rsidRDefault="00F42FB8" w:rsidP="00F42FB8">
      <w:pPr>
        <w:pStyle w:val="TerminalDisplay"/>
      </w:pPr>
      <w:r>
        <w:t xml:space="preserve"> port link-type access</w:t>
      </w:r>
    </w:p>
    <w:p w14:paraId="3BDBB0DD" w14:textId="77777777" w:rsidR="00F42FB8" w:rsidRDefault="00F42FB8" w:rsidP="00F42FB8">
      <w:pPr>
        <w:pStyle w:val="TerminalDisplay"/>
      </w:pPr>
      <w:r>
        <w:t xml:space="preserve"> port default vlan 101</w:t>
      </w:r>
    </w:p>
    <w:p w14:paraId="761CDF5B" w14:textId="77777777" w:rsidR="00F42FB8" w:rsidRDefault="00F42FB8" w:rsidP="00F42FB8">
      <w:pPr>
        <w:pStyle w:val="TerminalDisplay"/>
      </w:pPr>
      <w:r>
        <w:t>#</w:t>
      </w:r>
    </w:p>
    <w:p w14:paraId="4CB1946D" w14:textId="77777777" w:rsidR="00F42FB8" w:rsidRDefault="00F42FB8" w:rsidP="00F42FB8">
      <w:pPr>
        <w:pStyle w:val="TerminalDisplay"/>
      </w:pPr>
      <w:r>
        <w:t>interface Ethernet0/0/11</w:t>
      </w:r>
    </w:p>
    <w:p w14:paraId="539808DE" w14:textId="77777777" w:rsidR="00F42FB8" w:rsidRDefault="00F42FB8" w:rsidP="00F42FB8">
      <w:pPr>
        <w:pStyle w:val="TerminalDisplay"/>
      </w:pPr>
      <w:r>
        <w:t xml:space="preserve"> port link-type access</w:t>
      </w:r>
    </w:p>
    <w:p w14:paraId="0A98FC60" w14:textId="77777777" w:rsidR="00F42FB8" w:rsidRDefault="00F42FB8" w:rsidP="00F42FB8">
      <w:pPr>
        <w:pStyle w:val="TerminalDisplay"/>
      </w:pPr>
      <w:r>
        <w:t xml:space="preserve"> port default vlan 101</w:t>
      </w:r>
    </w:p>
    <w:p w14:paraId="2A16AC8B" w14:textId="77777777" w:rsidR="00F42FB8" w:rsidRDefault="00F42FB8" w:rsidP="00F42FB8">
      <w:pPr>
        <w:pStyle w:val="TerminalDisplay"/>
      </w:pPr>
      <w:r>
        <w:t>#</w:t>
      </w:r>
    </w:p>
    <w:p w14:paraId="42E616C7" w14:textId="77777777" w:rsidR="00F42FB8" w:rsidRDefault="00F42FB8" w:rsidP="00F42FB8">
      <w:pPr>
        <w:pStyle w:val="TerminalDisplay"/>
      </w:pPr>
      <w:r>
        <w:t>interface Ethernet0/0/12</w:t>
      </w:r>
    </w:p>
    <w:p w14:paraId="1004B8AC" w14:textId="77777777" w:rsidR="00F42FB8" w:rsidRDefault="00F42FB8" w:rsidP="00F42FB8">
      <w:pPr>
        <w:pStyle w:val="TerminalDisplay"/>
      </w:pPr>
      <w:r>
        <w:t xml:space="preserve"> port link-type access</w:t>
      </w:r>
    </w:p>
    <w:p w14:paraId="202D52F0" w14:textId="77777777" w:rsidR="00F42FB8" w:rsidRDefault="00F42FB8" w:rsidP="00F42FB8">
      <w:pPr>
        <w:pStyle w:val="TerminalDisplay"/>
      </w:pPr>
      <w:r>
        <w:t xml:space="preserve"> port default vlan 101</w:t>
      </w:r>
    </w:p>
    <w:p w14:paraId="05D37A5D" w14:textId="77777777" w:rsidR="00F42FB8" w:rsidRDefault="00F42FB8" w:rsidP="00F42FB8">
      <w:pPr>
        <w:pStyle w:val="TerminalDisplay"/>
      </w:pPr>
      <w:r>
        <w:t>#</w:t>
      </w:r>
    </w:p>
    <w:p w14:paraId="1D09E59A" w14:textId="77777777" w:rsidR="00F42FB8" w:rsidRDefault="00F42FB8" w:rsidP="00F42FB8">
      <w:pPr>
        <w:pStyle w:val="TerminalDisplay"/>
      </w:pPr>
      <w:r>
        <w:t>interface Ethernet0/0/13</w:t>
      </w:r>
    </w:p>
    <w:p w14:paraId="1FBA180B" w14:textId="77777777" w:rsidR="00F42FB8" w:rsidRDefault="00F42FB8" w:rsidP="00F42FB8">
      <w:pPr>
        <w:pStyle w:val="TerminalDisplay"/>
      </w:pPr>
      <w:r>
        <w:t xml:space="preserve"> port link-type access</w:t>
      </w:r>
    </w:p>
    <w:p w14:paraId="41392255" w14:textId="77777777" w:rsidR="00F42FB8" w:rsidRDefault="00F42FB8" w:rsidP="00F42FB8">
      <w:pPr>
        <w:pStyle w:val="TerminalDisplay"/>
      </w:pPr>
      <w:r>
        <w:t xml:space="preserve"> port default vlan 101</w:t>
      </w:r>
    </w:p>
    <w:p w14:paraId="47E6E388" w14:textId="77777777" w:rsidR="00F42FB8" w:rsidRDefault="00F42FB8" w:rsidP="00F42FB8">
      <w:pPr>
        <w:pStyle w:val="TerminalDisplay"/>
      </w:pPr>
      <w:r>
        <w:t>#</w:t>
      </w:r>
    </w:p>
    <w:p w14:paraId="7FB3AB46" w14:textId="77777777" w:rsidR="00F42FB8" w:rsidRDefault="00F42FB8" w:rsidP="00F42FB8">
      <w:pPr>
        <w:pStyle w:val="TerminalDisplay"/>
      </w:pPr>
      <w:r>
        <w:t>interface Ethernet0/0/14</w:t>
      </w:r>
    </w:p>
    <w:p w14:paraId="2ABE9896" w14:textId="77777777" w:rsidR="00F42FB8" w:rsidRDefault="00F42FB8" w:rsidP="00F42FB8">
      <w:pPr>
        <w:pStyle w:val="TerminalDisplay"/>
      </w:pPr>
      <w:r>
        <w:t xml:space="preserve"> port link-type access</w:t>
      </w:r>
    </w:p>
    <w:p w14:paraId="6CF08B94" w14:textId="77777777" w:rsidR="00F42FB8" w:rsidRDefault="00F42FB8" w:rsidP="00F42FB8">
      <w:pPr>
        <w:pStyle w:val="TerminalDisplay"/>
      </w:pPr>
      <w:r>
        <w:t xml:space="preserve"> port default vlan 101</w:t>
      </w:r>
    </w:p>
    <w:p w14:paraId="6327ABD8" w14:textId="77777777" w:rsidR="00F42FB8" w:rsidRDefault="00F42FB8" w:rsidP="00F42FB8">
      <w:pPr>
        <w:pStyle w:val="TerminalDisplay"/>
      </w:pPr>
      <w:r>
        <w:t>#</w:t>
      </w:r>
    </w:p>
    <w:p w14:paraId="03F859B6" w14:textId="77777777" w:rsidR="00F42FB8" w:rsidRDefault="00F42FB8" w:rsidP="00F42FB8">
      <w:pPr>
        <w:pStyle w:val="TerminalDisplay"/>
      </w:pPr>
      <w:r>
        <w:t>interface Ethernet0/0/15</w:t>
      </w:r>
    </w:p>
    <w:p w14:paraId="69963F3B" w14:textId="77777777" w:rsidR="00F42FB8" w:rsidRDefault="00F42FB8" w:rsidP="00F42FB8">
      <w:pPr>
        <w:pStyle w:val="TerminalDisplay"/>
      </w:pPr>
      <w:r>
        <w:t xml:space="preserve"> port link-type access</w:t>
      </w:r>
    </w:p>
    <w:p w14:paraId="4404A967" w14:textId="77777777" w:rsidR="00F42FB8" w:rsidRDefault="00F42FB8" w:rsidP="00F42FB8">
      <w:pPr>
        <w:pStyle w:val="TerminalDisplay"/>
      </w:pPr>
      <w:r>
        <w:t xml:space="preserve"> port default vlan 101</w:t>
      </w:r>
    </w:p>
    <w:p w14:paraId="01E3AEA3" w14:textId="77777777" w:rsidR="00F42FB8" w:rsidRDefault="00F42FB8" w:rsidP="00F42FB8">
      <w:pPr>
        <w:pStyle w:val="TerminalDisplay"/>
      </w:pPr>
      <w:r>
        <w:t>#</w:t>
      </w:r>
    </w:p>
    <w:p w14:paraId="16AF4B01" w14:textId="77777777" w:rsidR="00F42FB8" w:rsidRDefault="00F42FB8" w:rsidP="00F42FB8">
      <w:pPr>
        <w:pStyle w:val="TerminalDisplay"/>
      </w:pPr>
      <w:r>
        <w:t>interface Ethernet0/0/16</w:t>
      </w:r>
    </w:p>
    <w:p w14:paraId="5DDD2A26" w14:textId="77777777" w:rsidR="00F42FB8" w:rsidRDefault="00F42FB8" w:rsidP="00F42FB8">
      <w:pPr>
        <w:pStyle w:val="TerminalDisplay"/>
      </w:pPr>
      <w:r>
        <w:lastRenderedPageBreak/>
        <w:t xml:space="preserve"> port link-type access</w:t>
      </w:r>
    </w:p>
    <w:p w14:paraId="08A6DAE9" w14:textId="77777777" w:rsidR="00F42FB8" w:rsidRDefault="00F42FB8" w:rsidP="00F42FB8">
      <w:pPr>
        <w:pStyle w:val="TerminalDisplay"/>
      </w:pPr>
      <w:r>
        <w:t xml:space="preserve"> port default vlan 101</w:t>
      </w:r>
    </w:p>
    <w:p w14:paraId="0428CDBA" w14:textId="77777777" w:rsidR="00F42FB8" w:rsidRDefault="00F42FB8" w:rsidP="00F42FB8">
      <w:pPr>
        <w:pStyle w:val="TerminalDisplay"/>
      </w:pPr>
      <w:r>
        <w:t>#</w:t>
      </w:r>
    </w:p>
    <w:p w14:paraId="2C690B13" w14:textId="77777777" w:rsidR="00F42FB8" w:rsidRDefault="00F42FB8" w:rsidP="00F42FB8">
      <w:pPr>
        <w:pStyle w:val="TerminalDisplay"/>
      </w:pPr>
      <w:r>
        <w:t>interface Ethernet0/0/17</w:t>
      </w:r>
    </w:p>
    <w:p w14:paraId="54DA9BB6" w14:textId="77777777" w:rsidR="00F42FB8" w:rsidRDefault="00F42FB8" w:rsidP="00F42FB8">
      <w:pPr>
        <w:pStyle w:val="TerminalDisplay"/>
      </w:pPr>
      <w:r>
        <w:t xml:space="preserve"> port link-type access</w:t>
      </w:r>
    </w:p>
    <w:p w14:paraId="61947DB7" w14:textId="77777777" w:rsidR="00F42FB8" w:rsidRDefault="00F42FB8" w:rsidP="00F42FB8">
      <w:pPr>
        <w:pStyle w:val="TerminalDisplay"/>
      </w:pPr>
      <w:r>
        <w:t xml:space="preserve"> port default vlan 101</w:t>
      </w:r>
    </w:p>
    <w:p w14:paraId="18A7C534" w14:textId="77777777" w:rsidR="00F42FB8" w:rsidRDefault="00F42FB8" w:rsidP="00F42FB8">
      <w:pPr>
        <w:pStyle w:val="TerminalDisplay"/>
      </w:pPr>
      <w:r>
        <w:t>#</w:t>
      </w:r>
    </w:p>
    <w:p w14:paraId="774508B2" w14:textId="77777777" w:rsidR="00F42FB8" w:rsidRDefault="00F42FB8" w:rsidP="00F42FB8">
      <w:pPr>
        <w:pStyle w:val="TerminalDisplay"/>
      </w:pPr>
      <w:r>
        <w:t>interface Ethernet0/0/18</w:t>
      </w:r>
    </w:p>
    <w:p w14:paraId="2E6B8655" w14:textId="77777777" w:rsidR="00F42FB8" w:rsidRDefault="00F42FB8" w:rsidP="00F42FB8">
      <w:pPr>
        <w:pStyle w:val="TerminalDisplay"/>
      </w:pPr>
      <w:r>
        <w:t xml:space="preserve"> port link-type access</w:t>
      </w:r>
    </w:p>
    <w:p w14:paraId="6E0D337B" w14:textId="77777777" w:rsidR="00F42FB8" w:rsidRDefault="00F42FB8" w:rsidP="00F42FB8">
      <w:pPr>
        <w:pStyle w:val="TerminalDisplay"/>
      </w:pPr>
      <w:r>
        <w:t xml:space="preserve"> port default vlan 101</w:t>
      </w:r>
    </w:p>
    <w:p w14:paraId="0B7CF644" w14:textId="77777777" w:rsidR="00F42FB8" w:rsidRDefault="00F42FB8" w:rsidP="00F42FB8">
      <w:pPr>
        <w:pStyle w:val="TerminalDisplay"/>
      </w:pPr>
      <w:r>
        <w:t>#</w:t>
      </w:r>
    </w:p>
    <w:p w14:paraId="5400367D" w14:textId="77777777" w:rsidR="00F42FB8" w:rsidRDefault="00F42FB8" w:rsidP="00F42FB8">
      <w:pPr>
        <w:pStyle w:val="TerminalDisplay"/>
      </w:pPr>
      <w:r>
        <w:t>interface Ethernet0/0/19</w:t>
      </w:r>
    </w:p>
    <w:p w14:paraId="2737448F" w14:textId="77777777" w:rsidR="00F42FB8" w:rsidRDefault="00F42FB8" w:rsidP="00F42FB8">
      <w:pPr>
        <w:pStyle w:val="TerminalDisplay"/>
      </w:pPr>
      <w:r>
        <w:t xml:space="preserve"> port link-type access</w:t>
      </w:r>
    </w:p>
    <w:p w14:paraId="0E4DF20D" w14:textId="77777777" w:rsidR="00F42FB8" w:rsidRDefault="00F42FB8" w:rsidP="00F42FB8">
      <w:pPr>
        <w:pStyle w:val="TerminalDisplay"/>
      </w:pPr>
      <w:r>
        <w:t xml:space="preserve"> port default vlan 101</w:t>
      </w:r>
    </w:p>
    <w:p w14:paraId="5F4B96DE" w14:textId="77777777" w:rsidR="00F42FB8" w:rsidRDefault="00F42FB8" w:rsidP="00F42FB8">
      <w:pPr>
        <w:pStyle w:val="TerminalDisplay"/>
      </w:pPr>
      <w:r>
        <w:t>#</w:t>
      </w:r>
    </w:p>
    <w:p w14:paraId="71E79AB0" w14:textId="77777777" w:rsidR="00F42FB8" w:rsidRDefault="00F42FB8" w:rsidP="00F42FB8">
      <w:pPr>
        <w:pStyle w:val="TerminalDisplay"/>
      </w:pPr>
      <w:r>
        <w:t>interface Ethernet0/0/20</w:t>
      </w:r>
    </w:p>
    <w:p w14:paraId="5D263C2F" w14:textId="77777777" w:rsidR="00F42FB8" w:rsidRDefault="00F42FB8" w:rsidP="00F42FB8">
      <w:pPr>
        <w:pStyle w:val="TerminalDisplay"/>
      </w:pPr>
      <w:r>
        <w:t xml:space="preserve"> port link-type trunk</w:t>
      </w:r>
    </w:p>
    <w:p w14:paraId="1EDFC6CB" w14:textId="77777777" w:rsidR="00F42FB8" w:rsidRDefault="00F42FB8" w:rsidP="00F42FB8">
      <w:pPr>
        <w:pStyle w:val="TerminalDisplay"/>
      </w:pPr>
      <w:r>
        <w:t xml:space="preserve"> port trunk pvid vlan 206</w:t>
      </w:r>
    </w:p>
    <w:p w14:paraId="09DA2CEC" w14:textId="77777777" w:rsidR="00F42FB8" w:rsidRDefault="00F42FB8" w:rsidP="00F42FB8">
      <w:pPr>
        <w:pStyle w:val="TerminalDisplay"/>
      </w:pPr>
      <w:r>
        <w:t xml:space="preserve"> port trunk allow-pass vlan 106 206</w:t>
      </w:r>
    </w:p>
    <w:p w14:paraId="11F9FEAD" w14:textId="77777777" w:rsidR="00F42FB8" w:rsidRDefault="00F42FB8" w:rsidP="00F42FB8">
      <w:pPr>
        <w:pStyle w:val="TerminalDisplay"/>
      </w:pPr>
      <w:r>
        <w:t>#</w:t>
      </w:r>
    </w:p>
    <w:p w14:paraId="3EABFB61" w14:textId="77777777" w:rsidR="00F42FB8" w:rsidRDefault="00F42FB8" w:rsidP="00F42FB8">
      <w:pPr>
        <w:pStyle w:val="TerminalDisplay"/>
      </w:pPr>
      <w:r>
        <w:t>interface GigabitEthernet0/0/1</w:t>
      </w:r>
    </w:p>
    <w:p w14:paraId="66D78B7B" w14:textId="77777777" w:rsidR="00F42FB8" w:rsidRDefault="00F42FB8" w:rsidP="00F42FB8">
      <w:pPr>
        <w:pStyle w:val="TerminalDisplay"/>
      </w:pPr>
      <w:r>
        <w:t xml:space="preserve"> port link-type trunk</w:t>
      </w:r>
    </w:p>
    <w:p w14:paraId="760EE651" w14:textId="77777777" w:rsidR="00F42FB8" w:rsidRDefault="00F42FB8" w:rsidP="00F42FB8">
      <w:pPr>
        <w:pStyle w:val="TerminalDisplay"/>
      </w:pPr>
      <w:r>
        <w:t xml:space="preserve"> port trunk pvid vlan 2</w:t>
      </w:r>
    </w:p>
    <w:p w14:paraId="34A69C33" w14:textId="77777777" w:rsidR="00F42FB8" w:rsidRDefault="00F42FB8" w:rsidP="00F42FB8">
      <w:pPr>
        <w:pStyle w:val="TerminalDisplay"/>
      </w:pPr>
      <w:r>
        <w:t xml:space="preserve"> port trunk allow-pass vlan 2 101 106 206</w:t>
      </w:r>
    </w:p>
    <w:p w14:paraId="76C32438" w14:textId="77777777" w:rsidR="00F42FB8" w:rsidRDefault="00F42FB8" w:rsidP="00F42FB8">
      <w:pPr>
        <w:pStyle w:val="TerminalDisplay"/>
      </w:pPr>
      <w:r>
        <w:t>#</w:t>
      </w:r>
    </w:p>
    <w:p w14:paraId="3751746D" w14:textId="77777777" w:rsidR="00F42FB8" w:rsidRDefault="00F42FB8" w:rsidP="00F42FB8">
      <w:pPr>
        <w:pStyle w:val="TerminalDisplay"/>
      </w:pPr>
      <w:r>
        <w:t>ip route-static 0.0.0.0 0.0.0.0 192.168.2.254</w:t>
      </w:r>
    </w:p>
    <w:p w14:paraId="4AEC4BA5" w14:textId="77777777" w:rsidR="00F42FB8" w:rsidRDefault="00F42FB8" w:rsidP="00F42FB8">
      <w:pPr>
        <w:pStyle w:val="TerminalDisplay"/>
      </w:pPr>
      <w:r>
        <w:t>#</w:t>
      </w:r>
    </w:p>
    <w:p w14:paraId="661ECECF" w14:textId="77777777" w:rsidR="00F42FB8" w:rsidRDefault="00F42FB8" w:rsidP="00F42FB8">
      <w:pPr>
        <w:pStyle w:val="TerminalDisplay"/>
      </w:pPr>
      <w:r>
        <w:t>snmp-agent</w:t>
      </w:r>
    </w:p>
    <w:p w14:paraId="46F0BB2F" w14:textId="77777777" w:rsidR="00F42FB8" w:rsidRDefault="00F42FB8" w:rsidP="00F42FB8">
      <w:pPr>
        <w:pStyle w:val="TerminalDisplay"/>
      </w:pPr>
      <w:r>
        <w:t>snmp-agent local-engineid 800007DB034C1FCCA5263C</w:t>
      </w:r>
    </w:p>
    <w:p w14:paraId="1C49C7B4" w14:textId="77777777" w:rsidR="00F42FB8" w:rsidRDefault="00F42FB8" w:rsidP="00F42FB8">
      <w:pPr>
        <w:pStyle w:val="TerminalDisplay"/>
      </w:pPr>
      <w:r>
        <w:t>snmp-agent sys-info version v3</w:t>
      </w:r>
    </w:p>
    <w:p w14:paraId="557EFEC2" w14:textId="77777777" w:rsidR="00F42FB8" w:rsidRDefault="00F42FB8" w:rsidP="00F42FB8">
      <w:pPr>
        <w:pStyle w:val="TerminalDisplay"/>
      </w:pPr>
      <w:r>
        <w:t>snmp-agent group v3 datacom privacy</w:t>
      </w:r>
    </w:p>
    <w:p w14:paraId="0400456D" w14:textId="77777777" w:rsidR="00F42FB8" w:rsidRDefault="00F42FB8" w:rsidP="00F42FB8">
      <w:pPr>
        <w:pStyle w:val="TerminalDisplay"/>
      </w:pPr>
      <w:r>
        <w:t>snmp-agent target-host trap address udp-domain 192.168.100.2 params securityname</w:t>
      </w:r>
    </w:p>
    <w:p w14:paraId="19741E1F" w14:textId="77777777" w:rsidR="00F42FB8" w:rsidRDefault="00F42FB8" w:rsidP="00F42FB8">
      <w:pPr>
        <w:pStyle w:val="TerminalDisplay"/>
      </w:pPr>
      <w:r>
        <w:t xml:space="preserve"> datacom v3</w:t>
      </w:r>
    </w:p>
    <w:p w14:paraId="16B45598" w14:textId="77777777" w:rsidR="00F42FB8" w:rsidRDefault="00F42FB8" w:rsidP="00F42FB8">
      <w:pPr>
        <w:pStyle w:val="TerminalDisplay"/>
      </w:pPr>
      <w:r>
        <w:t>snmp-agent usm-user v3 test datacom authentication-mode md5 RN,&lt;E0K"S8Z3K7.NSN8+</w:t>
      </w:r>
    </w:p>
    <w:p w14:paraId="1F4462E4" w14:textId="77777777" w:rsidR="00F42FB8" w:rsidRDefault="00F42FB8" w:rsidP="00F42FB8">
      <w:pPr>
        <w:pStyle w:val="TerminalDisplay"/>
      </w:pPr>
      <w:r>
        <w:t>L1!! privacy-mode des56 RN,&lt;E0K"S8Z3K7.NSN8+L1!!</w:t>
      </w:r>
    </w:p>
    <w:p w14:paraId="1D9280EC" w14:textId="77777777" w:rsidR="00F42FB8" w:rsidRDefault="00F42FB8" w:rsidP="00F42FB8">
      <w:pPr>
        <w:pStyle w:val="TerminalDisplay"/>
      </w:pPr>
      <w:r>
        <w:t>snmp-agent trap source Vlanif2</w:t>
      </w:r>
    </w:p>
    <w:p w14:paraId="1868AB23" w14:textId="77777777" w:rsidR="00F42FB8" w:rsidRDefault="00F42FB8" w:rsidP="00F42FB8">
      <w:pPr>
        <w:pStyle w:val="TerminalDisplay"/>
      </w:pPr>
      <w:r>
        <w:t>snmp-agent trap enable</w:t>
      </w:r>
    </w:p>
    <w:p w14:paraId="027A298C" w14:textId="77777777" w:rsidR="00F42FB8" w:rsidRDefault="00F42FB8" w:rsidP="00F42FB8">
      <w:pPr>
        <w:pStyle w:val="TerminalDisplay"/>
      </w:pPr>
      <w:r>
        <w:t>#</w:t>
      </w:r>
    </w:p>
    <w:p w14:paraId="23988C72" w14:textId="77777777" w:rsidR="00F42FB8" w:rsidRDefault="00F42FB8" w:rsidP="00F42FB8">
      <w:pPr>
        <w:pStyle w:val="TerminalDisplay"/>
      </w:pPr>
      <w:r>
        <w:t>return</w:t>
      </w:r>
    </w:p>
    <w:p w14:paraId="2E50A7D1" w14:textId="77777777" w:rsidR="00F42FB8" w:rsidRDefault="00F42FB8" w:rsidP="00F42FB8">
      <w:r>
        <w:t>Configuration on F2-ACC3</w:t>
      </w:r>
    </w:p>
    <w:p w14:paraId="6742C275" w14:textId="77777777" w:rsidR="00F42FB8" w:rsidRDefault="00F42FB8" w:rsidP="00F42FB8">
      <w:pPr>
        <w:pStyle w:val="TerminalDisplay"/>
      </w:pPr>
      <w:r>
        <w:t>#</w:t>
      </w:r>
    </w:p>
    <w:p w14:paraId="072AF1ED" w14:textId="77777777" w:rsidR="00F42FB8" w:rsidRDefault="00F42FB8" w:rsidP="00F42FB8">
      <w:pPr>
        <w:pStyle w:val="TerminalDisplay"/>
      </w:pPr>
      <w:r>
        <w:t>sysname F2-ACC3</w:t>
      </w:r>
    </w:p>
    <w:p w14:paraId="158FC866" w14:textId="77777777" w:rsidR="00F42FB8" w:rsidRDefault="00F42FB8" w:rsidP="00F42FB8">
      <w:pPr>
        <w:pStyle w:val="TerminalDisplay"/>
      </w:pPr>
      <w:r>
        <w:t>#</w:t>
      </w:r>
    </w:p>
    <w:p w14:paraId="4807A67A" w14:textId="77777777" w:rsidR="00F42FB8" w:rsidRDefault="00F42FB8" w:rsidP="00F42FB8">
      <w:pPr>
        <w:pStyle w:val="TerminalDisplay"/>
      </w:pPr>
      <w:r>
        <w:t>vlan batch 2 102</w:t>
      </w:r>
    </w:p>
    <w:p w14:paraId="688A83B7" w14:textId="77777777" w:rsidR="00F42FB8" w:rsidRDefault="00F42FB8" w:rsidP="00F42FB8">
      <w:pPr>
        <w:pStyle w:val="TerminalDisplay"/>
      </w:pPr>
      <w:r>
        <w:t>#</w:t>
      </w:r>
    </w:p>
    <w:p w14:paraId="24EBE4D0" w14:textId="77777777" w:rsidR="00F42FB8" w:rsidRDefault="00F42FB8" w:rsidP="00F42FB8">
      <w:pPr>
        <w:pStyle w:val="TerminalDisplay"/>
      </w:pPr>
      <w:r>
        <w:t>interface Vlanif2</w:t>
      </w:r>
    </w:p>
    <w:p w14:paraId="08B5D788" w14:textId="77777777" w:rsidR="00F42FB8" w:rsidRDefault="00F42FB8" w:rsidP="00F42FB8">
      <w:pPr>
        <w:pStyle w:val="TerminalDisplay"/>
      </w:pPr>
      <w:r>
        <w:t xml:space="preserve"> ip address 192.168.2.3 255.255.255.0</w:t>
      </w:r>
    </w:p>
    <w:p w14:paraId="431A3953" w14:textId="77777777" w:rsidR="00F42FB8" w:rsidRDefault="00F42FB8" w:rsidP="00F42FB8">
      <w:pPr>
        <w:pStyle w:val="TerminalDisplay"/>
      </w:pPr>
      <w:r>
        <w:t>#</w:t>
      </w:r>
    </w:p>
    <w:p w14:paraId="6015F27A" w14:textId="77777777" w:rsidR="00F42FB8" w:rsidRDefault="00F42FB8" w:rsidP="00F42FB8">
      <w:pPr>
        <w:pStyle w:val="TerminalDisplay"/>
      </w:pPr>
      <w:r>
        <w:t>interface Ethernet0/0/1</w:t>
      </w:r>
    </w:p>
    <w:p w14:paraId="45041D8B" w14:textId="77777777" w:rsidR="00F42FB8" w:rsidRDefault="00F42FB8" w:rsidP="00F42FB8">
      <w:pPr>
        <w:pStyle w:val="TerminalDisplay"/>
      </w:pPr>
      <w:r>
        <w:t xml:space="preserve"> port link-type access</w:t>
      </w:r>
    </w:p>
    <w:p w14:paraId="49EE3490" w14:textId="77777777" w:rsidR="00F42FB8" w:rsidRDefault="00F42FB8" w:rsidP="00F42FB8">
      <w:pPr>
        <w:pStyle w:val="TerminalDisplay"/>
      </w:pPr>
      <w:r>
        <w:t xml:space="preserve"> port default vlan 102</w:t>
      </w:r>
    </w:p>
    <w:p w14:paraId="526354B3" w14:textId="77777777" w:rsidR="00F42FB8" w:rsidRDefault="00F42FB8" w:rsidP="00F42FB8">
      <w:pPr>
        <w:pStyle w:val="TerminalDisplay"/>
      </w:pPr>
      <w:r>
        <w:t>#</w:t>
      </w:r>
    </w:p>
    <w:p w14:paraId="47B52F71" w14:textId="77777777" w:rsidR="00F42FB8" w:rsidRDefault="00F42FB8" w:rsidP="00F42FB8">
      <w:pPr>
        <w:pStyle w:val="TerminalDisplay"/>
      </w:pPr>
      <w:r>
        <w:t>interface Ethernet0/0/2</w:t>
      </w:r>
    </w:p>
    <w:p w14:paraId="0CE9E8C8" w14:textId="77777777" w:rsidR="00F42FB8" w:rsidRDefault="00F42FB8" w:rsidP="00F42FB8">
      <w:pPr>
        <w:pStyle w:val="TerminalDisplay"/>
      </w:pPr>
      <w:r>
        <w:t xml:space="preserve"> port link-type access</w:t>
      </w:r>
    </w:p>
    <w:p w14:paraId="0493F543" w14:textId="77777777" w:rsidR="00F42FB8" w:rsidRDefault="00F42FB8" w:rsidP="00F42FB8">
      <w:pPr>
        <w:pStyle w:val="TerminalDisplay"/>
      </w:pPr>
      <w:r>
        <w:lastRenderedPageBreak/>
        <w:t xml:space="preserve"> port default vlan 102</w:t>
      </w:r>
    </w:p>
    <w:p w14:paraId="3B34AC16" w14:textId="77777777" w:rsidR="00F42FB8" w:rsidRDefault="00F42FB8" w:rsidP="00F42FB8">
      <w:pPr>
        <w:pStyle w:val="TerminalDisplay"/>
      </w:pPr>
      <w:r>
        <w:t>#</w:t>
      </w:r>
    </w:p>
    <w:p w14:paraId="6EBA89ED" w14:textId="77777777" w:rsidR="00F42FB8" w:rsidRDefault="00F42FB8" w:rsidP="00F42FB8">
      <w:pPr>
        <w:pStyle w:val="TerminalDisplay"/>
      </w:pPr>
      <w:r>
        <w:t>interface Ethernet0/0/3</w:t>
      </w:r>
    </w:p>
    <w:p w14:paraId="054A434F" w14:textId="77777777" w:rsidR="00F42FB8" w:rsidRDefault="00F42FB8" w:rsidP="00F42FB8">
      <w:pPr>
        <w:pStyle w:val="TerminalDisplay"/>
      </w:pPr>
      <w:r>
        <w:t xml:space="preserve"> port link-type access</w:t>
      </w:r>
    </w:p>
    <w:p w14:paraId="0D04EB12" w14:textId="77777777" w:rsidR="00F42FB8" w:rsidRDefault="00F42FB8" w:rsidP="00F42FB8">
      <w:pPr>
        <w:pStyle w:val="TerminalDisplay"/>
      </w:pPr>
      <w:r>
        <w:t xml:space="preserve"> port default vlan 102</w:t>
      </w:r>
    </w:p>
    <w:p w14:paraId="10BABBF4" w14:textId="77777777" w:rsidR="00F42FB8" w:rsidRDefault="00F42FB8" w:rsidP="00F42FB8">
      <w:pPr>
        <w:pStyle w:val="TerminalDisplay"/>
      </w:pPr>
      <w:r>
        <w:t>#</w:t>
      </w:r>
    </w:p>
    <w:p w14:paraId="66C92BC5" w14:textId="77777777" w:rsidR="00F42FB8" w:rsidRDefault="00F42FB8" w:rsidP="00F42FB8">
      <w:pPr>
        <w:pStyle w:val="TerminalDisplay"/>
      </w:pPr>
      <w:r>
        <w:t>interface Ethernet0/0/4</w:t>
      </w:r>
    </w:p>
    <w:p w14:paraId="4EA1243E" w14:textId="77777777" w:rsidR="00F42FB8" w:rsidRDefault="00F42FB8" w:rsidP="00F42FB8">
      <w:pPr>
        <w:pStyle w:val="TerminalDisplay"/>
      </w:pPr>
      <w:r>
        <w:t xml:space="preserve"> port link-type access</w:t>
      </w:r>
    </w:p>
    <w:p w14:paraId="16F84C25" w14:textId="77777777" w:rsidR="00F42FB8" w:rsidRDefault="00F42FB8" w:rsidP="00F42FB8">
      <w:pPr>
        <w:pStyle w:val="TerminalDisplay"/>
      </w:pPr>
      <w:r>
        <w:t xml:space="preserve"> port default vlan 102</w:t>
      </w:r>
    </w:p>
    <w:p w14:paraId="4E8DF750" w14:textId="77777777" w:rsidR="00F42FB8" w:rsidRDefault="00F42FB8" w:rsidP="00F42FB8">
      <w:pPr>
        <w:pStyle w:val="TerminalDisplay"/>
      </w:pPr>
      <w:r>
        <w:t>#</w:t>
      </w:r>
    </w:p>
    <w:p w14:paraId="3755AA07" w14:textId="77777777" w:rsidR="00F42FB8" w:rsidRDefault="00F42FB8" w:rsidP="00F42FB8">
      <w:pPr>
        <w:pStyle w:val="TerminalDisplay"/>
      </w:pPr>
      <w:r>
        <w:t>interface Ethernet0/0/5</w:t>
      </w:r>
    </w:p>
    <w:p w14:paraId="6C68B2F2" w14:textId="77777777" w:rsidR="00F42FB8" w:rsidRDefault="00F42FB8" w:rsidP="00F42FB8">
      <w:pPr>
        <w:pStyle w:val="TerminalDisplay"/>
      </w:pPr>
      <w:r>
        <w:t xml:space="preserve"> port link-type access</w:t>
      </w:r>
    </w:p>
    <w:p w14:paraId="07A5D70B" w14:textId="77777777" w:rsidR="00F42FB8" w:rsidRDefault="00F42FB8" w:rsidP="00F42FB8">
      <w:pPr>
        <w:pStyle w:val="TerminalDisplay"/>
      </w:pPr>
      <w:r>
        <w:t xml:space="preserve"> port default vlan 102</w:t>
      </w:r>
    </w:p>
    <w:p w14:paraId="00376E7B" w14:textId="77777777" w:rsidR="00F42FB8" w:rsidRDefault="00F42FB8" w:rsidP="00F42FB8">
      <w:pPr>
        <w:pStyle w:val="TerminalDisplay"/>
      </w:pPr>
      <w:r>
        <w:t>#</w:t>
      </w:r>
    </w:p>
    <w:p w14:paraId="699621F9" w14:textId="77777777" w:rsidR="00F42FB8" w:rsidRDefault="00F42FB8" w:rsidP="00F42FB8">
      <w:pPr>
        <w:pStyle w:val="TerminalDisplay"/>
      </w:pPr>
      <w:r>
        <w:t>interface Ethernet0/0/6</w:t>
      </w:r>
    </w:p>
    <w:p w14:paraId="3FA23DA0" w14:textId="77777777" w:rsidR="00F42FB8" w:rsidRDefault="00F42FB8" w:rsidP="00F42FB8">
      <w:pPr>
        <w:pStyle w:val="TerminalDisplay"/>
      </w:pPr>
      <w:r>
        <w:t xml:space="preserve"> port link-type access</w:t>
      </w:r>
    </w:p>
    <w:p w14:paraId="4E230821" w14:textId="77777777" w:rsidR="00F42FB8" w:rsidRDefault="00F42FB8" w:rsidP="00F42FB8">
      <w:pPr>
        <w:pStyle w:val="TerminalDisplay"/>
      </w:pPr>
      <w:r>
        <w:t xml:space="preserve"> port default vlan 102</w:t>
      </w:r>
    </w:p>
    <w:p w14:paraId="30FBAE22" w14:textId="77777777" w:rsidR="00F42FB8" w:rsidRDefault="00F42FB8" w:rsidP="00F42FB8">
      <w:pPr>
        <w:pStyle w:val="TerminalDisplay"/>
      </w:pPr>
      <w:r>
        <w:t>#</w:t>
      </w:r>
    </w:p>
    <w:p w14:paraId="42542784" w14:textId="77777777" w:rsidR="00F42FB8" w:rsidRDefault="00F42FB8" w:rsidP="00F42FB8">
      <w:pPr>
        <w:pStyle w:val="TerminalDisplay"/>
      </w:pPr>
      <w:r>
        <w:t>interface Ethernet0/0/7</w:t>
      </w:r>
    </w:p>
    <w:p w14:paraId="317CD2A3" w14:textId="77777777" w:rsidR="00F42FB8" w:rsidRDefault="00F42FB8" w:rsidP="00F42FB8">
      <w:pPr>
        <w:pStyle w:val="TerminalDisplay"/>
      </w:pPr>
      <w:r>
        <w:t xml:space="preserve"> port link-type access</w:t>
      </w:r>
    </w:p>
    <w:p w14:paraId="1CA98F55" w14:textId="77777777" w:rsidR="00F42FB8" w:rsidRDefault="00F42FB8" w:rsidP="00F42FB8">
      <w:pPr>
        <w:pStyle w:val="TerminalDisplay"/>
      </w:pPr>
      <w:r>
        <w:t xml:space="preserve"> port default vlan 102</w:t>
      </w:r>
    </w:p>
    <w:p w14:paraId="2FEC7ABC" w14:textId="77777777" w:rsidR="00F42FB8" w:rsidRDefault="00F42FB8" w:rsidP="00F42FB8">
      <w:pPr>
        <w:pStyle w:val="TerminalDisplay"/>
      </w:pPr>
      <w:r>
        <w:t>#</w:t>
      </w:r>
    </w:p>
    <w:p w14:paraId="1E2D4362" w14:textId="77777777" w:rsidR="00F42FB8" w:rsidRDefault="00F42FB8" w:rsidP="00F42FB8">
      <w:pPr>
        <w:pStyle w:val="TerminalDisplay"/>
      </w:pPr>
      <w:r>
        <w:t>interface Ethernet0/0/8</w:t>
      </w:r>
    </w:p>
    <w:p w14:paraId="497ECC36" w14:textId="77777777" w:rsidR="00F42FB8" w:rsidRDefault="00F42FB8" w:rsidP="00F42FB8">
      <w:pPr>
        <w:pStyle w:val="TerminalDisplay"/>
      </w:pPr>
      <w:r>
        <w:t xml:space="preserve"> port link-type access</w:t>
      </w:r>
    </w:p>
    <w:p w14:paraId="206D03A5" w14:textId="77777777" w:rsidR="00F42FB8" w:rsidRDefault="00F42FB8" w:rsidP="00F42FB8">
      <w:pPr>
        <w:pStyle w:val="TerminalDisplay"/>
      </w:pPr>
      <w:r>
        <w:t xml:space="preserve"> port default vlan 102</w:t>
      </w:r>
    </w:p>
    <w:p w14:paraId="1131841F" w14:textId="77777777" w:rsidR="00F42FB8" w:rsidRDefault="00F42FB8" w:rsidP="00F42FB8">
      <w:pPr>
        <w:pStyle w:val="TerminalDisplay"/>
      </w:pPr>
      <w:r>
        <w:t>#</w:t>
      </w:r>
    </w:p>
    <w:p w14:paraId="33A64F10" w14:textId="77777777" w:rsidR="00F42FB8" w:rsidRDefault="00F42FB8" w:rsidP="00F42FB8">
      <w:pPr>
        <w:pStyle w:val="TerminalDisplay"/>
      </w:pPr>
      <w:r>
        <w:t>interface Ethernet0/0/9</w:t>
      </w:r>
    </w:p>
    <w:p w14:paraId="0E33DC54" w14:textId="77777777" w:rsidR="00F42FB8" w:rsidRDefault="00F42FB8" w:rsidP="00F42FB8">
      <w:pPr>
        <w:pStyle w:val="TerminalDisplay"/>
      </w:pPr>
      <w:r>
        <w:t xml:space="preserve"> port link-type access</w:t>
      </w:r>
    </w:p>
    <w:p w14:paraId="769828E0" w14:textId="77777777" w:rsidR="00F42FB8" w:rsidRDefault="00F42FB8" w:rsidP="00F42FB8">
      <w:pPr>
        <w:pStyle w:val="TerminalDisplay"/>
      </w:pPr>
      <w:r>
        <w:t xml:space="preserve"> port default vlan 102</w:t>
      </w:r>
    </w:p>
    <w:p w14:paraId="46651994" w14:textId="77777777" w:rsidR="00F42FB8" w:rsidRDefault="00F42FB8" w:rsidP="00F42FB8">
      <w:pPr>
        <w:pStyle w:val="TerminalDisplay"/>
      </w:pPr>
      <w:r>
        <w:t>#</w:t>
      </w:r>
    </w:p>
    <w:p w14:paraId="2F931484" w14:textId="77777777" w:rsidR="00F42FB8" w:rsidRDefault="00F42FB8" w:rsidP="00F42FB8">
      <w:pPr>
        <w:pStyle w:val="TerminalDisplay"/>
      </w:pPr>
      <w:r>
        <w:t>interface Ethernet0/0/10</w:t>
      </w:r>
    </w:p>
    <w:p w14:paraId="3886C5F3" w14:textId="77777777" w:rsidR="00F42FB8" w:rsidRDefault="00F42FB8" w:rsidP="00F42FB8">
      <w:pPr>
        <w:pStyle w:val="TerminalDisplay"/>
      </w:pPr>
      <w:r>
        <w:t xml:space="preserve"> port link-type access</w:t>
      </w:r>
    </w:p>
    <w:p w14:paraId="2564C562" w14:textId="77777777" w:rsidR="00F42FB8" w:rsidRDefault="00F42FB8" w:rsidP="00F42FB8">
      <w:pPr>
        <w:pStyle w:val="TerminalDisplay"/>
      </w:pPr>
      <w:r>
        <w:t xml:space="preserve"> port default vlan 102</w:t>
      </w:r>
    </w:p>
    <w:p w14:paraId="25F50CBB" w14:textId="77777777" w:rsidR="00F42FB8" w:rsidRDefault="00F42FB8" w:rsidP="00F42FB8">
      <w:pPr>
        <w:pStyle w:val="TerminalDisplay"/>
      </w:pPr>
      <w:r>
        <w:t>#</w:t>
      </w:r>
    </w:p>
    <w:p w14:paraId="44F62A64" w14:textId="77777777" w:rsidR="00F42FB8" w:rsidRDefault="00F42FB8" w:rsidP="00F42FB8">
      <w:pPr>
        <w:pStyle w:val="TerminalDisplay"/>
      </w:pPr>
      <w:r>
        <w:t>interface Ethernet0/0/11</w:t>
      </w:r>
    </w:p>
    <w:p w14:paraId="32C50A9B" w14:textId="77777777" w:rsidR="00F42FB8" w:rsidRDefault="00F42FB8" w:rsidP="00F42FB8">
      <w:pPr>
        <w:pStyle w:val="TerminalDisplay"/>
      </w:pPr>
      <w:r>
        <w:t xml:space="preserve"> port link-type access</w:t>
      </w:r>
    </w:p>
    <w:p w14:paraId="4C34B2B3" w14:textId="77777777" w:rsidR="00F42FB8" w:rsidRDefault="00F42FB8" w:rsidP="00F42FB8">
      <w:pPr>
        <w:pStyle w:val="TerminalDisplay"/>
      </w:pPr>
      <w:r>
        <w:t xml:space="preserve"> port default vlan 102</w:t>
      </w:r>
    </w:p>
    <w:p w14:paraId="1CB8676E" w14:textId="77777777" w:rsidR="00F42FB8" w:rsidRDefault="00F42FB8" w:rsidP="00F42FB8">
      <w:pPr>
        <w:pStyle w:val="TerminalDisplay"/>
      </w:pPr>
      <w:r>
        <w:t>#</w:t>
      </w:r>
    </w:p>
    <w:p w14:paraId="696497BD" w14:textId="77777777" w:rsidR="00F42FB8" w:rsidRDefault="00F42FB8" w:rsidP="00F42FB8">
      <w:pPr>
        <w:pStyle w:val="TerminalDisplay"/>
      </w:pPr>
      <w:r>
        <w:t>interface Ethernet0/0/12</w:t>
      </w:r>
    </w:p>
    <w:p w14:paraId="531E1104" w14:textId="77777777" w:rsidR="00F42FB8" w:rsidRDefault="00F42FB8" w:rsidP="00F42FB8">
      <w:pPr>
        <w:pStyle w:val="TerminalDisplay"/>
      </w:pPr>
      <w:r>
        <w:t xml:space="preserve"> port link-type access</w:t>
      </w:r>
    </w:p>
    <w:p w14:paraId="437F9ABF" w14:textId="77777777" w:rsidR="00F42FB8" w:rsidRDefault="00F42FB8" w:rsidP="00F42FB8">
      <w:pPr>
        <w:pStyle w:val="TerminalDisplay"/>
      </w:pPr>
      <w:r>
        <w:t xml:space="preserve"> port default vlan 102</w:t>
      </w:r>
    </w:p>
    <w:p w14:paraId="1160787E" w14:textId="77777777" w:rsidR="00F42FB8" w:rsidRDefault="00F42FB8" w:rsidP="00F42FB8">
      <w:pPr>
        <w:pStyle w:val="TerminalDisplay"/>
      </w:pPr>
      <w:r>
        <w:t>#</w:t>
      </w:r>
    </w:p>
    <w:p w14:paraId="3CFB2ADA" w14:textId="77777777" w:rsidR="00F42FB8" w:rsidRDefault="00F42FB8" w:rsidP="00F42FB8">
      <w:pPr>
        <w:pStyle w:val="TerminalDisplay"/>
      </w:pPr>
      <w:r>
        <w:t>interface Ethernet0/0/13</w:t>
      </w:r>
    </w:p>
    <w:p w14:paraId="0AA7C610" w14:textId="77777777" w:rsidR="00F42FB8" w:rsidRDefault="00F42FB8" w:rsidP="00F42FB8">
      <w:pPr>
        <w:pStyle w:val="TerminalDisplay"/>
      </w:pPr>
      <w:r>
        <w:t xml:space="preserve"> port link-type access</w:t>
      </w:r>
    </w:p>
    <w:p w14:paraId="6166179F" w14:textId="77777777" w:rsidR="00F42FB8" w:rsidRDefault="00F42FB8" w:rsidP="00F42FB8">
      <w:pPr>
        <w:pStyle w:val="TerminalDisplay"/>
      </w:pPr>
      <w:r>
        <w:t xml:space="preserve"> port default vlan 102</w:t>
      </w:r>
    </w:p>
    <w:p w14:paraId="24A5175D" w14:textId="77777777" w:rsidR="00F42FB8" w:rsidRDefault="00F42FB8" w:rsidP="00F42FB8">
      <w:pPr>
        <w:pStyle w:val="TerminalDisplay"/>
      </w:pPr>
      <w:r>
        <w:t>#</w:t>
      </w:r>
    </w:p>
    <w:p w14:paraId="6C7E1423" w14:textId="77777777" w:rsidR="00F42FB8" w:rsidRDefault="00F42FB8" w:rsidP="00F42FB8">
      <w:pPr>
        <w:pStyle w:val="TerminalDisplay"/>
      </w:pPr>
      <w:r>
        <w:t>interface Ethernet0/0/14</w:t>
      </w:r>
    </w:p>
    <w:p w14:paraId="3BD77C40" w14:textId="77777777" w:rsidR="00F42FB8" w:rsidRDefault="00F42FB8" w:rsidP="00F42FB8">
      <w:pPr>
        <w:pStyle w:val="TerminalDisplay"/>
      </w:pPr>
      <w:r>
        <w:t xml:space="preserve"> port link-type access</w:t>
      </w:r>
    </w:p>
    <w:p w14:paraId="54C66EB4" w14:textId="77777777" w:rsidR="00F42FB8" w:rsidRDefault="00F42FB8" w:rsidP="00F42FB8">
      <w:pPr>
        <w:pStyle w:val="TerminalDisplay"/>
      </w:pPr>
      <w:r>
        <w:t xml:space="preserve"> port default vlan 102</w:t>
      </w:r>
    </w:p>
    <w:p w14:paraId="5B91C5DB" w14:textId="77777777" w:rsidR="00F42FB8" w:rsidRDefault="00F42FB8" w:rsidP="00F42FB8">
      <w:pPr>
        <w:pStyle w:val="TerminalDisplay"/>
      </w:pPr>
      <w:r>
        <w:t>#</w:t>
      </w:r>
    </w:p>
    <w:p w14:paraId="026053EE" w14:textId="77777777" w:rsidR="00F42FB8" w:rsidRDefault="00F42FB8" w:rsidP="00F42FB8">
      <w:pPr>
        <w:pStyle w:val="TerminalDisplay"/>
      </w:pPr>
      <w:r>
        <w:t>interface Ethernet0/0/15</w:t>
      </w:r>
    </w:p>
    <w:p w14:paraId="44807E1E" w14:textId="77777777" w:rsidR="00F42FB8" w:rsidRDefault="00F42FB8" w:rsidP="00F42FB8">
      <w:pPr>
        <w:pStyle w:val="TerminalDisplay"/>
      </w:pPr>
      <w:r>
        <w:t xml:space="preserve"> port link-type access</w:t>
      </w:r>
    </w:p>
    <w:p w14:paraId="107328A2" w14:textId="77777777" w:rsidR="00F42FB8" w:rsidRDefault="00F42FB8" w:rsidP="00F42FB8">
      <w:pPr>
        <w:pStyle w:val="TerminalDisplay"/>
      </w:pPr>
      <w:r>
        <w:t xml:space="preserve"> port default vlan 102</w:t>
      </w:r>
    </w:p>
    <w:p w14:paraId="2CEA9044" w14:textId="77777777" w:rsidR="00F42FB8" w:rsidRDefault="00F42FB8" w:rsidP="00F42FB8">
      <w:pPr>
        <w:pStyle w:val="TerminalDisplay"/>
      </w:pPr>
      <w:r>
        <w:t>#</w:t>
      </w:r>
    </w:p>
    <w:p w14:paraId="3DAD4A22" w14:textId="77777777" w:rsidR="00F42FB8" w:rsidRDefault="00F42FB8" w:rsidP="00F42FB8">
      <w:pPr>
        <w:pStyle w:val="TerminalDisplay"/>
      </w:pPr>
      <w:r>
        <w:t>interface Ethernet0/0/16</w:t>
      </w:r>
    </w:p>
    <w:p w14:paraId="3C01D47E" w14:textId="77777777" w:rsidR="00F42FB8" w:rsidRDefault="00F42FB8" w:rsidP="00F42FB8">
      <w:pPr>
        <w:pStyle w:val="TerminalDisplay"/>
      </w:pPr>
      <w:r>
        <w:lastRenderedPageBreak/>
        <w:t xml:space="preserve"> port link-type access</w:t>
      </w:r>
    </w:p>
    <w:p w14:paraId="2D41ACF5" w14:textId="77777777" w:rsidR="00F42FB8" w:rsidRDefault="00F42FB8" w:rsidP="00F42FB8">
      <w:pPr>
        <w:pStyle w:val="TerminalDisplay"/>
      </w:pPr>
      <w:r>
        <w:t xml:space="preserve"> port default vlan 102</w:t>
      </w:r>
    </w:p>
    <w:p w14:paraId="4B94FBE9" w14:textId="77777777" w:rsidR="00F42FB8" w:rsidRDefault="00F42FB8" w:rsidP="00F42FB8">
      <w:pPr>
        <w:pStyle w:val="TerminalDisplay"/>
      </w:pPr>
      <w:r>
        <w:t>#</w:t>
      </w:r>
    </w:p>
    <w:p w14:paraId="2D90E95F" w14:textId="77777777" w:rsidR="00F42FB8" w:rsidRDefault="00F42FB8" w:rsidP="00F42FB8">
      <w:pPr>
        <w:pStyle w:val="TerminalDisplay"/>
      </w:pPr>
      <w:r>
        <w:t>interface Ethernet0/0/17</w:t>
      </w:r>
    </w:p>
    <w:p w14:paraId="2B559F2E" w14:textId="77777777" w:rsidR="00F42FB8" w:rsidRDefault="00F42FB8" w:rsidP="00F42FB8">
      <w:pPr>
        <w:pStyle w:val="TerminalDisplay"/>
      </w:pPr>
      <w:r>
        <w:t xml:space="preserve"> port link-type access</w:t>
      </w:r>
    </w:p>
    <w:p w14:paraId="0EC86DFF" w14:textId="77777777" w:rsidR="00F42FB8" w:rsidRDefault="00F42FB8" w:rsidP="00F42FB8">
      <w:pPr>
        <w:pStyle w:val="TerminalDisplay"/>
      </w:pPr>
      <w:r>
        <w:t xml:space="preserve"> port default vlan 102</w:t>
      </w:r>
    </w:p>
    <w:p w14:paraId="3A3091A6" w14:textId="77777777" w:rsidR="00F42FB8" w:rsidRDefault="00F42FB8" w:rsidP="00F42FB8">
      <w:pPr>
        <w:pStyle w:val="TerminalDisplay"/>
      </w:pPr>
      <w:r>
        <w:t>#</w:t>
      </w:r>
    </w:p>
    <w:p w14:paraId="7450681D" w14:textId="77777777" w:rsidR="00F42FB8" w:rsidRDefault="00F42FB8" w:rsidP="00F42FB8">
      <w:pPr>
        <w:pStyle w:val="TerminalDisplay"/>
      </w:pPr>
      <w:r>
        <w:t>interface Ethernet0/0/18</w:t>
      </w:r>
    </w:p>
    <w:p w14:paraId="4BB7266E" w14:textId="77777777" w:rsidR="00F42FB8" w:rsidRDefault="00F42FB8" w:rsidP="00F42FB8">
      <w:pPr>
        <w:pStyle w:val="TerminalDisplay"/>
      </w:pPr>
      <w:r>
        <w:t xml:space="preserve"> port link-type access</w:t>
      </w:r>
    </w:p>
    <w:p w14:paraId="4C4A3A94" w14:textId="77777777" w:rsidR="00F42FB8" w:rsidRDefault="00F42FB8" w:rsidP="00F42FB8">
      <w:pPr>
        <w:pStyle w:val="TerminalDisplay"/>
      </w:pPr>
      <w:r>
        <w:t xml:space="preserve"> port default vlan 102</w:t>
      </w:r>
    </w:p>
    <w:p w14:paraId="56B619D4" w14:textId="77777777" w:rsidR="00F42FB8" w:rsidRDefault="00F42FB8" w:rsidP="00F42FB8">
      <w:pPr>
        <w:pStyle w:val="TerminalDisplay"/>
      </w:pPr>
      <w:r>
        <w:t>#</w:t>
      </w:r>
    </w:p>
    <w:p w14:paraId="2309C098" w14:textId="77777777" w:rsidR="00F42FB8" w:rsidRDefault="00F42FB8" w:rsidP="00F42FB8">
      <w:pPr>
        <w:pStyle w:val="TerminalDisplay"/>
      </w:pPr>
      <w:r>
        <w:t>interface Ethernet0/0/19</w:t>
      </w:r>
    </w:p>
    <w:p w14:paraId="482E543F" w14:textId="77777777" w:rsidR="00F42FB8" w:rsidRDefault="00F42FB8" w:rsidP="00F42FB8">
      <w:pPr>
        <w:pStyle w:val="TerminalDisplay"/>
      </w:pPr>
      <w:r>
        <w:t xml:space="preserve"> port link-type access</w:t>
      </w:r>
    </w:p>
    <w:p w14:paraId="3462C43D" w14:textId="77777777" w:rsidR="00F42FB8" w:rsidRDefault="00F42FB8" w:rsidP="00F42FB8">
      <w:pPr>
        <w:pStyle w:val="TerminalDisplay"/>
      </w:pPr>
      <w:r>
        <w:t xml:space="preserve"> port default vlan 102</w:t>
      </w:r>
    </w:p>
    <w:p w14:paraId="4C0F1959" w14:textId="77777777" w:rsidR="00F42FB8" w:rsidRDefault="00F42FB8" w:rsidP="00F42FB8">
      <w:pPr>
        <w:pStyle w:val="TerminalDisplay"/>
      </w:pPr>
      <w:r>
        <w:t>#</w:t>
      </w:r>
    </w:p>
    <w:p w14:paraId="7A4C4638" w14:textId="77777777" w:rsidR="00F42FB8" w:rsidRDefault="00F42FB8" w:rsidP="00F42FB8">
      <w:pPr>
        <w:pStyle w:val="TerminalDisplay"/>
      </w:pPr>
      <w:r>
        <w:t>interface Ethernet0/0/20</w:t>
      </w:r>
    </w:p>
    <w:p w14:paraId="5B2EB8D8" w14:textId="77777777" w:rsidR="00F42FB8" w:rsidRDefault="00F42FB8" w:rsidP="00F42FB8">
      <w:pPr>
        <w:pStyle w:val="TerminalDisplay"/>
      </w:pPr>
      <w:r>
        <w:t xml:space="preserve"> port link-type access</w:t>
      </w:r>
    </w:p>
    <w:p w14:paraId="2A7622E4" w14:textId="77777777" w:rsidR="00F42FB8" w:rsidRDefault="00F42FB8" w:rsidP="00F42FB8">
      <w:pPr>
        <w:pStyle w:val="TerminalDisplay"/>
      </w:pPr>
      <w:r>
        <w:t xml:space="preserve"> port default vlan 102</w:t>
      </w:r>
    </w:p>
    <w:p w14:paraId="1125584D" w14:textId="77777777" w:rsidR="00F42FB8" w:rsidRDefault="00F42FB8" w:rsidP="00F42FB8">
      <w:pPr>
        <w:pStyle w:val="TerminalDisplay"/>
      </w:pPr>
      <w:r>
        <w:t>#</w:t>
      </w:r>
    </w:p>
    <w:p w14:paraId="60B942C9" w14:textId="77777777" w:rsidR="00F42FB8" w:rsidRDefault="00F42FB8" w:rsidP="00F42FB8">
      <w:pPr>
        <w:pStyle w:val="TerminalDisplay"/>
      </w:pPr>
      <w:r>
        <w:t>interface Ethernet0/0/21</w:t>
      </w:r>
    </w:p>
    <w:p w14:paraId="3E43F76E" w14:textId="77777777" w:rsidR="00F42FB8" w:rsidRDefault="00F42FB8" w:rsidP="00F42FB8">
      <w:pPr>
        <w:pStyle w:val="TerminalDisplay"/>
      </w:pPr>
      <w:r>
        <w:t xml:space="preserve"> port link-type access</w:t>
      </w:r>
    </w:p>
    <w:p w14:paraId="50780BB4" w14:textId="77777777" w:rsidR="00F42FB8" w:rsidRDefault="00F42FB8" w:rsidP="00F42FB8">
      <w:pPr>
        <w:pStyle w:val="TerminalDisplay"/>
      </w:pPr>
      <w:r>
        <w:t xml:space="preserve"> port default vlan 102</w:t>
      </w:r>
    </w:p>
    <w:p w14:paraId="2865E2F1" w14:textId="77777777" w:rsidR="00F42FB8" w:rsidRDefault="00F42FB8" w:rsidP="00F42FB8">
      <w:pPr>
        <w:pStyle w:val="TerminalDisplay"/>
      </w:pPr>
      <w:r>
        <w:t>#</w:t>
      </w:r>
    </w:p>
    <w:p w14:paraId="67BFF643" w14:textId="77777777" w:rsidR="00F42FB8" w:rsidRDefault="00F42FB8" w:rsidP="00F42FB8">
      <w:pPr>
        <w:pStyle w:val="TerminalDisplay"/>
      </w:pPr>
      <w:r>
        <w:t>interface Ethernet0/0/22</w:t>
      </w:r>
    </w:p>
    <w:p w14:paraId="4A5769D1" w14:textId="77777777" w:rsidR="00F42FB8" w:rsidRDefault="00F42FB8" w:rsidP="00F42FB8">
      <w:pPr>
        <w:pStyle w:val="TerminalDisplay"/>
      </w:pPr>
      <w:r>
        <w:t xml:space="preserve"> port link-type access</w:t>
      </w:r>
    </w:p>
    <w:p w14:paraId="16834BF9" w14:textId="77777777" w:rsidR="00F42FB8" w:rsidRDefault="00F42FB8" w:rsidP="00F42FB8">
      <w:pPr>
        <w:pStyle w:val="TerminalDisplay"/>
      </w:pPr>
      <w:r>
        <w:t xml:space="preserve"> port default vlan 102</w:t>
      </w:r>
    </w:p>
    <w:p w14:paraId="46064927" w14:textId="77777777" w:rsidR="00F42FB8" w:rsidRDefault="00F42FB8" w:rsidP="00F42FB8">
      <w:pPr>
        <w:pStyle w:val="TerminalDisplay"/>
      </w:pPr>
      <w:r>
        <w:t>#</w:t>
      </w:r>
    </w:p>
    <w:p w14:paraId="7A3131C2" w14:textId="77777777" w:rsidR="00F42FB8" w:rsidRDefault="00F42FB8" w:rsidP="00F42FB8">
      <w:pPr>
        <w:pStyle w:val="TerminalDisplay"/>
      </w:pPr>
      <w:r>
        <w:t>interface GigabitEthernet0/0/1</w:t>
      </w:r>
    </w:p>
    <w:p w14:paraId="4C4EE273" w14:textId="77777777" w:rsidR="00F42FB8" w:rsidRDefault="00F42FB8" w:rsidP="00F42FB8">
      <w:pPr>
        <w:pStyle w:val="TerminalDisplay"/>
      </w:pPr>
      <w:r>
        <w:t xml:space="preserve"> port link-type trunk</w:t>
      </w:r>
    </w:p>
    <w:p w14:paraId="0952431A" w14:textId="77777777" w:rsidR="00F42FB8" w:rsidRDefault="00F42FB8" w:rsidP="00F42FB8">
      <w:pPr>
        <w:pStyle w:val="TerminalDisplay"/>
      </w:pPr>
      <w:r>
        <w:t xml:space="preserve"> port trunk pvid vlan 2</w:t>
      </w:r>
    </w:p>
    <w:p w14:paraId="33E4F072" w14:textId="77777777" w:rsidR="00F42FB8" w:rsidRDefault="00F42FB8" w:rsidP="00F42FB8">
      <w:pPr>
        <w:pStyle w:val="TerminalDisplay"/>
      </w:pPr>
      <w:r>
        <w:t xml:space="preserve"> port trunk allow-pass vlan 2 102</w:t>
      </w:r>
    </w:p>
    <w:p w14:paraId="70E92180" w14:textId="77777777" w:rsidR="00F42FB8" w:rsidRDefault="00F42FB8" w:rsidP="00F42FB8">
      <w:pPr>
        <w:pStyle w:val="TerminalDisplay"/>
      </w:pPr>
      <w:r>
        <w:t>#</w:t>
      </w:r>
    </w:p>
    <w:p w14:paraId="3AB70E68" w14:textId="77777777" w:rsidR="00F42FB8" w:rsidRDefault="00F42FB8" w:rsidP="00F42FB8">
      <w:pPr>
        <w:pStyle w:val="TerminalDisplay"/>
      </w:pPr>
      <w:r>
        <w:t>ip route-static 0.0.0.0 0.0.0.0 192.168.2.254</w:t>
      </w:r>
    </w:p>
    <w:p w14:paraId="1BB07CA2" w14:textId="77777777" w:rsidR="00F42FB8" w:rsidRDefault="00F42FB8" w:rsidP="00F42FB8">
      <w:pPr>
        <w:pStyle w:val="TerminalDisplay"/>
      </w:pPr>
      <w:r>
        <w:t>#</w:t>
      </w:r>
    </w:p>
    <w:p w14:paraId="5CAA05F4" w14:textId="77777777" w:rsidR="00F42FB8" w:rsidRDefault="00F42FB8" w:rsidP="00F42FB8">
      <w:pPr>
        <w:pStyle w:val="TerminalDisplay"/>
      </w:pPr>
      <w:r>
        <w:t>snmp-agent</w:t>
      </w:r>
    </w:p>
    <w:p w14:paraId="01B336D7" w14:textId="77777777" w:rsidR="00F42FB8" w:rsidRDefault="00F42FB8" w:rsidP="00F42FB8">
      <w:pPr>
        <w:pStyle w:val="TerminalDisplay"/>
      </w:pPr>
      <w:r>
        <w:t>snmp-agent local-engineid 800007DB034C1FCC6E2774</w:t>
      </w:r>
    </w:p>
    <w:p w14:paraId="534B775F" w14:textId="77777777" w:rsidR="00F42FB8" w:rsidRDefault="00F42FB8" w:rsidP="00F42FB8">
      <w:pPr>
        <w:pStyle w:val="TerminalDisplay"/>
      </w:pPr>
      <w:r>
        <w:t>snmp-agent sys-info version v3</w:t>
      </w:r>
    </w:p>
    <w:p w14:paraId="112F6A3C" w14:textId="77777777" w:rsidR="00F42FB8" w:rsidRDefault="00F42FB8" w:rsidP="00F42FB8">
      <w:pPr>
        <w:pStyle w:val="TerminalDisplay"/>
      </w:pPr>
      <w:r>
        <w:t>snmp-agent group v3 datacom privacy</w:t>
      </w:r>
    </w:p>
    <w:p w14:paraId="630B276F" w14:textId="77777777" w:rsidR="00F42FB8" w:rsidRDefault="00F42FB8" w:rsidP="00F42FB8">
      <w:pPr>
        <w:pStyle w:val="TerminalDisplay"/>
      </w:pPr>
      <w:r>
        <w:t>snmp-agent target-host trap address udp-domain 192.168.100.2 params securityname</w:t>
      </w:r>
    </w:p>
    <w:p w14:paraId="3DF4AA89" w14:textId="77777777" w:rsidR="00F42FB8" w:rsidRDefault="00F42FB8" w:rsidP="00F42FB8">
      <w:pPr>
        <w:pStyle w:val="TerminalDisplay"/>
      </w:pPr>
      <w:r>
        <w:t xml:space="preserve"> datacom v3</w:t>
      </w:r>
    </w:p>
    <w:p w14:paraId="6E3F221C" w14:textId="77777777" w:rsidR="00F42FB8" w:rsidRDefault="00F42FB8" w:rsidP="00F42FB8">
      <w:pPr>
        <w:pStyle w:val="TerminalDisplay"/>
      </w:pPr>
      <w:r>
        <w:t>snmp-agent usm-user v3 test datacom authentication-mode md5 :S@4*#]%O_-M9=:&gt;$BB:</w:t>
      </w:r>
    </w:p>
    <w:p w14:paraId="070C6BEF" w14:textId="77777777" w:rsidR="00F42FB8" w:rsidRDefault="00F42FB8" w:rsidP="00F42FB8">
      <w:pPr>
        <w:pStyle w:val="TerminalDisplay"/>
      </w:pPr>
      <w:r>
        <w:t>7!!! privacy-mode des56 :S@4*#]%O_-M9=:&gt;$BB:7!!!</w:t>
      </w:r>
    </w:p>
    <w:p w14:paraId="029568B3" w14:textId="77777777" w:rsidR="00F42FB8" w:rsidRDefault="00F42FB8" w:rsidP="00F42FB8">
      <w:pPr>
        <w:pStyle w:val="TerminalDisplay"/>
      </w:pPr>
      <w:r>
        <w:t>snmp-agent trap source Vlanif2</w:t>
      </w:r>
    </w:p>
    <w:p w14:paraId="38DE4955" w14:textId="77777777" w:rsidR="00F42FB8" w:rsidRDefault="00F42FB8" w:rsidP="00F42FB8">
      <w:pPr>
        <w:pStyle w:val="TerminalDisplay"/>
      </w:pPr>
      <w:r>
        <w:t>snmp-agent trap enable</w:t>
      </w:r>
    </w:p>
    <w:p w14:paraId="42B02576" w14:textId="77777777" w:rsidR="00F42FB8" w:rsidRDefault="00F42FB8" w:rsidP="00F42FB8">
      <w:pPr>
        <w:pStyle w:val="TerminalDisplay"/>
      </w:pPr>
      <w:r>
        <w:t>#</w:t>
      </w:r>
    </w:p>
    <w:p w14:paraId="7A99F9B4" w14:textId="77777777" w:rsidR="00F42FB8" w:rsidRDefault="00F42FB8" w:rsidP="00F42FB8">
      <w:pPr>
        <w:pStyle w:val="TerminalDisplay"/>
      </w:pPr>
      <w:r>
        <w:t>return</w:t>
      </w:r>
    </w:p>
    <w:p w14:paraId="000D666E" w14:textId="77777777" w:rsidR="00F42FB8" w:rsidRDefault="00F42FB8" w:rsidP="00F42FB8">
      <w:r>
        <w:t>Configuration on F3-ACC1</w:t>
      </w:r>
    </w:p>
    <w:p w14:paraId="1D1F3D24" w14:textId="77777777" w:rsidR="00F42FB8" w:rsidRDefault="00F42FB8" w:rsidP="00F42FB8">
      <w:pPr>
        <w:pStyle w:val="TerminalDisplay"/>
      </w:pPr>
      <w:r>
        <w:t>#</w:t>
      </w:r>
    </w:p>
    <w:p w14:paraId="527943E1" w14:textId="77777777" w:rsidR="00F42FB8" w:rsidRDefault="00F42FB8" w:rsidP="00F42FB8">
      <w:pPr>
        <w:pStyle w:val="TerminalDisplay"/>
      </w:pPr>
      <w:r>
        <w:t>sysname F3-ACC1</w:t>
      </w:r>
    </w:p>
    <w:p w14:paraId="112DDFE4" w14:textId="77777777" w:rsidR="00F42FB8" w:rsidRDefault="00F42FB8" w:rsidP="00F42FB8">
      <w:pPr>
        <w:pStyle w:val="TerminalDisplay"/>
      </w:pPr>
      <w:r>
        <w:t>#</w:t>
      </w:r>
    </w:p>
    <w:p w14:paraId="27F2D671" w14:textId="77777777" w:rsidR="00F42FB8" w:rsidRDefault="00F42FB8" w:rsidP="00F42FB8">
      <w:pPr>
        <w:pStyle w:val="TerminalDisplay"/>
      </w:pPr>
      <w:r>
        <w:t>vlan batch 3 103 to 104</w:t>
      </w:r>
    </w:p>
    <w:p w14:paraId="2A1971C3" w14:textId="77777777" w:rsidR="00F42FB8" w:rsidRDefault="00F42FB8" w:rsidP="00F42FB8">
      <w:pPr>
        <w:pStyle w:val="TerminalDisplay"/>
      </w:pPr>
      <w:r>
        <w:t>#</w:t>
      </w:r>
    </w:p>
    <w:p w14:paraId="2D2E0EF9" w14:textId="77777777" w:rsidR="00F42FB8" w:rsidRDefault="00F42FB8" w:rsidP="00F42FB8">
      <w:pPr>
        <w:pStyle w:val="TerminalDisplay"/>
      </w:pPr>
      <w:r>
        <w:t>interface Vlanif3</w:t>
      </w:r>
    </w:p>
    <w:p w14:paraId="5B0124B9" w14:textId="77777777" w:rsidR="00F42FB8" w:rsidRDefault="00F42FB8" w:rsidP="00F42FB8">
      <w:pPr>
        <w:pStyle w:val="TerminalDisplay"/>
      </w:pPr>
      <w:r>
        <w:t xml:space="preserve"> ip address 192.168.3.1 255.255.255.0</w:t>
      </w:r>
    </w:p>
    <w:p w14:paraId="55EAA4DF" w14:textId="77777777" w:rsidR="00F42FB8" w:rsidRDefault="00F42FB8" w:rsidP="00F42FB8">
      <w:pPr>
        <w:pStyle w:val="TerminalDisplay"/>
      </w:pPr>
      <w:r>
        <w:lastRenderedPageBreak/>
        <w:t>#</w:t>
      </w:r>
    </w:p>
    <w:p w14:paraId="25C3ECC9" w14:textId="77777777" w:rsidR="00F42FB8" w:rsidRDefault="00F42FB8" w:rsidP="00F42FB8">
      <w:pPr>
        <w:pStyle w:val="TerminalDisplay"/>
      </w:pPr>
      <w:r>
        <w:t>interface Ethernet0/0/1</w:t>
      </w:r>
    </w:p>
    <w:p w14:paraId="685F9277" w14:textId="77777777" w:rsidR="00F42FB8" w:rsidRDefault="00F42FB8" w:rsidP="00F42FB8">
      <w:pPr>
        <w:pStyle w:val="TerminalDisplay"/>
      </w:pPr>
      <w:r>
        <w:t xml:space="preserve"> port link-type access</w:t>
      </w:r>
    </w:p>
    <w:p w14:paraId="3582C8F5" w14:textId="77777777" w:rsidR="00F42FB8" w:rsidRDefault="00F42FB8" w:rsidP="00F42FB8">
      <w:pPr>
        <w:pStyle w:val="TerminalDisplay"/>
      </w:pPr>
      <w:r>
        <w:t xml:space="preserve"> port default vlan 103</w:t>
      </w:r>
    </w:p>
    <w:p w14:paraId="75641DCA" w14:textId="77777777" w:rsidR="00F42FB8" w:rsidRDefault="00F42FB8" w:rsidP="00F42FB8">
      <w:pPr>
        <w:pStyle w:val="TerminalDisplay"/>
      </w:pPr>
      <w:r>
        <w:t>#</w:t>
      </w:r>
    </w:p>
    <w:p w14:paraId="1CD7D6D4" w14:textId="77777777" w:rsidR="00F42FB8" w:rsidRDefault="00F42FB8" w:rsidP="00F42FB8">
      <w:pPr>
        <w:pStyle w:val="TerminalDisplay"/>
      </w:pPr>
      <w:r>
        <w:t>interface Ethernet0/0/2</w:t>
      </w:r>
    </w:p>
    <w:p w14:paraId="1F595404" w14:textId="77777777" w:rsidR="00F42FB8" w:rsidRDefault="00F42FB8" w:rsidP="00F42FB8">
      <w:pPr>
        <w:pStyle w:val="TerminalDisplay"/>
      </w:pPr>
      <w:r>
        <w:t xml:space="preserve"> port link-type access</w:t>
      </w:r>
    </w:p>
    <w:p w14:paraId="40F8DE7E" w14:textId="77777777" w:rsidR="00F42FB8" w:rsidRDefault="00F42FB8" w:rsidP="00F42FB8">
      <w:pPr>
        <w:pStyle w:val="TerminalDisplay"/>
      </w:pPr>
      <w:r>
        <w:t xml:space="preserve"> port default vlan 103</w:t>
      </w:r>
    </w:p>
    <w:p w14:paraId="267C54BA" w14:textId="77777777" w:rsidR="00F42FB8" w:rsidRDefault="00F42FB8" w:rsidP="00F42FB8">
      <w:pPr>
        <w:pStyle w:val="TerminalDisplay"/>
      </w:pPr>
      <w:r>
        <w:t>#</w:t>
      </w:r>
    </w:p>
    <w:p w14:paraId="0ACB2BF4" w14:textId="77777777" w:rsidR="00F42FB8" w:rsidRDefault="00F42FB8" w:rsidP="00F42FB8">
      <w:pPr>
        <w:pStyle w:val="TerminalDisplay"/>
      </w:pPr>
      <w:r>
        <w:t>interface Ethernet0/0/3</w:t>
      </w:r>
    </w:p>
    <w:p w14:paraId="2F61F4F3" w14:textId="77777777" w:rsidR="00F42FB8" w:rsidRDefault="00F42FB8" w:rsidP="00F42FB8">
      <w:pPr>
        <w:pStyle w:val="TerminalDisplay"/>
      </w:pPr>
      <w:r>
        <w:t xml:space="preserve"> port link-type access</w:t>
      </w:r>
    </w:p>
    <w:p w14:paraId="5BFEE8CA" w14:textId="77777777" w:rsidR="00F42FB8" w:rsidRDefault="00F42FB8" w:rsidP="00F42FB8">
      <w:pPr>
        <w:pStyle w:val="TerminalDisplay"/>
      </w:pPr>
      <w:r>
        <w:t xml:space="preserve"> port default vlan 103</w:t>
      </w:r>
    </w:p>
    <w:p w14:paraId="5D357768" w14:textId="77777777" w:rsidR="00F42FB8" w:rsidRDefault="00F42FB8" w:rsidP="00F42FB8">
      <w:pPr>
        <w:pStyle w:val="TerminalDisplay"/>
      </w:pPr>
      <w:r>
        <w:t>#</w:t>
      </w:r>
    </w:p>
    <w:p w14:paraId="6732AB71" w14:textId="77777777" w:rsidR="00F42FB8" w:rsidRDefault="00F42FB8" w:rsidP="00F42FB8">
      <w:pPr>
        <w:pStyle w:val="TerminalDisplay"/>
      </w:pPr>
      <w:r>
        <w:t>interface Ethernet0/0/4</w:t>
      </w:r>
    </w:p>
    <w:p w14:paraId="1DE80603" w14:textId="77777777" w:rsidR="00F42FB8" w:rsidRDefault="00F42FB8" w:rsidP="00F42FB8">
      <w:pPr>
        <w:pStyle w:val="TerminalDisplay"/>
      </w:pPr>
      <w:r>
        <w:t xml:space="preserve"> port link-type access</w:t>
      </w:r>
    </w:p>
    <w:p w14:paraId="693B7382" w14:textId="77777777" w:rsidR="00F42FB8" w:rsidRDefault="00F42FB8" w:rsidP="00F42FB8">
      <w:pPr>
        <w:pStyle w:val="TerminalDisplay"/>
      </w:pPr>
      <w:r>
        <w:t xml:space="preserve"> port default vlan 103</w:t>
      </w:r>
    </w:p>
    <w:p w14:paraId="28CB3AF0" w14:textId="77777777" w:rsidR="00F42FB8" w:rsidRDefault="00F42FB8" w:rsidP="00F42FB8">
      <w:pPr>
        <w:pStyle w:val="TerminalDisplay"/>
      </w:pPr>
      <w:r>
        <w:t>#</w:t>
      </w:r>
    </w:p>
    <w:p w14:paraId="17A0D491" w14:textId="77777777" w:rsidR="00F42FB8" w:rsidRDefault="00F42FB8" w:rsidP="00F42FB8">
      <w:pPr>
        <w:pStyle w:val="TerminalDisplay"/>
      </w:pPr>
      <w:r>
        <w:t>interface Ethernet0/0/5</w:t>
      </w:r>
    </w:p>
    <w:p w14:paraId="10078E2E" w14:textId="77777777" w:rsidR="00F42FB8" w:rsidRDefault="00F42FB8" w:rsidP="00F42FB8">
      <w:pPr>
        <w:pStyle w:val="TerminalDisplay"/>
      </w:pPr>
      <w:r>
        <w:t xml:space="preserve"> port link-type access</w:t>
      </w:r>
    </w:p>
    <w:p w14:paraId="0CE6237A" w14:textId="77777777" w:rsidR="00F42FB8" w:rsidRDefault="00F42FB8" w:rsidP="00F42FB8">
      <w:pPr>
        <w:pStyle w:val="TerminalDisplay"/>
      </w:pPr>
      <w:r>
        <w:t xml:space="preserve"> port default vlan 103</w:t>
      </w:r>
    </w:p>
    <w:p w14:paraId="73EBAB9A" w14:textId="77777777" w:rsidR="00F42FB8" w:rsidRDefault="00F42FB8" w:rsidP="00F42FB8">
      <w:pPr>
        <w:pStyle w:val="TerminalDisplay"/>
      </w:pPr>
      <w:r>
        <w:t>#</w:t>
      </w:r>
    </w:p>
    <w:p w14:paraId="33231A33" w14:textId="77777777" w:rsidR="00F42FB8" w:rsidRDefault="00F42FB8" w:rsidP="00F42FB8">
      <w:pPr>
        <w:pStyle w:val="TerminalDisplay"/>
      </w:pPr>
      <w:r>
        <w:t>interface Ethernet0/0/6</w:t>
      </w:r>
    </w:p>
    <w:p w14:paraId="64B0D5B1" w14:textId="77777777" w:rsidR="00F42FB8" w:rsidRDefault="00F42FB8" w:rsidP="00F42FB8">
      <w:pPr>
        <w:pStyle w:val="TerminalDisplay"/>
      </w:pPr>
      <w:r>
        <w:t xml:space="preserve"> port link-type access</w:t>
      </w:r>
    </w:p>
    <w:p w14:paraId="6F02C5DC" w14:textId="77777777" w:rsidR="00F42FB8" w:rsidRDefault="00F42FB8" w:rsidP="00F42FB8">
      <w:pPr>
        <w:pStyle w:val="TerminalDisplay"/>
      </w:pPr>
      <w:r>
        <w:t xml:space="preserve"> port default vlan 103</w:t>
      </w:r>
    </w:p>
    <w:p w14:paraId="586D6B9A" w14:textId="77777777" w:rsidR="00F42FB8" w:rsidRDefault="00F42FB8" w:rsidP="00F42FB8">
      <w:pPr>
        <w:pStyle w:val="TerminalDisplay"/>
      </w:pPr>
      <w:r>
        <w:t>#</w:t>
      </w:r>
    </w:p>
    <w:p w14:paraId="78C5D553" w14:textId="77777777" w:rsidR="00F42FB8" w:rsidRDefault="00F42FB8" w:rsidP="00F42FB8">
      <w:pPr>
        <w:pStyle w:val="TerminalDisplay"/>
      </w:pPr>
      <w:r>
        <w:t>interface Ethernet0/0/7</w:t>
      </w:r>
    </w:p>
    <w:p w14:paraId="5895BDF2" w14:textId="77777777" w:rsidR="00F42FB8" w:rsidRDefault="00F42FB8" w:rsidP="00F42FB8">
      <w:pPr>
        <w:pStyle w:val="TerminalDisplay"/>
      </w:pPr>
      <w:r>
        <w:t xml:space="preserve"> port link-type access</w:t>
      </w:r>
    </w:p>
    <w:p w14:paraId="03A4E33B" w14:textId="77777777" w:rsidR="00F42FB8" w:rsidRDefault="00F42FB8" w:rsidP="00F42FB8">
      <w:pPr>
        <w:pStyle w:val="TerminalDisplay"/>
      </w:pPr>
      <w:r>
        <w:t xml:space="preserve"> port default vlan 103</w:t>
      </w:r>
    </w:p>
    <w:p w14:paraId="67ADFAA4" w14:textId="77777777" w:rsidR="00F42FB8" w:rsidRDefault="00F42FB8" w:rsidP="00F42FB8">
      <w:pPr>
        <w:pStyle w:val="TerminalDisplay"/>
      </w:pPr>
      <w:r>
        <w:t>#</w:t>
      </w:r>
    </w:p>
    <w:p w14:paraId="187545DD" w14:textId="77777777" w:rsidR="00F42FB8" w:rsidRDefault="00F42FB8" w:rsidP="00F42FB8">
      <w:pPr>
        <w:pStyle w:val="TerminalDisplay"/>
      </w:pPr>
      <w:r>
        <w:t>interface Ethernet0/0/8</w:t>
      </w:r>
    </w:p>
    <w:p w14:paraId="6605F26B" w14:textId="77777777" w:rsidR="00F42FB8" w:rsidRDefault="00F42FB8" w:rsidP="00F42FB8">
      <w:pPr>
        <w:pStyle w:val="TerminalDisplay"/>
      </w:pPr>
      <w:r>
        <w:t xml:space="preserve"> port link-type access</w:t>
      </w:r>
    </w:p>
    <w:p w14:paraId="0D31E97C" w14:textId="77777777" w:rsidR="00F42FB8" w:rsidRDefault="00F42FB8" w:rsidP="00F42FB8">
      <w:pPr>
        <w:pStyle w:val="TerminalDisplay"/>
      </w:pPr>
      <w:r>
        <w:t xml:space="preserve"> port default vlan 103</w:t>
      </w:r>
    </w:p>
    <w:p w14:paraId="4ED70221" w14:textId="77777777" w:rsidR="00F42FB8" w:rsidRDefault="00F42FB8" w:rsidP="00F42FB8">
      <w:pPr>
        <w:pStyle w:val="TerminalDisplay"/>
      </w:pPr>
      <w:r>
        <w:t>#</w:t>
      </w:r>
    </w:p>
    <w:p w14:paraId="29797BCA" w14:textId="77777777" w:rsidR="00F42FB8" w:rsidRDefault="00F42FB8" w:rsidP="00F42FB8">
      <w:pPr>
        <w:pStyle w:val="TerminalDisplay"/>
      </w:pPr>
      <w:r>
        <w:t>interface Ethernet0/0/9</w:t>
      </w:r>
    </w:p>
    <w:p w14:paraId="348EB905" w14:textId="77777777" w:rsidR="00F42FB8" w:rsidRDefault="00F42FB8" w:rsidP="00F42FB8">
      <w:pPr>
        <w:pStyle w:val="TerminalDisplay"/>
      </w:pPr>
      <w:r>
        <w:t xml:space="preserve"> port link-type access</w:t>
      </w:r>
    </w:p>
    <w:p w14:paraId="625CB6FA" w14:textId="77777777" w:rsidR="00F42FB8" w:rsidRDefault="00F42FB8" w:rsidP="00F42FB8">
      <w:pPr>
        <w:pStyle w:val="TerminalDisplay"/>
      </w:pPr>
      <w:r>
        <w:t xml:space="preserve"> port default vlan 103</w:t>
      </w:r>
    </w:p>
    <w:p w14:paraId="19E47D93" w14:textId="77777777" w:rsidR="00F42FB8" w:rsidRDefault="00F42FB8" w:rsidP="00F42FB8">
      <w:pPr>
        <w:pStyle w:val="TerminalDisplay"/>
      </w:pPr>
      <w:r>
        <w:t>#</w:t>
      </w:r>
    </w:p>
    <w:p w14:paraId="6DB22154" w14:textId="77777777" w:rsidR="00F42FB8" w:rsidRDefault="00F42FB8" w:rsidP="00F42FB8">
      <w:pPr>
        <w:pStyle w:val="TerminalDisplay"/>
      </w:pPr>
      <w:r>
        <w:t>interface Ethernet0/0/10</w:t>
      </w:r>
    </w:p>
    <w:p w14:paraId="65B584CE" w14:textId="77777777" w:rsidR="00F42FB8" w:rsidRDefault="00F42FB8" w:rsidP="00F42FB8">
      <w:pPr>
        <w:pStyle w:val="TerminalDisplay"/>
      </w:pPr>
      <w:r>
        <w:t xml:space="preserve"> port link-type access</w:t>
      </w:r>
    </w:p>
    <w:p w14:paraId="7FB4C53F" w14:textId="77777777" w:rsidR="00F42FB8" w:rsidRDefault="00F42FB8" w:rsidP="00F42FB8">
      <w:pPr>
        <w:pStyle w:val="TerminalDisplay"/>
      </w:pPr>
      <w:r>
        <w:t xml:space="preserve"> port default vlan 103</w:t>
      </w:r>
    </w:p>
    <w:p w14:paraId="5500101A" w14:textId="77777777" w:rsidR="00F42FB8" w:rsidRDefault="00F42FB8" w:rsidP="00F42FB8">
      <w:pPr>
        <w:pStyle w:val="TerminalDisplay"/>
      </w:pPr>
      <w:r>
        <w:t>#</w:t>
      </w:r>
    </w:p>
    <w:p w14:paraId="7E7685FD" w14:textId="77777777" w:rsidR="00F42FB8" w:rsidRDefault="00F42FB8" w:rsidP="00F42FB8">
      <w:pPr>
        <w:pStyle w:val="TerminalDisplay"/>
      </w:pPr>
      <w:r>
        <w:t>interface Ethernet0/0/11</w:t>
      </w:r>
    </w:p>
    <w:p w14:paraId="23FF453B" w14:textId="77777777" w:rsidR="00F42FB8" w:rsidRDefault="00F42FB8" w:rsidP="00F42FB8">
      <w:pPr>
        <w:pStyle w:val="TerminalDisplay"/>
      </w:pPr>
      <w:r>
        <w:t xml:space="preserve"> port link-type access</w:t>
      </w:r>
    </w:p>
    <w:p w14:paraId="130FA7E7" w14:textId="77777777" w:rsidR="00F42FB8" w:rsidRDefault="00F42FB8" w:rsidP="00F42FB8">
      <w:pPr>
        <w:pStyle w:val="TerminalDisplay"/>
      </w:pPr>
      <w:r>
        <w:t xml:space="preserve"> port default vlan 104</w:t>
      </w:r>
    </w:p>
    <w:p w14:paraId="5AA8F69F" w14:textId="77777777" w:rsidR="00F42FB8" w:rsidRDefault="00F42FB8" w:rsidP="00F42FB8">
      <w:pPr>
        <w:pStyle w:val="TerminalDisplay"/>
      </w:pPr>
      <w:r>
        <w:t>#</w:t>
      </w:r>
    </w:p>
    <w:p w14:paraId="1F0A2A53" w14:textId="77777777" w:rsidR="00F42FB8" w:rsidRDefault="00F42FB8" w:rsidP="00F42FB8">
      <w:pPr>
        <w:pStyle w:val="TerminalDisplay"/>
      </w:pPr>
      <w:r>
        <w:t>interface Ethernet0/0/12</w:t>
      </w:r>
    </w:p>
    <w:p w14:paraId="64066F97" w14:textId="77777777" w:rsidR="00F42FB8" w:rsidRDefault="00F42FB8" w:rsidP="00F42FB8">
      <w:pPr>
        <w:pStyle w:val="TerminalDisplay"/>
      </w:pPr>
      <w:r>
        <w:t xml:space="preserve"> port link-type access</w:t>
      </w:r>
    </w:p>
    <w:p w14:paraId="65F3F1F5" w14:textId="77777777" w:rsidR="00F42FB8" w:rsidRDefault="00F42FB8" w:rsidP="00F42FB8">
      <w:pPr>
        <w:pStyle w:val="TerminalDisplay"/>
      </w:pPr>
      <w:r>
        <w:t xml:space="preserve"> port default vlan 104</w:t>
      </w:r>
    </w:p>
    <w:p w14:paraId="5A9638BE" w14:textId="77777777" w:rsidR="00F42FB8" w:rsidRDefault="00F42FB8" w:rsidP="00F42FB8">
      <w:pPr>
        <w:pStyle w:val="TerminalDisplay"/>
      </w:pPr>
      <w:r>
        <w:t>#</w:t>
      </w:r>
    </w:p>
    <w:p w14:paraId="500BAAB6" w14:textId="77777777" w:rsidR="00F42FB8" w:rsidRDefault="00F42FB8" w:rsidP="00F42FB8">
      <w:pPr>
        <w:pStyle w:val="TerminalDisplay"/>
      </w:pPr>
      <w:r>
        <w:t>interface Ethernet0/0/13</w:t>
      </w:r>
    </w:p>
    <w:p w14:paraId="6AA0F237" w14:textId="77777777" w:rsidR="00F42FB8" w:rsidRDefault="00F42FB8" w:rsidP="00F42FB8">
      <w:pPr>
        <w:pStyle w:val="TerminalDisplay"/>
      </w:pPr>
      <w:r>
        <w:t xml:space="preserve"> port link-type access</w:t>
      </w:r>
    </w:p>
    <w:p w14:paraId="3B79099D" w14:textId="77777777" w:rsidR="00F42FB8" w:rsidRDefault="00F42FB8" w:rsidP="00F42FB8">
      <w:pPr>
        <w:pStyle w:val="TerminalDisplay"/>
      </w:pPr>
      <w:r>
        <w:t xml:space="preserve"> port default vlan 104</w:t>
      </w:r>
    </w:p>
    <w:p w14:paraId="2D729983" w14:textId="77777777" w:rsidR="00F42FB8" w:rsidRDefault="00F42FB8" w:rsidP="00F42FB8">
      <w:pPr>
        <w:pStyle w:val="TerminalDisplay"/>
      </w:pPr>
      <w:r>
        <w:t>#</w:t>
      </w:r>
    </w:p>
    <w:p w14:paraId="20780963" w14:textId="77777777" w:rsidR="00F42FB8" w:rsidRDefault="00F42FB8" w:rsidP="00F42FB8">
      <w:pPr>
        <w:pStyle w:val="TerminalDisplay"/>
      </w:pPr>
      <w:r>
        <w:t>interface Ethernet0/0/14</w:t>
      </w:r>
    </w:p>
    <w:p w14:paraId="380CE9CA" w14:textId="77777777" w:rsidR="00F42FB8" w:rsidRDefault="00F42FB8" w:rsidP="00F42FB8">
      <w:pPr>
        <w:pStyle w:val="TerminalDisplay"/>
      </w:pPr>
      <w:r>
        <w:t xml:space="preserve"> port link-type access</w:t>
      </w:r>
    </w:p>
    <w:p w14:paraId="6271C784" w14:textId="77777777" w:rsidR="00F42FB8" w:rsidRDefault="00F42FB8" w:rsidP="00F42FB8">
      <w:pPr>
        <w:pStyle w:val="TerminalDisplay"/>
      </w:pPr>
      <w:r>
        <w:lastRenderedPageBreak/>
        <w:t xml:space="preserve"> port default vlan 104</w:t>
      </w:r>
    </w:p>
    <w:p w14:paraId="42000AB0" w14:textId="77777777" w:rsidR="00F42FB8" w:rsidRDefault="00F42FB8" w:rsidP="00F42FB8">
      <w:pPr>
        <w:pStyle w:val="TerminalDisplay"/>
      </w:pPr>
      <w:r>
        <w:t>#</w:t>
      </w:r>
    </w:p>
    <w:p w14:paraId="16A6E5D2" w14:textId="77777777" w:rsidR="00F42FB8" w:rsidRDefault="00F42FB8" w:rsidP="00F42FB8">
      <w:pPr>
        <w:pStyle w:val="TerminalDisplay"/>
      </w:pPr>
      <w:r>
        <w:t>interface Ethernet0/0/15</w:t>
      </w:r>
    </w:p>
    <w:p w14:paraId="1BCB61A3" w14:textId="77777777" w:rsidR="00F42FB8" w:rsidRDefault="00F42FB8" w:rsidP="00F42FB8">
      <w:pPr>
        <w:pStyle w:val="TerminalDisplay"/>
      </w:pPr>
      <w:r>
        <w:t xml:space="preserve"> port link-type access</w:t>
      </w:r>
    </w:p>
    <w:p w14:paraId="646D7478" w14:textId="77777777" w:rsidR="00F42FB8" w:rsidRDefault="00F42FB8" w:rsidP="00F42FB8">
      <w:pPr>
        <w:pStyle w:val="TerminalDisplay"/>
      </w:pPr>
      <w:r>
        <w:t xml:space="preserve"> port default vlan 104</w:t>
      </w:r>
    </w:p>
    <w:p w14:paraId="5619F9A8" w14:textId="77777777" w:rsidR="00F42FB8" w:rsidRDefault="00F42FB8" w:rsidP="00F42FB8">
      <w:pPr>
        <w:pStyle w:val="TerminalDisplay"/>
      </w:pPr>
      <w:r>
        <w:t>#</w:t>
      </w:r>
    </w:p>
    <w:p w14:paraId="3D8B889C" w14:textId="77777777" w:rsidR="00F42FB8" w:rsidRDefault="00F42FB8" w:rsidP="00F42FB8">
      <w:pPr>
        <w:pStyle w:val="TerminalDisplay"/>
      </w:pPr>
      <w:r>
        <w:t>interface Ethernet0/0/16</w:t>
      </w:r>
    </w:p>
    <w:p w14:paraId="2D0495B3" w14:textId="77777777" w:rsidR="00F42FB8" w:rsidRDefault="00F42FB8" w:rsidP="00F42FB8">
      <w:pPr>
        <w:pStyle w:val="TerminalDisplay"/>
      </w:pPr>
      <w:r>
        <w:t xml:space="preserve"> port link-type access</w:t>
      </w:r>
    </w:p>
    <w:p w14:paraId="23EFC361" w14:textId="77777777" w:rsidR="00F42FB8" w:rsidRDefault="00F42FB8" w:rsidP="00F42FB8">
      <w:pPr>
        <w:pStyle w:val="TerminalDisplay"/>
      </w:pPr>
      <w:r>
        <w:t xml:space="preserve"> port default vlan 104</w:t>
      </w:r>
    </w:p>
    <w:p w14:paraId="4027216D" w14:textId="77777777" w:rsidR="00F42FB8" w:rsidRDefault="00F42FB8" w:rsidP="00F42FB8">
      <w:pPr>
        <w:pStyle w:val="TerminalDisplay"/>
      </w:pPr>
      <w:r>
        <w:t>#</w:t>
      </w:r>
    </w:p>
    <w:p w14:paraId="383A2D7D" w14:textId="77777777" w:rsidR="00F42FB8" w:rsidRDefault="00F42FB8" w:rsidP="00F42FB8">
      <w:pPr>
        <w:pStyle w:val="TerminalDisplay"/>
      </w:pPr>
      <w:r>
        <w:t>interface Ethernet0/0/17</w:t>
      </w:r>
    </w:p>
    <w:p w14:paraId="2AEFD48D" w14:textId="77777777" w:rsidR="00F42FB8" w:rsidRDefault="00F42FB8" w:rsidP="00F42FB8">
      <w:pPr>
        <w:pStyle w:val="TerminalDisplay"/>
      </w:pPr>
      <w:r>
        <w:t xml:space="preserve"> port link-type access</w:t>
      </w:r>
    </w:p>
    <w:p w14:paraId="4DB9EB48" w14:textId="77777777" w:rsidR="00F42FB8" w:rsidRDefault="00F42FB8" w:rsidP="00F42FB8">
      <w:pPr>
        <w:pStyle w:val="TerminalDisplay"/>
      </w:pPr>
      <w:r>
        <w:t xml:space="preserve"> port default vlan 104</w:t>
      </w:r>
    </w:p>
    <w:p w14:paraId="7083FCA0" w14:textId="77777777" w:rsidR="00F42FB8" w:rsidRDefault="00F42FB8" w:rsidP="00F42FB8">
      <w:pPr>
        <w:pStyle w:val="TerminalDisplay"/>
      </w:pPr>
      <w:r>
        <w:t>#</w:t>
      </w:r>
    </w:p>
    <w:p w14:paraId="127F6D4E" w14:textId="77777777" w:rsidR="00F42FB8" w:rsidRDefault="00F42FB8" w:rsidP="00F42FB8">
      <w:pPr>
        <w:pStyle w:val="TerminalDisplay"/>
      </w:pPr>
      <w:r>
        <w:t>interface Ethernet0/0/18</w:t>
      </w:r>
    </w:p>
    <w:p w14:paraId="3D910175" w14:textId="77777777" w:rsidR="00F42FB8" w:rsidRDefault="00F42FB8" w:rsidP="00F42FB8">
      <w:pPr>
        <w:pStyle w:val="TerminalDisplay"/>
      </w:pPr>
      <w:r>
        <w:t xml:space="preserve"> port link-type access</w:t>
      </w:r>
    </w:p>
    <w:p w14:paraId="7EF1C136" w14:textId="77777777" w:rsidR="00F42FB8" w:rsidRDefault="00F42FB8" w:rsidP="00F42FB8">
      <w:pPr>
        <w:pStyle w:val="TerminalDisplay"/>
      </w:pPr>
      <w:r>
        <w:t xml:space="preserve"> port default vlan 104</w:t>
      </w:r>
    </w:p>
    <w:p w14:paraId="1B8E4169" w14:textId="77777777" w:rsidR="00F42FB8" w:rsidRDefault="00F42FB8" w:rsidP="00F42FB8">
      <w:pPr>
        <w:pStyle w:val="TerminalDisplay"/>
      </w:pPr>
      <w:r>
        <w:t>#</w:t>
      </w:r>
    </w:p>
    <w:p w14:paraId="3B70184F" w14:textId="77777777" w:rsidR="00F42FB8" w:rsidRDefault="00F42FB8" w:rsidP="00F42FB8">
      <w:pPr>
        <w:pStyle w:val="TerminalDisplay"/>
      </w:pPr>
      <w:r>
        <w:t>interface Ethernet0/0/19</w:t>
      </w:r>
    </w:p>
    <w:p w14:paraId="56616D42" w14:textId="77777777" w:rsidR="00F42FB8" w:rsidRDefault="00F42FB8" w:rsidP="00F42FB8">
      <w:pPr>
        <w:pStyle w:val="TerminalDisplay"/>
      </w:pPr>
      <w:r>
        <w:t xml:space="preserve"> port link-type access</w:t>
      </w:r>
    </w:p>
    <w:p w14:paraId="72A95FA8" w14:textId="77777777" w:rsidR="00F42FB8" w:rsidRDefault="00F42FB8" w:rsidP="00F42FB8">
      <w:pPr>
        <w:pStyle w:val="TerminalDisplay"/>
      </w:pPr>
      <w:r>
        <w:t xml:space="preserve"> port default vlan 104</w:t>
      </w:r>
    </w:p>
    <w:p w14:paraId="66C79256" w14:textId="77777777" w:rsidR="00F42FB8" w:rsidRDefault="00F42FB8" w:rsidP="00F42FB8">
      <w:pPr>
        <w:pStyle w:val="TerminalDisplay"/>
      </w:pPr>
      <w:r>
        <w:t>#</w:t>
      </w:r>
    </w:p>
    <w:p w14:paraId="0ACC0AF3" w14:textId="05A6DF63" w:rsidR="000D2379" w:rsidRDefault="000D2379" w:rsidP="000D2379">
      <w:pPr>
        <w:pStyle w:val="TerminalDisplay"/>
      </w:pPr>
      <w:r>
        <w:t>interface Ethernet0/0/20</w:t>
      </w:r>
    </w:p>
    <w:p w14:paraId="50CCB50A" w14:textId="77777777" w:rsidR="000D2379" w:rsidRDefault="000D2379" w:rsidP="000D2379">
      <w:pPr>
        <w:pStyle w:val="TerminalDisplay"/>
      </w:pPr>
      <w:r>
        <w:t xml:space="preserve"> port link-type access</w:t>
      </w:r>
    </w:p>
    <w:p w14:paraId="584A1347" w14:textId="77777777" w:rsidR="000D2379" w:rsidRDefault="000D2379" w:rsidP="000D2379">
      <w:pPr>
        <w:pStyle w:val="TerminalDisplay"/>
      </w:pPr>
      <w:r>
        <w:t xml:space="preserve"> port default vlan 104</w:t>
      </w:r>
    </w:p>
    <w:p w14:paraId="47458BDE" w14:textId="77777777" w:rsidR="00F42FB8" w:rsidRDefault="00F42FB8" w:rsidP="00F42FB8">
      <w:pPr>
        <w:pStyle w:val="TerminalDisplay"/>
      </w:pPr>
      <w:r>
        <w:t>#</w:t>
      </w:r>
    </w:p>
    <w:p w14:paraId="5213A774" w14:textId="77777777" w:rsidR="00F42FB8" w:rsidRDefault="00F42FB8" w:rsidP="00F42FB8">
      <w:pPr>
        <w:pStyle w:val="TerminalDisplay"/>
      </w:pPr>
      <w:r>
        <w:t>interface GigabitEthernet0/0/1</w:t>
      </w:r>
    </w:p>
    <w:p w14:paraId="570BE4E1" w14:textId="77777777" w:rsidR="00F42FB8" w:rsidRDefault="00F42FB8" w:rsidP="00F42FB8">
      <w:pPr>
        <w:pStyle w:val="TerminalDisplay"/>
      </w:pPr>
      <w:r>
        <w:t xml:space="preserve"> port link-type trunk</w:t>
      </w:r>
    </w:p>
    <w:p w14:paraId="7E588079" w14:textId="77777777" w:rsidR="00F42FB8" w:rsidRDefault="00F42FB8" w:rsidP="00F42FB8">
      <w:pPr>
        <w:pStyle w:val="TerminalDisplay"/>
      </w:pPr>
      <w:r>
        <w:t xml:space="preserve"> port trunk pvid vlan 3</w:t>
      </w:r>
    </w:p>
    <w:p w14:paraId="2445A203" w14:textId="77777777" w:rsidR="00F42FB8" w:rsidRDefault="00F42FB8" w:rsidP="00F42FB8">
      <w:pPr>
        <w:pStyle w:val="TerminalDisplay"/>
      </w:pPr>
      <w:r>
        <w:t xml:space="preserve"> port trunk allow-pass vlan 3 103 to 104</w:t>
      </w:r>
    </w:p>
    <w:p w14:paraId="1E6510E7" w14:textId="77777777" w:rsidR="00F42FB8" w:rsidRDefault="00F42FB8" w:rsidP="00F42FB8">
      <w:pPr>
        <w:pStyle w:val="TerminalDisplay"/>
      </w:pPr>
      <w:r>
        <w:t>#</w:t>
      </w:r>
    </w:p>
    <w:p w14:paraId="26463028" w14:textId="77777777" w:rsidR="00F42FB8" w:rsidRDefault="00F42FB8" w:rsidP="00F42FB8">
      <w:pPr>
        <w:pStyle w:val="TerminalDisplay"/>
      </w:pPr>
      <w:r>
        <w:t>ip route-static 0.0.0.0 0.0.0.0 192.168.3.254</w:t>
      </w:r>
    </w:p>
    <w:p w14:paraId="6DB237E2" w14:textId="77777777" w:rsidR="00F42FB8" w:rsidRDefault="00F42FB8" w:rsidP="00F42FB8">
      <w:pPr>
        <w:pStyle w:val="TerminalDisplay"/>
      </w:pPr>
      <w:r>
        <w:t>#</w:t>
      </w:r>
    </w:p>
    <w:p w14:paraId="6916D2A2" w14:textId="77777777" w:rsidR="00F42FB8" w:rsidRDefault="00F42FB8" w:rsidP="00F42FB8">
      <w:pPr>
        <w:pStyle w:val="TerminalDisplay"/>
      </w:pPr>
      <w:r>
        <w:t>snmp-agent</w:t>
      </w:r>
    </w:p>
    <w:p w14:paraId="2B9B82AB" w14:textId="77777777" w:rsidR="00F42FB8" w:rsidRDefault="00F42FB8" w:rsidP="00F42FB8">
      <w:pPr>
        <w:pStyle w:val="TerminalDisplay"/>
      </w:pPr>
      <w:r>
        <w:t>snmp-agent local-engineid 800007DB034C1FCCC75F9A</w:t>
      </w:r>
    </w:p>
    <w:p w14:paraId="07F0B098" w14:textId="77777777" w:rsidR="00F42FB8" w:rsidRDefault="00F42FB8" w:rsidP="00F42FB8">
      <w:pPr>
        <w:pStyle w:val="TerminalDisplay"/>
      </w:pPr>
      <w:r>
        <w:t>snmp-agent sys-info version v3</w:t>
      </w:r>
    </w:p>
    <w:p w14:paraId="37B35BDC" w14:textId="77777777" w:rsidR="00F42FB8" w:rsidRDefault="00F42FB8" w:rsidP="00F42FB8">
      <w:pPr>
        <w:pStyle w:val="TerminalDisplay"/>
      </w:pPr>
      <w:r>
        <w:t>snmp-agent group v3 datacom privacy</w:t>
      </w:r>
    </w:p>
    <w:p w14:paraId="76D7D9F0" w14:textId="77777777" w:rsidR="00F42FB8" w:rsidRDefault="00F42FB8" w:rsidP="00F42FB8">
      <w:pPr>
        <w:pStyle w:val="TerminalDisplay"/>
      </w:pPr>
      <w:r>
        <w:t>snmp-agent target-host trap address udp-domain 192.168.100.2 params securityname</w:t>
      </w:r>
    </w:p>
    <w:p w14:paraId="51D0D648" w14:textId="77777777" w:rsidR="00F42FB8" w:rsidRDefault="00F42FB8" w:rsidP="00F42FB8">
      <w:pPr>
        <w:pStyle w:val="TerminalDisplay"/>
      </w:pPr>
      <w:r>
        <w:t xml:space="preserve"> datacom v3</w:t>
      </w:r>
    </w:p>
    <w:p w14:paraId="53B95901" w14:textId="77777777" w:rsidR="00F42FB8" w:rsidRDefault="00F42FB8" w:rsidP="00F42FB8">
      <w:pPr>
        <w:pStyle w:val="TerminalDisplay"/>
      </w:pPr>
      <w:r>
        <w:t>snmp-agent usm-user v3 test datacom authentication-mode md5 FD5[3#*%a/!W$IOS;(RD</w:t>
      </w:r>
    </w:p>
    <w:p w14:paraId="089854D5" w14:textId="77777777" w:rsidR="00F42FB8" w:rsidRDefault="00F42FB8" w:rsidP="00F42FB8">
      <w:pPr>
        <w:pStyle w:val="TerminalDisplay"/>
      </w:pPr>
      <w:r>
        <w:t>3Q!! privacy-mode des56 FD5[3#*%a/!W$IOS;(RD3Q!!</w:t>
      </w:r>
    </w:p>
    <w:p w14:paraId="56FB1E35" w14:textId="77777777" w:rsidR="00F42FB8" w:rsidRDefault="00F42FB8" w:rsidP="00F42FB8">
      <w:pPr>
        <w:pStyle w:val="TerminalDisplay"/>
      </w:pPr>
      <w:r>
        <w:t>snmp-agent trap source Vlanif3</w:t>
      </w:r>
    </w:p>
    <w:p w14:paraId="7AC2C53F" w14:textId="77777777" w:rsidR="00F42FB8" w:rsidRDefault="00F42FB8" w:rsidP="00F42FB8">
      <w:pPr>
        <w:pStyle w:val="TerminalDisplay"/>
      </w:pPr>
      <w:r>
        <w:t>snmp-agent trap enable</w:t>
      </w:r>
    </w:p>
    <w:p w14:paraId="1D15F49B" w14:textId="77777777" w:rsidR="00F42FB8" w:rsidRDefault="00F42FB8" w:rsidP="00F42FB8">
      <w:pPr>
        <w:pStyle w:val="TerminalDisplay"/>
      </w:pPr>
      <w:r>
        <w:t>#</w:t>
      </w:r>
    </w:p>
    <w:p w14:paraId="6E559561" w14:textId="77777777" w:rsidR="00F42FB8" w:rsidRDefault="00F42FB8" w:rsidP="00F42FB8">
      <w:pPr>
        <w:pStyle w:val="TerminalDisplay"/>
      </w:pPr>
      <w:r>
        <w:t>return</w:t>
      </w:r>
    </w:p>
    <w:p w14:paraId="6450977B" w14:textId="77777777" w:rsidR="00F42FB8" w:rsidRDefault="00F42FB8" w:rsidP="00F42FB8">
      <w:r>
        <w:t>Configuration on F3-ACC2</w:t>
      </w:r>
    </w:p>
    <w:p w14:paraId="02D04399" w14:textId="77777777" w:rsidR="00F42FB8" w:rsidRDefault="00F42FB8" w:rsidP="00F42FB8">
      <w:pPr>
        <w:pStyle w:val="TerminalDisplay"/>
      </w:pPr>
      <w:r>
        <w:t>#</w:t>
      </w:r>
    </w:p>
    <w:p w14:paraId="0ABDE601" w14:textId="77777777" w:rsidR="00F42FB8" w:rsidRDefault="00F42FB8" w:rsidP="00F42FB8">
      <w:pPr>
        <w:pStyle w:val="TerminalDisplay"/>
      </w:pPr>
      <w:r>
        <w:t>sysname F3-ACC2</w:t>
      </w:r>
    </w:p>
    <w:p w14:paraId="322D684B" w14:textId="77777777" w:rsidR="00F42FB8" w:rsidRDefault="00F42FB8" w:rsidP="00F42FB8">
      <w:pPr>
        <w:pStyle w:val="TerminalDisplay"/>
      </w:pPr>
      <w:r>
        <w:t>#</w:t>
      </w:r>
    </w:p>
    <w:p w14:paraId="1306CAFF" w14:textId="77777777" w:rsidR="00F42FB8" w:rsidRDefault="00F42FB8" w:rsidP="00F42FB8">
      <w:pPr>
        <w:pStyle w:val="TerminalDisplay"/>
      </w:pPr>
      <w:r>
        <w:t>vlan batch 3 103 107 207</w:t>
      </w:r>
    </w:p>
    <w:p w14:paraId="06A6675A" w14:textId="77777777" w:rsidR="00F42FB8" w:rsidRDefault="00F42FB8" w:rsidP="00F42FB8">
      <w:pPr>
        <w:pStyle w:val="TerminalDisplay"/>
      </w:pPr>
      <w:r>
        <w:t>#</w:t>
      </w:r>
    </w:p>
    <w:p w14:paraId="38D7A733" w14:textId="77777777" w:rsidR="00F42FB8" w:rsidRDefault="00F42FB8" w:rsidP="00F42FB8">
      <w:pPr>
        <w:pStyle w:val="TerminalDisplay"/>
      </w:pPr>
      <w:r>
        <w:t>interface Vlanif3</w:t>
      </w:r>
    </w:p>
    <w:p w14:paraId="443613E6" w14:textId="77777777" w:rsidR="00F42FB8" w:rsidRDefault="00F42FB8" w:rsidP="00F42FB8">
      <w:pPr>
        <w:pStyle w:val="TerminalDisplay"/>
      </w:pPr>
      <w:r>
        <w:t xml:space="preserve"> ip address 192.168.3.2 255.255.255.0</w:t>
      </w:r>
    </w:p>
    <w:p w14:paraId="69A641E8" w14:textId="77777777" w:rsidR="00F42FB8" w:rsidRDefault="00F42FB8" w:rsidP="00F42FB8">
      <w:pPr>
        <w:pStyle w:val="TerminalDisplay"/>
      </w:pPr>
      <w:r>
        <w:t>#</w:t>
      </w:r>
    </w:p>
    <w:p w14:paraId="2A3B5BF1" w14:textId="77777777" w:rsidR="00F42FB8" w:rsidRDefault="00F42FB8" w:rsidP="00F42FB8">
      <w:pPr>
        <w:pStyle w:val="TerminalDisplay"/>
      </w:pPr>
      <w:r>
        <w:lastRenderedPageBreak/>
        <w:t>interface MEth0/0/1</w:t>
      </w:r>
    </w:p>
    <w:p w14:paraId="4242ED4A" w14:textId="77777777" w:rsidR="00F42FB8" w:rsidRDefault="00F42FB8" w:rsidP="00F42FB8">
      <w:pPr>
        <w:pStyle w:val="TerminalDisplay"/>
      </w:pPr>
      <w:r>
        <w:t>#</w:t>
      </w:r>
    </w:p>
    <w:p w14:paraId="1C960754" w14:textId="77777777" w:rsidR="00F42FB8" w:rsidRDefault="00F42FB8" w:rsidP="00F42FB8">
      <w:pPr>
        <w:pStyle w:val="TerminalDisplay"/>
      </w:pPr>
      <w:r>
        <w:t>interface Ethernet0/0/1</w:t>
      </w:r>
    </w:p>
    <w:p w14:paraId="42A3D404" w14:textId="77777777" w:rsidR="00F42FB8" w:rsidRDefault="00F42FB8" w:rsidP="00F42FB8">
      <w:pPr>
        <w:pStyle w:val="TerminalDisplay"/>
      </w:pPr>
      <w:r>
        <w:t xml:space="preserve"> port link-type access</w:t>
      </w:r>
    </w:p>
    <w:p w14:paraId="220987A1" w14:textId="77777777" w:rsidR="00F42FB8" w:rsidRDefault="00F42FB8" w:rsidP="00F42FB8">
      <w:pPr>
        <w:pStyle w:val="TerminalDisplay"/>
      </w:pPr>
      <w:r>
        <w:t xml:space="preserve"> port default vlan 103</w:t>
      </w:r>
    </w:p>
    <w:p w14:paraId="62A4EDB9" w14:textId="77777777" w:rsidR="00F42FB8" w:rsidRDefault="00F42FB8" w:rsidP="00F42FB8">
      <w:pPr>
        <w:pStyle w:val="TerminalDisplay"/>
      </w:pPr>
      <w:r>
        <w:t>#</w:t>
      </w:r>
    </w:p>
    <w:p w14:paraId="6C40C1EC" w14:textId="77777777" w:rsidR="00F42FB8" w:rsidRDefault="00F42FB8" w:rsidP="00F42FB8">
      <w:pPr>
        <w:pStyle w:val="TerminalDisplay"/>
      </w:pPr>
      <w:r>
        <w:t>interface Ethernet0/0/2</w:t>
      </w:r>
    </w:p>
    <w:p w14:paraId="0B5C7446" w14:textId="77777777" w:rsidR="00F42FB8" w:rsidRDefault="00F42FB8" w:rsidP="00F42FB8">
      <w:pPr>
        <w:pStyle w:val="TerminalDisplay"/>
      </w:pPr>
      <w:r>
        <w:t xml:space="preserve"> port link-type access</w:t>
      </w:r>
    </w:p>
    <w:p w14:paraId="74E54684" w14:textId="77777777" w:rsidR="00F42FB8" w:rsidRDefault="00F42FB8" w:rsidP="00F42FB8">
      <w:pPr>
        <w:pStyle w:val="TerminalDisplay"/>
      </w:pPr>
      <w:r>
        <w:t xml:space="preserve"> port default vlan 103</w:t>
      </w:r>
    </w:p>
    <w:p w14:paraId="1ACF32C9" w14:textId="77777777" w:rsidR="00F42FB8" w:rsidRDefault="00F42FB8" w:rsidP="00F42FB8">
      <w:pPr>
        <w:pStyle w:val="TerminalDisplay"/>
      </w:pPr>
      <w:r>
        <w:t>#</w:t>
      </w:r>
    </w:p>
    <w:p w14:paraId="19DC142D" w14:textId="77777777" w:rsidR="00F42FB8" w:rsidRDefault="00F42FB8" w:rsidP="00F42FB8">
      <w:pPr>
        <w:pStyle w:val="TerminalDisplay"/>
      </w:pPr>
      <w:r>
        <w:t>interface Ethernet0/0/3</w:t>
      </w:r>
    </w:p>
    <w:p w14:paraId="2AFEBCF1" w14:textId="77777777" w:rsidR="00F42FB8" w:rsidRDefault="00F42FB8" w:rsidP="00F42FB8">
      <w:pPr>
        <w:pStyle w:val="TerminalDisplay"/>
      </w:pPr>
      <w:r>
        <w:t xml:space="preserve"> port link-type access</w:t>
      </w:r>
    </w:p>
    <w:p w14:paraId="09A3450B" w14:textId="77777777" w:rsidR="00F42FB8" w:rsidRDefault="00F42FB8" w:rsidP="00F42FB8">
      <w:pPr>
        <w:pStyle w:val="TerminalDisplay"/>
      </w:pPr>
      <w:r>
        <w:t xml:space="preserve"> port default vlan 103</w:t>
      </w:r>
    </w:p>
    <w:p w14:paraId="579C6227" w14:textId="77777777" w:rsidR="00F42FB8" w:rsidRDefault="00F42FB8" w:rsidP="00F42FB8">
      <w:pPr>
        <w:pStyle w:val="TerminalDisplay"/>
      </w:pPr>
      <w:r>
        <w:t>#</w:t>
      </w:r>
    </w:p>
    <w:p w14:paraId="256E63FC" w14:textId="77777777" w:rsidR="00F42FB8" w:rsidRDefault="00F42FB8" w:rsidP="00F42FB8">
      <w:pPr>
        <w:pStyle w:val="TerminalDisplay"/>
      </w:pPr>
      <w:r>
        <w:t>interface Ethernet0/0/4</w:t>
      </w:r>
    </w:p>
    <w:p w14:paraId="16FE9104" w14:textId="77777777" w:rsidR="00F42FB8" w:rsidRDefault="00F42FB8" w:rsidP="00F42FB8">
      <w:pPr>
        <w:pStyle w:val="TerminalDisplay"/>
      </w:pPr>
      <w:r>
        <w:t xml:space="preserve"> port link-type access</w:t>
      </w:r>
    </w:p>
    <w:p w14:paraId="3F0E1175" w14:textId="77777777" w:rsidR="00F42FB8" w:rsidRDefault="00F42FB8" w:rsidP="00F42FB8">
      <w:pPr>
        <w:pStyle w:val="TerminalDisplay"/>
      </w:pPr>
      <w:r>
        <w:t xml:space="preserve"> port default vlan 103</w:t>
      </w:r>
    </w:p>
    <w:p w14:paraId="19C08887" w14:textId="77777777" w:rsidR="00F42FB8" w:rsidRDefault="00F42FB8" w:rsidP="00F42FB8">
      <w:pPr>
        <w:pStyle w:val="TerminalDisplay"/>
      </w:pPr>
      <w:r>
        <w:t>#</w:t>
      </w:r>
    </w:p>
    <w:p w14:paraId="0A42606A" w14:textId="77777777" w:rsidR="00F42FB8" w:rsidRDefault="00F42FB8" w:rsidP="00F42FB8">
      <w:pPr>
        <w:pStyle w:val="TerminalDisplay"/>
      </w:pPr>
      <w:r>
        <w:t>interface Ethernet0/0/5</w:t>
      </w:r>
    </w:p>
    <w:p w14:paraId="2F796CEB" w14:textId="77777777" w:rsidR="00F42FB8" w:rsidRDefault="00F42FB8" w:rsidP="00F42FB8">
      <w:pPr>
        <w:pStyle w:val="TerminalDisplay"/>
      </w:pPr>
      <w:r>
        <w:t xml:space="preserve"> port link-type access</w:t>
      </w:r>
    </w:p>
    <w:p w14:paraId="605445DE" w14:textId="77777777" w:rsidR="00F42FB8" w:rsidRDefault="00F42FB8" w:rsidP="00F42FB8">
      <w:pPr>
        <w:pStyle w:val="TerminalDisplay"/>
      </w:pPr>
      <w:r>
        <w:t xml:space="preserve"> port default vlan 103</w:t>
      </w:r>
    </w:p>
    <w:p w14:paraId="1C092EF7" w14:textId="77777777" w:rsidR="00F42FB8" w:rsidRDefault="00F42FB8" w:rsidP="00F42FB8">
      <w:pPr>
        <w:pStyle w:val="TerminalDisplay"/>
      </w:pPr>
      <w:r>
        <w:t>#</w:t>
      </w:r>
    </w:p>
    <w:p w14:paraId="275B80FD" w14:textId="77777777" w:rsidR="00F42FB8" w:rsidRDefault="00F42FB8" w:rsidP="00F42FB8">
      <w:pPr>
        <w:pStyle w:val="TerminalDisplay"/>
      </w:pPr>
      <w:r>
        <w:t>interface Ethernet0/0/6</w:t>
      </w:r>
    </w:p>
    <w:p w14:paraId="7C7039C8" w14:textId="77777777" w:rsidR="00F42FB8" w:rsidRDefault="00F42FB8" w:rsidP="00F42FB8">
      <w:pPr>
        <w:pStyle w:val="TerminalDisplay"/>
      </w:pPr>
      <w:r>
        <w:t xml:space="preserve"> port link-type access</w:t>
      </w:r>
    </w:p>
    <w:p w14:paraId="78659F9E" w14:textId="77777777" w:rsidR="00F42FB8" w:rsidRDefault="00F42FB8" w:rsidP="00F42FB8">
      <w:pPr>
        <w:pStyle w:val="TerminalDisplay"/>
      </w:pPr>
      <w:r>
        <w:t xml:space="preserve"> port default vlan 103</w:t>
      </w:r>
    </w:p>
    <w:p w14:paraId="6DA97B3D" w14:textId="77777777" w:rsidR="00F42FB8" w:rsidRDefault="00F42FB8" w:rsidP="00F42FB8">
      <w:pPr>
        <w:pStyle w:val="TerminalDisplay"/>
      </w:pPr>
      <w:r>
        <w:t>#</w:t>
      </w:r>
    </w:p>
    <w:p w14:paraId="19E9C355" w14:textId="77777777" w:rsidR="00F42FB8" w:rsidRDefault="00F42FB8" w:rsidP="00F42FB8">
      <w:pPr>
        <w:pStyle w:val="TerminalDisplay"/>
      </w:pPr>
      <w:r>
        <w:t>interface Ethernet0/0/7</w:t>
      </w:r>
    </w:p>
    <w:p w14:paraId="37F74435" w14:textId="77777777" w:rsidR="00F42FB8" w:rsidRDefault="00F42FB8" w:rsidP="00F42FB8">
      <w:pPr>
        <w:pStyle w:val="TerminalDisplay"/>
      </w:pPr>
      <w:r>
        <w:t xml:space="preserve"> port link-type access</w:t>
      </w:r>
    </w:p>
    <w:p w14:paraId="2400852A" w14:textId="77777777" w:rsidR="00F42FB8" w:rsidRDefault="00F42FB8" w:rsidP="00F42FB8">
      <w:pPr>
        <w:pStyle w:val="TerminalDisplay"/>
      </w:pPr>
      <w:r>
        <w:t xml:space="preserve"> port default vlan 103</w:t>
      </w:r>
    </w:p>
    <w:p w14:paraId="430162EA" w14:textId="77777777" w:rsidR="00F42FB8" w:rsidRDefault="00F42FB8" w:rsidP="00F42FB8">
      <w:pPr>
        <w:pStyle w:val="TerminalDisplay"/>
      </w:pPr>
      <w:r>
        <w:t>#</w:t>
      </w:r>
    </w:p>
    <w:p w14:paraId="273C8FDD" w14:textId="77777777" w:rsidR="00F42FB8" w:rsidRDefault="00F42FB8" w:rsidP="00F42FB8">
      <w:pPr>
        <w:pStyle w:val="TerminalDisplay"/>
      </w:pPr>
      <w:r>
        <w:t>interface Ethernet0/0/8</w:t>
      </w:r>
    </w:p>
    <w:p w14:paraId="5967D77E" w14:textId="77777777" w:rsidR="00F42FB8" w:rsidRDefault="00F42FB8" w:rsidP="00F42FB8">
      <w:pPr>
        <w:pStyle w:val="TerminalDisplay"/>
      </w:pPr>
      <w:r>
        <w:t xml:space="preserve"> port link-type access</w:t>
      </w:r>
    </w:p>
    <w:p w14:paraId="7FC2DE2D" w14:textId="77777777" w:rsidR="00F42FB8" w:rsidRDefault="00F42FB8" w:rsidP="00F42FB8">
      <w:pPr>
        <w:pStyle w:val="TerminalDisplay"/>
      </w:pPr>
      <w:r>
        <w:t xml:space="preserve"> port default vlan 103</w:t>
      </w:r>
    </w:p>
    <w:p w14:paraId="71D269A4" w14:textId="77777777" w:rsidR="00F42FB8" w:rsidRDefault="00F42FB8" w:rsidP="00F42FB8">
      <w:pPr>
        <w:pStyle w:val="TerminalDisplay"/>
      </w:pPr>
      <w:r>
        <w:t>#</w:t>
      </w:r>
    </w:p>
    <w:p w14:paraId="302BBE2D" w14:textId="77777777" w:rsidR="00F42FB8" w:rsidRDefault="00F42FB8" w:rsidP="00F42FB8">
      <w:pPr>
        <w:pStyle w:val="TerminalDisplay"/>
      </w:pPr>
      <w:r>
        <w:t>interface Ethernet0/0/9</w:t>
      </w:r>
    </w:p>
    <w:p w14:paraId="192B9918" w14:textId="77777777" w:rsidR="00F42FB8" w:rsidRDefault="00F42FB8" w:rsidP="00F42FB8">
      <w:pPr>
        <w:pStyle w:val="TerminalDisplay"/>
      </w:pPr>
      <w:r>
        <w:t xml:space="preserve"> port link-type access</w:t>
      </w:r>
    </w:p>
    <w:p w14:paraId="389CF1E7" w14:textId="77777777" w:rsidR="00F42FB8" w:rsidRDefault="00F42FB8" w:rsidP="00F42FB8">
      <w:pPr>
        <w:pStyle w:val="TerminalDisplay"/>
      </w:pPr>
      <w:r>
        <w:t xml:space="preserve"> port default vlan 103</w:t>
      </w:r>
    </w:p>
    <w:p w14:paraId="77F90FFE" w14:textId="77777777" w:rsidR="00F42FB8" w:rsidRDefault="00F42FB8" w:rsidP="00F42FB8">
      <w:pPr>
        <w:pStyle w:val="TerminalDisplay"/>
      </w:pPr>
      <w:r>
        <w:t>#</w:t>
      </w:r>
    </w:p>
    <w:p w14:paraId="28E784C0" w14:textId="77777777" w:rsidR="00F42FB8" w:rsidRDefault="00F42FB8" w:rsidP="00F42FB8">
      <w:pPr>
        <w:pStyle w:val="TerminalDisplay"/>
      </w:pPr>
      <w:r>
        <w:t>interface Ethernet0/0/10</w:t>
      </w:r>
    </w:p>
    <w:p w14:paraId="54DC8ECB" w14:textId="77777777" w:rsidR="00F42FB8" w:rsidRDefault="00F42FB8" w:rsidP="00F42FB8">
      <w:pPr>
        <w:pStyle w:val="TerminalDisplay"/>
      </w:pPr>
      <w:r>
        <w:t xml:space="preserve"> port link-type access</w:t>
      </w:r>
    </w:p>
    <w:p w14:paraId="2C5EE1CE" w14:textId="77777777" w:rsidR="00F42FB8" w:rsidRDefault="00F42FB8" w:rsidP="00F42FB8">
      <w:pPr>
        <w:pStyle w:val="TerminalDisplay"/>
      </w:pPr>
      <w:r>
        <w:t xml:space="preserve"> port default vlan 103</w:t>
      </w:r>
    </w:p>
    <w:p w14:paraId="4F09706E" w14:textId="77777777" w:rsidR="00F42FB8" w:rsidRDefault="00F42FB8" w:rsidP="00F42FB8">
      <w:pPr>
        <w:pStyle w:val="TerminalDisplay"/>
      </w:pPr>
      <w:r>
        <w:t>#</w:t>
      </w:r>
    </w:p>
    <w:p w14:paraId="382B0893" w14:textId="77777777" w:rsidR="00F42FB8" w:rsidRDefault="00F42FB8" w:rsidP="00F42FB8">
      <w:pPr>
        <w:pStyle w:val="TerminalDisplay"/>
      </w:pPr>
      <w:r>
        <w:t>interface Ethernet0/0/11</w:t>
      </w:r>
    </w:p>
    <w:p w14:paraId="65F4B65C" w14:textId="77777777" w:rsidR="00F42FB8" w:rsidRDefault="00F42FB8" w:rsidP="00F42FB8">
      <w:pPr>
        <w:pStyle w:val="TerminalDisplay"/>
      </w:pPr>
      <w:r>
        <w:t xml:space="preserve"> port link-type access</w:t>
      </w:r>
    </w:p>
    <w:p w14:paraId="7804C1C8" w14:textId="77777777" w:rsidR="00F42FB8" w:rsidRDefault="00F42FB8" w:rsidP="00F42FB8">
      <w:pPr>
        <w:pStyle w:val="TerminalDisplay"/>
      </w:pPr>
      <w:r>
        <w:t xml:space="preserve"> port default vlan 103</w:t>
      </w:r>
    </w:p>
    <w:p w14:paraId="698B181B" w14:textId="77777777" w:rsidR="00F42FB8" w:rsidRDefault="00F42FB8" w:rsidP="00F42FB8">
      <w:pPr>
        <w:pStyle w:val="TerminalDisplay"/>
      </w:pPr>
      <w:r>
        <w:t>#</w:t>
      </w:r>
    </w:p>
    <w:p w14:paraId="1828A6CB" w14:textId="77777777" w:rsidR="00F42FB8" w:rsidRDefault="00F42FB8" w:rsidP="00F42FB8">
      <w:pPr>
        <w:pStyle w:val="TerminalDisplay"/>
      </w:pPr>
      <w:r>
        <w:t>interface Ethernet0/0/12</w:t>
      </w:r>
    </w:p>
    <w:p w14:paraId="6A936B32" w14:textId="77777777" w:rsidR="00F42FB8" w:rsidRDefault="00F42FB8" w:rsidP="00F42FB8">
      <w:pPr>
        <w:pStyle w:val="TerminalDisplay"/>
      </w:pPr>
      <w:r>
        <w:t xml:space="preserve"> port link-type access</w:t>
      </w:r>
    </w:p>
    <w:p w14:paraId="348458DF" w14:textId="77777777" w:rsidR="00F42FB8" w:rsidRDefault="00F42FB8" w:rsidP="00F42FB8">
      <w:pPr>
        <w:pStyle w:val="TerminalDisplay"/>
      </w:pPr>
      <w:r>
        <w:t xml:space="preserve"> port default vlan 103</w:t>
      </w:r>
    </w:p>
    <w:p w14:paraId="54523894" w14:textId="77777777" w:rsidR="00F42FB8" w:rsidRDefault="00F42FB8" w:rsidP="00F42FB8">
      <w:pPr>
        <w:pStyle w:val="TerminalDisplay"/>
      </w:pPr>
      <w:r>
        <w:t>#</w:t>
      </w:r>
    </w:p>
    <w:p w14:paraId="7151703C" w14:textId="77777777" w:rsidR="00F42FB8" w:rsidRDefault="00F42FB8" w:rsidP="00F42FB8">
      <w:pPr>
        <w:pStyle w:val="TerminalDisplay"/>
      </w:pPr>
      <w:r>
        <w:t>interface Ethernet0/0/13</w:t>
      </w:r>
    </w:p>
    <w:p w14:paraId="5C4BB245" w14:textId="77777777" w:rsidR="00F42FB8" w:rsidRDefault="00F42FB8" w:rsidP="00F42FB8">
      <w:pPr>
        <w:pStyle w:val="TerminalDisplay"/>
      </w:pPr>
      <w:r>
        <w:t xml:space="preserve"> port link-type access</w:t>
      </w:r>
    </w:p>
    <w:p w14:paraId="5F02E04C" w14:textId="77777777" w:rsidR="00F42FB8" w:rsidRDefault="00F42FB8" w:rsidP="00F42FB8">
      <w:pPr>
        <w:pStyle w:val="TerminalDisplay"/>
      </w:pPr>
      <w:r>
        <w:t xml:space="preserve"> port default vlan 103</w:t>
      </w:r>
    </w:p>
    <w:p w14:paraId="0C63BEA5" w14:textId="77777777" w:rsidR="00F42FB8" w:rsidRDefault="00F42FB8" w:rsidP="00F42FB8">
      <w:pPr>
        <w:pStyle w:val="TerminalDisplay"/>
      </w:pPr>
      <w:r>
        <w:t>#</w:t>
      </w:r>
    </w:p>
    <w:p w14:paraId="69957D28" w14:textId="77777777" w:rsidR="00F42FB8" w:rsidRDefault="00F42FB8" w:rsidP="00F42FB8">
      <w:pPr>
        <w:pStyle w:val="TerminalDisplay"/>
      </w:pPr>
      <w:r>
        <w:t>interface Ethernet0/0/14</w:t>
      </w:r>
    </w:p>
    <w:p w14:paraId="26EF50BC" w14:textId="77777777" w:rsidR="00F42FB8" w:rsidRDefault="00F42FB8" w:rsidP="00F42FB8">
      <w:pPr>
        <w:pStyle w:val="TerminalDisplay"/>
      </w:pPr>
      <w:r>
        <w:lastRenderedPageBreak/>
        <w:t xml:space="preserve"> port link-type access</w:t>
      </w:r>
    </w:p>
    <w:p w14:paraId="45F8F0AC" w14:textId="77777777" w:rsidR="00F42FB8" w:rsidRDefault="00F42FB8" w:rsidP="00F42FB8">
      <w:pPr>
        <w:pStyle w:val="TerminalDisplay"/>
      </w:pPr>
      <w:r>
        <w:t xml:space="preserve"> port default vlan 103</w:t>
      </w:r>
    </w:p>
    <w:p w14:paraId="7A35CF0C" w14:textId="77777777" w:rsidR="00F42FB8" w:rsidRDefault="00F42FB8" w:rsidP="00F42FB8">
      <w:pPr>
        <w:pStyle w:val="TerminalDisplay"/>
      </w:pPr>
      <w:r>
        <w:t>#</w:t>
      </w:r>
    </w:p>
    <w:p w14:paraId="7D54F405" w14:textId="77777777" w:rsidR="00F42FB8" w:rsidRDefault="00F42FB8" w:rsidP="00F42FB8">
      <w:pPr>
        <w:pStyle w:val="TerminalDisplay"/>
      </w:pPr>
      <w:r>
        <w:t>interface Ethernet0/0/15</w:t>
      </w:r>
    </w:p>
    <w:p w14:paraId="3F225CFA" w14:textId="77777777" w:rsidR="00F42FB8" w:rsidRDefault="00F42FB8" w:rsidP="00F42FB8">
      <w:pPr>
        <w:pStyle w:val="TerminalDisplay"/>
      </w:pPr>
      <w:r>
        <w:t xml:space="preserve"> port link-type access</w:t>
      </w:r>
    </w:p>
    <w:p w14:paraId="2455B1B9" w14:textId="77777777" w:rsidR="00F42FB8" w:rsidRDefault="00F42FB8" w:rsidP="00F42FB8">
      <w:pPr>
        <w:pStyle w:val="TerminalDisplay"/>
      </w:pPr>
      <w:r>
        <w:t xml:space="preserve"> port default vlan 103</w:t>
      </w:r>
    </w:p>
    <w:p w14:paraId="068FC3F4" w14:textId="77777777" w:rsidR="00F42FB8" w:rsidRDefault="00F42FB8" w:rsidP="00F42FB8">
      <w:pPr>
        <w:pStyle w:val="TerminalDisplay"/>
      </w:pPr>
      <w:r>
        <w:t>#</w:t>
      </w:r>
    </w:p>
    <w:p w14:paraId="545D0E87" w14:textId="77777777" w:rsidR="00F42FB8" w:rsidRDefault="00F42FB8" w:rsidP="00F42FB8">
      <w:pPr>
        <w:pStyle w:val="TerminalDisplay"/>
      </w:pPr>
      <w:r>
        <w:t>interface Ethernet0/0/16</w:t>
      </w:r>
    </w:p>
    <w:p w14:paraId="1103354D" w14:textId="77777777" w:rsidR="00F42FB8" w:rsidRDefault="00F42FB8" w:rsidP="00F42FB8">
      <w:pPr>
        <w:pStyle w:val="TerminalDisplay"/>
      </w:pPr>
      <w:r>
        <w:t xml:space="preserve"> port link-type access</w:t>
      </w:r>
    </w:p>
    <w:p w14:paraId="43207FCC" w14:textId="77777777" w:rsidR="00F42FB8" w:rsidRDefault="00F42FB8" w:rsidP="00F42FB8">
      <w:pPr>
        <w:pStyle w:val="TerminalDisplay"/>
      </w:pPr>
      <w:r>
        <w:t xml:space="preserve"> port default vlan 103</w:t>
      </w:r>
    </w:p>
    <w:p w14:paraId="50D3911F" w14:textId="77777777" w:rsidR="00F42FB8" w:rsidRDefault="00F42FB8" w:rsidP="00F42FB8">
      <w:pPr>
        <w:pStyle w:val="TerminalDisplay"/>
      </w:pPr>
      <w:r>
        <w:t>#</w:t>
      </w:r>
    </w:p>
    <w:p w14:paraId="5F732E32" w14:textId="77777777" w:rsidR="00F42FB8" w:rsidRDefault="00F42FB8" w:rsidP="00F42FB8">
      <w:pPr>
        <w:pStyle w:val="TerminalDisplay"/>
      </w:pPr>
      <w:r>
        <w:t>interface Ethernet0/0/17</w:t>
      </w:r>
    </w:p>
    <w:p w14:paraId="60C02F7F" w14:textId="77777777" w:rsidR="00F42FB8" w:rsidRDefault="00F42FB8" w:rsidP="00F42FB8">
      <w:pPr>
        <w:pStyle w:val="TerminalDisplay"/>
      </w:pPr>
      <w:r>
        <w:t xml:space="preserve"> port link-type access</w:t>
      </w:r>
    </w:p>
    <w:p w14:paraId="47EAF43A" w14:textId="77777777" w:rsidR="00F42FB8" w:rsidRDefault="00F42FB8" w:rsidP="00F42FB8">
      <w:pPr>
        <w:pStyle w:val="TerminalDisplay"/>
      </w:pPr>
      <w:r>
        <w:t xml:space="preserve"> port default vlan 103</w:t>
      </w:r>
    </w:p>
    <w:p w14:paraId="1BA82DCA" w14:textId="77777777" w:rsidR="00F42FB8" w:rsidRDefault="00F42FB8" w:rsidP="00F42FB8">
      <w:pPr>
        <w:pStyle w:val="TerminalDisplay"/>
      </w:pPr>
      <w:r>
        <w:t>#</w:t>
      </w:r>
    </w:p>
    <w:p w14:paraId="1DF15442" w14:textId="77777777" w:rsidR="00F42FB8" w:rsidRDefault="00F42FB8" w:rsidP="00F42FB8">
      <w:pPr>
        <w:pStyle w:val="TerminalDisplay"/>
      </w:pPr>
      <w:r>
        <w:t>interface Ethernet0/0/18</w:t>
      </w:r>
    </w:p>
    <w:p w14:paraId="4E3A3274" w14:textId="77777777" w:rsidR="00F42FB8" w:rsidRDefault="00F42FB8" w:rsidP="00F42FB8">
      <w:pPr>
        <w:pStyle w:val="TerminalDisplay"/>
      </w:pPr>
      <w:r>
        <w:t xml:space="preserve"> port link-type access</w:t>
      </w:r>
    </w:p>
    <w:p w14:paraId="29AE7B1C" w14:textId="77777777" w:rsidR="00F42FB8" w:rsidRDefault="00F42FB8" w:rsidP="00F42FB8">
      <w:pPr>
        <w:pStyle w:val="TerminalDisplay"/>
      </w:pPr>
      <w:r>
        <w:t xml:space="preserve"> port default vlan 103</w:t>
      </w:r>
    </w:p>
    <w:p w14:paraId="25B5BB63" w14:textId="77777777" w:rsidR="00F42FB8" w:rsidRDefault="00F42FB8" w:rsidP="00F42FB8">
      <w:pPr>
        <w:pStyle w:val="TerminalDisplay"/>
      </w:pPr>
      <w:r>
        <w:t>#</w:t>
      </w:r>
    </w:p>
    <w:p w14:paraId="47E2931D" w14:textId="77777777" w:rsidR="00F42FB8" w:rsidRDefault="00F42FB8" w:rsidP="00F42FB8">
      <w:pPr>
        <w:pStyle w:val="TerminalDisplay"/>
      </w:pPr>
      <w:r>
        <w:t>interface Ethernet0/0/19</w:t>
      </w:r>
    </w:p>
    <w:p w14:paraId="5A32AAAE" w14:textId="77777777" w:rsidR="00F42FB8" w:rsidRDefault="00F42FB8" w:rsidP="00F42FB8">
      <w:pPr>
        <w:pStyle w:val="TerminalDisplay"/>
      </w:pPr>
      <w:r>
        <w:t xml:space="preserve"> port link-type access</w:t>
      </w:r>
    </w:p>
    <w:p w14:paraId="64CACBAC" w14:textId="77777777" w:rsidR="00F42FB8" w:rsidRDefault="00F42FB8" w:rsidP="00F42FB8">
      <w:pPr>
        <w:pStyle w:val="TerminalDisplay"/>
      </w:pPr>
      <w:r>
        <w:t xml:space="preserve"> port default vlan 103</w:t>
      </w:r>
    </w:p>
    <w:p w14:paraId="52F465FE" w14:textId="77777777" w:rsidR="00F42FB8" w:rsidRDefault="00F42FB8" w:rsidP="00F42FB8">
      <w:pPr>
        <w:pStyle w:val="TerminalDisplay"/>
      </w:pPr>
      <w:r>
        <w:t>#</w:t>
      </w:r>
    </w:p>
    <w:p w14:paraId="04F99951" w14:textId="77777777" w:rsidR="00F42FB8" w:rsidRDefault="00F42FB8" w:rsidP="00F42FB8">
      <w:pPr>
        <w:pStyle w:val="TerminalDisplay"/>
      </w:pPr>
      <w:r>
        <w:t>interface Ethernet0/0/20</w:t>
      </w:r>
    </w:p>
    <w:p w14:paraId="767B7C4F" w14:textId="77777777" w:rsidR="00F42FB8" w:rsidRDefault="00F42FB8" w:rsidP="00F42FB8">
      <w:pPr>
        <w:pStyle w:val="TerminalDisplay"/>
      </w:pPr>
      <w:r>
        <w:t xml:space="preserve"> port link-type trunk</w:t>
      </w:r>
    </w:p>
    <w:p w14:paraId="7A5CD244" w14:textId="77777777" w:rsidR="00F42FB8" w:rsidRDefault="00F42FB8" w:rsidP="00F42FB8">
      <w:pPr>
        <w:pStyle w:val="TerminalDisplay"/>
      </w:pPr>
      <w:r>
        <w:t xml:space="preserve"> port trunk pvid vlan 207</w:t>
      </w:r>
    </w:p>
    <w:p w14:paraId="55FB6660" w14:textId="77777777" w:rsidR="00F42FB8" w:rsidRDefault="00F42FB8" w:rsidP="00F42FB8">
      <w:pPr>
        <w:pStyle w:val="TerminalDisplay"/>
      </w:pPr>
      <w:r>
        <w:t xml:space="preserve"> port trunk allow-pass vlan 107 207</w:t>
      </w:r>
    </w:p>
    <w:p w14:paraId="28934B77" w14:textId="77777777" w:rsidR="00F42FB8" w:rsidRDefault="00F42FB8" w:rsidP="00F42FB8">
      <w:pPr>
        <w:pStyle w:val="TerminalDisplay"/>
      </w:pPr>
      <w:r>
        <w:t>#</w:t>
      </w:r>
    </w:p>
    <w:p w14:paraId="35C2DEDC" w14:textId="77777777" w:rsidR="00F42FB8" w:rsidRDefault="00F42FB8" w:rsidP="00F42FB8">
      <w:pPr>
        <w:pStyle w:val="TerminalDisplay"/>
      </w:pPr>
      <w:r>
        <w:t>interface GigabitEthernet0/0/1</w:t>
      </w:r>
    </w:p>
    <w:p w14:paraId="0FEC7478" w14:textId="77777777" w:rsidR="00F42FB8" w:rsidRDefault="00F42FB8" w:rsidP="00F42FB8">
      <w:pPr>
        <w:pStyle w:val="TerminalDisplay"/>
      </w:pPr>
      <w:r>
        <w:t xml:space="preserve"> port link-type trunk</w:t>
      </w:r>
    </w:p>
    <w:p w14:paraId="7D3CCB33" w14:textId="77777777" w:rsidR="00F42FB8" w:rsidRDefault="00F42FB8" w:rsidP="00F42FB8">
      <w:pPr>
        <w:pStyle w:val="TerminalDisplay"/>
      </w:pPr>
      <w:r>
        <w:t xml:space="preserve"> port trunk pvid vlan 3</w:t>
      </w:r>
    </w:p>
    <w:p w14:paraId="204C58CB" w14:textId="77777777" w:rsidR="00F42FB8" w:rsidRDefault="00F42FB8" w:rsidP="00F42FB8">
      <w:pPr>
        <w:pStyle w:val="TerminalDisplay"/>
      </w:pPr>
      <w:r>
        <w:t xml:space="preserve"> port trunk allow-pass vlan 3 103 107 207</w:t>
      </w:r>
    </w:p>
    <w:p w14:paraId="2BF72190" w14:textId="77777777" w:rsidR="00F42FB8" w:rsidRDefault="00F42FB8" w:rsidP="00F42FB8">
      <w:pPr>
        <w:pStyle w:val="TerminalDisplay"/>
      </w:pPr>
      <w:r>
        <w:t>#</w:t>
      </w:r>
    </w:p>
    <w:p w14:paraId="42CF6588" w14:textId="77777777" w:rsidR="00F42FB8" w:rsidRDefault="00F42FB8" w:rsidP="00F42FB8">
      <w:pPr>
        <w:pStyle w:val="TerminalDisplay"/>
      </w:pPr>
      <w:r>
        <w:t>ip route-static 0.0.0.0 0.0.0.0 192.168.3.254</w:t>
      </w:r>
    </w:p>
    <w:p w14:paraId="2976F28A" w14:textId="77777777" w:rsidR="00F42FB8" w:rsidRDefault="00F42FB8" w:rsidP="00F42FB8">
      <w:pPr>
        <w:pStyle w:val="TerminalDisplay"/>
      </w:pPr>
      <w:r>
        <w:t>#</w:t>
      </w:r>
    </w:p>
    <w:p w14:paraId="534373B2" w14:textId="77777777" w:rsidR="00F42FB8" w:rsidRDefault="00F42FB8" w:rsidP="00F42FB8">
      <w:pPr>
        <w:pStyle w:val="TerminalDisplay"/>
      </w:pPr>
      <w:r>
        <w:t>snmp-agent</w:t>
      </w:r>
    </w:p>
    <w:p w14:paraId="5DBA4C27" w14:textId="77777777" w:rsidR="00F42FB8" w:rsidRDefault="00F42FB8" w:rsidP="00F42FB8">
      <w:pPr>
        <w:pStyle w:val="TerminalDisplay"/>
      </w:pPr>
      <w:r>
        <w:t>snmp-agent local-engineid 800007DB034C1FCCF3804A</w:t>
      </w:r>
    </w:p>
    <w:p w14:paraId="4F0861DD" w14:textId="77777777" w:rsidR="00F42FB8" w:rsidRDefault="00F42FB8" w:rsidP="00F42FB8">
      <w:pPr>
        <w:pStyle w:val="TerminalDisplay"/>
      </w:pPr>
      <w:r>
        <w:t>snmp-agent sys-info version v3</w:t>
      </w:r>
    </w:p>
    <w:p w14:paraId="0F9F3221" w14:textId="77777777" w:rsidR="00F42FB8" w:rsidRDefault="00F42FB8" w:rsidP="00F42FB8">
      <w:pPr>
        <w:pStyle w:val="TerminalDisplay"/>
      </w:pPr>
      <w:r>
        <w:t>snmp-agent group v3 datacom privacy</w:t>
      </w:r>
    </w:p>
    <w:p w14:paraId="6952E378" w14:textId="77777777" w:rsidR="00F42FB8" w:rsidRDefault="00F42FB8" w:rsidP="00F42FB8">
      <w:pPr>
        <w:pStyle w:val="TerminalDisplay"/>
      </w:pPr>
      <w:r>
        <w:t>snmp-agent target-host trap address udp-domain 192.168.100.2 params securityname</w:t>
      </w:r>
    </w:p>
    <w:p w14:paraId="2BED5760" w14:textId="77777777" w:rsidR="00F42FB8" w:rsidRDefault="00F42FB8" w:rsidP="00F42FB8">
      <w:pPr>
        <w:pStyle w:val="TerminalDisplay"/>
      </w:pPr>
      <w:r>
        <w:t xml:space="preserve"> datacom v3</w:t>
      </w:r>
    </w:p>
    <w:p w14:paraId="4B3DBD1D" w14:textId="77777777" w:rsidR="00F42FB8" w:rsidRDefault="00F42FB8" w:rsidP="00F42FB8">
      <w:pPr>
        <w:pStyle w:val="TerminalDisplay"/>
      </w:pPr>
      <w:r>
        <w:t>snmp-agent usm-user v3 test datacom authentication-mode md5 0=.SBW74%B[6NT)&gt;.&gt;:]</w:t>
      </w:r>
    </w:p>
    <w:p w14:paraId="1A8CE711" w14:textId="77777777" w:rsidR="00F42FB8" w:rsidRDefault="00F42FB8" w:rsidP="00F42FB8">
      <w:pPr>
        <w:pStyle w:val="TerminalDisplay"/>
      </w:pPr>
      <w:r>
        <w:t>aA!! privacy-mode des56 0=.SBW74%B[6NT)&gt;.&gt;:]aA!!</w:t>
      </w:r>
    </w:p>
    <w:p w14:paraId="2A892F60" w14:textId="77777777" w:rsidR="00F42FB8" w:rsidRDefault="00F42FB8" w:rsidP="00F42FB8">
      <w:pPr>
        <w:pStyle w:val="TerminalDisplay"/>
      </w:pPr>
      <w:r>
        <w:t>snmp-agent trap source Vlanif3</w:t>
      </w:r>
    </w:p>
    <w:p w14:paraId="6BEB3231" w14:textId="77777777" w:rsidR="00F42FB8" w:rsidRDefault="00F42FB8" w:rsidP="00F42FB8">
      <w:pPr>
        <w:pStyle w:val="TerminalDisplay"/>
      </w:pPr>
      <w:r>
        <w:t>snmp-agent trap enable</w:t>
      </w:r>
    </w:p>
    <w:p w14:paraId="38F1641C" w14:textId="77777777" w:rsidR="00F42FB8" w:rsidRDefault="00F42FB8" w:rsidP="00F42FB8">
      <w:pPr>
        <w:pStyle w:val="TerminalDisplay"/>
      </w:pPr>
      <w:r>
        <w:t>#</w:t>
      </w:r>
    </w:p>
    <w:p w14:paraId="1F9A45A3" w14:textId="77777777" w:rsidR="00F42FB8" w:rsidRDefault="00F42FB8" w:rsidP="00F42FB8">
      <w:pPr>
        <w:pStyle w:val="TerminalDisplay"/>
      </w:pPr>
      <w:r>
        <w:t>return</w:t>
      </w:r>
    </w:p>
    <w:p w14:paraId="7C6E5248" w14:textId="77777777" w:rsidR="00F42FB8" w:rsidRDefault="00F42FB8" w:rsidP="00F42FB8">
      <w:r>
        <w:t>Configuration on F3-ACC3</w:t>
      </w:r>
    </w:p>
    <w:p w14:paraId="2F578CB8" w14:textId="77777777" w:rsidR="00F42FB8" w:rsidRDefault="00F42FB8" w:rsidP="00F42FB8">
      <w:pPr>
        <w:pStyle w:val="TerminalDisplay"/>
      </w:pPr>
      <w:r>
        <w:t>#</w:t>
      </w:r>
    </w:p>
    <w:p w14:paraId="4CBE2C5C" w14:textId="77777777" w:rsidR="00F42FB8" w:rsidRDefault="00F42FB8" w:rsidP="00F42FB8">
      <w:pPr>
        <w:pStyle w:val="TerminalDisplay"/>
      </w:pPr>
      <w:r>
        <w:t>sysname F3-ACC3</w:t>
      </w:r>
    </w:p>
    <w:p w14:paraId="36B8A422" w14:textId="77777777" w:rsidR="00F42FB8" w:rsidRDefault="00F42FB8" w:rsidP="00F42FB8">
      <w:pPr>
        <w:pStyle w:val="TerminalDisplay"/>
      </w:pPr>
      <w:r>
        <w:t>#</w:t>
      </w:r>
    </w:p>
    <w:p w14:paraId="647D769B" w14:textId="77777777" w:rsidR="00F42FB8" w:rsidRDefault="00F42FB8" w:rsidP="00F42FB8">
      <w:pPr>
        <w:pStyle w:val="TerminalDisplay"/>
      </w:pPr>
      <w:r>
        <w:t>vlan batch 3 103 to 104</w:t>
      </w:r>
    </w:p>
    <w:p w14:paraId="3C3BF25F" w14:textId="77777777" w:rsidR="00F42FB8" w:rsidRDefault="00F42FB8" w:rsidP="00F42FB8">
      <w:pPr>
        <w:pStyle w:val="TerminalDisplay"/>
      </w:pPr>
      <w:r>
        <w:t>#</w:t>
      </w:r>
    </w:p>
    <w:p w14:paraId="62CE0D16" w14:textId="77777777" w:rsidR="00F42FB8" w:rsidRDefault="00F42FB8" w:rsidP="00F42FB8">
      <w:pPr>
        <w:pStyle w:val="TerminalDisplay"/>
      </w:pPr>
      <w:r>
        <w:t>interface Vlanif3</w:t>
      </w:r>
    </w:p>
    <w:p w14:paraId="15D8F862" w14:textId="77777777" w:rsidR="00F42FB8" w:rsidRDefault="00F42FB8" w:rsidP="00F42FB8">
      <w:pPr>
        <w:pStyle w:val="TerminalDisplay"/>
      </w:pPr>
      <w:r>
        <w:lastRenderedPageBreak/>
        <w:t xml:space="preserve"> ip address 192.168.3.3 255.255.255.0</w:t>
      </w:r>
    </w:p>
    <w:p w14:paraId="3FBD96F3" w14:textId="77777777" w:rsidR="00F42FB8" w:rsidRDefault="00F42FB8" w:rsidP="00F42FB8">
      <w:pPr>
        <w:pStyle w:val="TerminalDisplay"/>
      </w:pPr>
      <w:r>
        <w:t>#</w:t>
      </w:r>
    </w:p>
    <w:p w14:paraId="6754CFD3" w14:textId="77777777" w:rsidR="00F42FB8" w:rsidRDefault="00F42FB8" w:rsidP="00F42FB8">
      <w:pPr>
        <w:pStyle w:val="TerminalDisplay"/>
      </w:pPr>
      <w:r>
        <w:t>interface Ethernet0/0/1</w:t>
      </w:r>
    </w:p>
    <w:p w14:paraId="3BB5D2E7" w14:textId="77777777" w:rsidR="00F42FB8" w:rsidRDefault="00F42FB8" w:rsidP="00F42FB8">
      <w:pPr>
        <w:pStyle w:val="TerminalDisplay"/>
      </w:pPr>
      <w:r>
        <w:t xml:space="preserve"> port link-type access</w:t>
      </w:r>
    </w:p>
    <w:p w14:paraId="4968CE6B" w14:textId="77777777" w:rsidR="00F42FB8" w:rsidRDefault="00F42FB8" w:rsidP="00F42FB8">
      <w:pPr>
        <w:pStyle w:val="TerminalDisplay"/>
      </w:pPr>
      <w:r>
        <w:t xml:space="preserve"> port default vlan 103</w:t>
      </w:r>
    </w:p>
    <w:p w14:paraId="54C3CB4B" w14:textId="77777777" w:rsidR="00F42FB8" w:rsidRDefault="00F42FB8" w:rsidP="00F42FB8">
      <w:pPr>
        <w:pStyle w:val="TerminalDisplay"/>
      </w:pPr>
      <w:r>
        <w:t>#</w:t>
      </w:r>
    </w:p>
    <w:p w14:paraId="765ACFB7" w14:textId="77777777" w:rsidR="00F42FB8" w:rsidRDefault="00F42FB8" w:rsidP="00F42FB8">
      <w:pPr>
        <w:pStyle w:val="TerminalDisplay"/>
      </w:pPr>
      <w:r>
        <w:t>interface Ethernet0/0/2</w:t>
      </w:r>
    </w:p>
    <w:p w14:paraId="14DF86A9" w14:textId="77777777" w:rsidR="00F42FB8" w:rsidRDefault="00F42FB8" w:rsidP="00F42FB8">
      <w:pPr>
        <w:pStyle w:val="TerminalDisplay"/>
      </w:pPr>
      <w:r>
        <w:t xml:space="preserve"> port link-type access</w:t>
      </w:r>
    </w:p>
    <w:p w14:paraId="5E3DB984" w14:textId="77777777" w:rsidR="00F42FB8" w:rsidRDefault="00F42FB8" w:rsidP="00F42FB8">
      <w:pPr>
        <w:pStyle w:val="TerminalDisplay"/>
      </w:pPr>
      <w:r>
        <w:t xml:space="preserve"> port default vlan 103</w:t>
      </w:r>
    </w:p>
    <w:p w14:paraId="0102D8AB" w14:textId="77777777" w:rsidR="00F42FB8" w:rsidRDefault="00F42FB8" w:rsidP="00F42FB8">
      <w:pPr>
        <w:pStyle w:val="TerminalDisplay"/>
      </w:pPr>
      <w:r>
        <w:t>#</w:t>
      </w:r>
    </w:p>
    <w:p w14:paraId="653ED82F" w14:textId="77777777" w:rsidR="00F42FB8" w:rsidRDefault="00F42FB8" w:rsidP="00F42FB8">
      <w:pPr>
        <w:pStyle w:val="TerminalDisplay"/>
      </w:pPr>
      <w:r>
        <w:t>interface Ethernet0/0/3</w:t>
      </w:r>
    </w:p>
    <w:p w14:paraId="36F86887" w14:textId="77777777" w:rsidR="00F42FB8" w:rsidRDefault="00F42FB8" w:rsidP="00F42FB8">
      <w:pPr>
        <w:pStyle w:val="TerminalDisplay"/>
      </w:pPr>
      <w:r>
        <w:t xml:space="preserve"> port link-type access</w:t>
      </w:r>
    </w:p>
    <w:p w14:paraId="72CEE618" w14:textId="77777777" w:rsidR="00F42FB8" w:rsidRDefault="00F42FB8" w:rsidP="00F42FB8">
      <w:pPr>
        <w:pStyle w:val="TerminalDisplay"/>
      </w:pPr>
      <w:r>
        <w:t xml:space="preserve"> port default vlan 103</w:t>
      </w:r>
    </w:p>
    <w:p w14:paraId="065E2BDF" w14:textId="77777777" w:rsidR="00F42FB8" w:rsidRDefault="00F42FB8" w:rsidP="00F42FB8">
      <w:pPr>
        <w:pStyle w:val="TerminalDisplay"/>
      </w:pPr>
      <w:r>
        <w:t>#</w:t>
      </w:r>
    </w:p>
    <w:p w14:paraId="65C5B4F2" w14:textId="77777777" w:rsidR="00F42FB8" w:rsidRDefault="00F42FB8" w:rsidP="00F42FB8">
      <w:pPr>
        <w:pStyle w:val="TerminalDisplay"/>
      </w:pPr>
      <w:r>
        <w:t>interface Ethernet0/0/4</w:t>
      </w:r>
    </w:p>
    <w:p w14:paraId="6CBB84D3" w14:textId="77777777" w:rsidR="00F42FB8" w:rsidRDefault="00F42FB8" w:rsidP="00F42FB8">
      <w:pPr>
        <w:pStyle w:val="TerminalDisplay"/>
      </w:pPr>
      <w:r>
        <w:t xml:space="preserve"> port link-type access</w:t>
      </w:r>
    </w:p>
    <w:p w14:paraId="70E3757B" w14:textId="77777777" w:rsidR="00F42FB8" w:rsidRDefault="00F42FB8" w:rsidP="00F42FB8">
      <w:pPr>
        <w:pStyle w:val="TerminalDisplay"/>
      </w:pPr>
      <w:r>
        <w:t xml:space="preserve"> port default vlan 103</w:t>
      </w:r>
    </w:p>
    <w:p w14:paraId="611EE000" w14:textId="77777777" w:rsidR="00F42FB8" w:rsidRDefault="00F42FB8" w:rsidP="00F42FB8">
      <w:pPr>
        <w:pStyle w:val="TerminalDisplay"/>
      </w:pPr>
      <w:r>
        <w:t>#</w:t>
      </w:r>
    </w:p>
    <w:p w14:paraId="788444A0" w14:textId="77777777" w:rsidR="00F42FB8" w:rsidRDefault="00F42FB8" w:rsidP="00F42FB8">
      <w:pPr>
        <w:pStyle w:val="TerminalDisplay"/>
      </w:pPr>
      <w:r>
        <w:t>interface Ethernet0/0/5</w:t>
      </w:r>
    </w:p>
    <w:p w14:paraId="0549AC29" w14:textId="77777777" w:rsidR="00F42FB8" w:rsidRDefault="00F42FB8" w:rsidP="00F42FB8">
      <w:pPr>
        <w:pStyle w:val="TerminalDisplay"/>
      </w:pPr>
      <w:r>
        <w:t xml:space="preserve"> port link-type access</w:t>
      </w:r>
    </w:p>
    <w:p w14:paraId="765E4216" w14:textId="77777777" w:rsidR="00F42FB8" w:rsidRDefault="00F42FB8" w:rsidP="00F42FB8">
      <w:pPr>
        <w:pStyle w:val="TerminalDisplay"/>
      </w:pPr>
      <w:r>
        <w:t xml:space="preserve"> port default vlan 103</w:t>
      </w:r>
    </w:p>
    <w:p w14:paraId="191A31BE" w14:textId="77777777" w:rsidR="00F42FB8" w:rsidRDefault="00F42FB8" w:rsidP="00F42FB8">
      <w:pPr>
        <w:pStyle w:val="TerminalDisplay"/>
      </w:pPr>
      <w:r>
        <w:t>#</w:t>
      </w:r>
    </w:p>
    <w:p w14:paraId="1CF3014B" w14:textId="77777777" w:rsidR="00F42FB8" w:rsidRDefault="00F42FB8" w:rsidP="00F42FB8">
      <w:pPr>
        <w:pStyle w:val="TerminalDisplay"/>
      </w:pPr>
      <w:r>
        <w:t>interface Ethernet0/0/6</w:t>
      </w:r>
    </w:p>
    <w:p w14:paraId="318567B9" w14:textId="77777777" w:rsidR="00F42FB8" w:rsidRDefault="00F42FB8" w:rsidP="00F42FB8">
      <w:pPr>
        <w:pStyle w:val="TerminalDisplay"/>
      </w:pPr>
      <w:r>
        <w:t xml:space="preserve"> port link-type access</w:t>
      </w:r>
    </w:p>
    <w:p w14:paraId="65E8F700" w14:textId="77777777" w:rsidR="00F42FB8" w:rsidRDefault="00F42FB8" w:rsidP="00F42FB8">
      <w:pPr>
        <w:pStyle w:val="TerminalDisplay"/>
      </w:pPr>
      <w:r>
        <w:t xml:space="preserve"> port default vlan 103</w:t>
      </w:r>
    </w:p>
    <w:p w14:paraId="3558B030" w14:textId="77777777" w:rsidR="00F42FB8" w:rsidRDefault="00F42FB8" w:rsidP="00F42FB8">
      <w:pPr>
        <w:pStyle w:val="TerminalDisplay"/>
      </w:pPr>
      <w:r>
        <w:t>#</w:t>
      </w:r>
    </w:p>
    <w:p w14:paraId="266BFE93" w14:textId="77777777" w:rsidR="00F42FB8" w:rsidRDefault="00F42FB8" w:rsidP="00F42FB8">
      <w:pPr>
        <w:pStyle w:val="TerminalDisplay"/>
      </w:pPr>
      <w:r>
        <w:t>interface Ethernet0/0/7</w:t>
      </w:r>
    </w:p>
    <w:p w14:paraId="18121EC7" w14:textId="77777777" w:rsidR="00F42FB8" w:rsidRDefault="00F42FB8" w:rsidP="00F42FB8">
      <w:pPr>
        <w:pStyle w:val="TerminalDisplay"/>
      </w:pPr>
      <w:r>
        <w:t xml:space="preserve"> port link-type access</w:t>
      </w:r>
    </w:p>
    <w:p w14:paraId="0A3375D0" w14:textId="77777777" w:rsidR="00F42FB8" w:rsidRDefault="00F42FB8" w:rsidP="00F42FB8">
      <w:pPr>
        <w:pStyle w:val="TerminalDisplay"/>
      </w:pPr>
      <w:r>
        <w:t xml:space="preserve"> port default vlan 103</w:t>
      </w:r>
    </w:p>
    <w:p w14:paraId="733B64E8" w14:textId="77777777" w:rsidR="00F42FB8" w:rsidRDefault="00F42FB8" w:rsidP="00F42FB8">
      <w:pPr>
        <w:pStyle w:val="TerminalDisplay"/>
      </w:pPr>
      <w:r>
        <w:t>#</w:t>
      </w:r>
    </w:p>
    <w:p w14:paraId="489B08E6" w14:textId="77777777" w:rsidR="00F42FB8" w:rsidRDefault="00F42FB8" w:rsidP="00F42FB8">
      <w:pPr>
        <w:pStyle w:val="TerminalDisplay"/>
      </w:pPr>
      <w:r>
        <w:t>interface Ethernet0/0/8</w:t>
      </w:r>
    </w:p>
    <w:p w14:paraId="7EB139B1" w14:textId="77777777" w:rsidR="00F42FB8" w:rsidRDefault="00F42FB8" w:rsidP="00F42FB8">
      <w:pPr>
        <w:pStyle w:val="TerminalDisplay"/>
      </w:pPr>
      <w:r>
        <w:t xml:space="preserve"> port link-type access</w:t>
      </w:r>
    </w:p>
    <w:p w14:paraId="6FFF28D8" w14:textId="77777777" w:rsidR="00F42FB8" w:rsidRDefault="00F42FB8" w:rsidP="00F42FB8">
      <w:pPr>
        <w:pStyle w:val="TerminalDisplay"/>
      </w:pPr>
      <w:r>
        <w:t xml:space="preserve"> port default vlan 103</w:t>
      </w:r>
    </w:p>
    <w:p w14:paraId="2ACED5E4" w14:textId="77777777" w:rsidR="00F42FB8" w:rsidRDefault="00F42FB8" w:rsidP="00F42FB8">
      <w:pPr>
        <w:pStyle w:val="TerminalDisplay"/>
      </w:pPr>
      <w:r>
        <w:t>#</w:t>
      </w:r>
    </w:p>
    <w:p w14:paraId="5BF04333" w14:textId="77777777" w:rsidR="00F42FB8" w:rsidRDefault="00F42FB8" w:rsidP="00F42FB8">
      <w:pPr>
        <w:pStyle w:val="TerminalDisplay"/>
      </w:pPr>
      <w:r>
        <w:t>interface Ethernet0/0/9</w:t>
      </w:r>
    </w:p>
    <w:p w14:paraId="2B4EDE49" w14:textId="77777777" w:rsidR="00F42FB8" w:rsidRDefault="00F42FB8" w:rsidP="00F42FB8">
      <w:pPr>
        <w:pStyle w:val="TerminalDisplay"/>
      </w:pPr>
      <w:r>
        <w:t xml:space="preserve"> port link-type access</w:t>
      </w:r>
    </w:p>
    <w:p w14:paraId="0BB2596F" w14:textId="77777777" w:rsidR="00F42FB8" w:rsidRDefault="00F42FB8" w:rsidP="00F42FB8">
      <w:pPr>
        <w:pStyle w:val="TerminalDisplay"/>
      </w:pPr>
      <w:r>
        <w:t xml:space="preserve"> port default vlan 103</w:t>
      </w:r>
    </w:p>
    <w:p w14:paraId="541DB2AB" w14:textId="77777777" w:rsidR="00F42FB8" w:rsidRDefault="00F42FB8" w:rsidP="00F42FB8">
      <w:pPr>
        <w:pStyle w:val="TerminalDisplay"/>
      </w:pPr>
      <w:r>
        <w:t>#</w:t>
      </w:r>
    </w:p>
    <w:p w14:paraId="125C1E92" w14:textId="77777777" w:rsidR="00F42FB8" w:rsidRDefault="00F42FB8" w:rsidP="00F42FB8">
      <w:pPr>
        <w:pStyle w:val="TerminalDisplay"/>
      </w:pPr>
      <w:r>
        <w:t>interface Ethernet0/0/10</w:t>
      </w:r>
    </w:p>
    <w:p w14:paraId="730D6F59" w14:textId="77777777" w:rsidR="00F42FB8" w:rsidRDefault="00F42FB8" w:rsidP="00F42FB8">
      <w:pPr>
        <w:pStyle w:val="TerminalDisplay"/>
      </w:pPr>
      <w:r>
        <w:t xml:space="preserve"> port link-type access</w:t>
      </w:r>
    </w:p>
    <w:p w14:paraId="65759EE4" w14:textId="77777777" w:rsidR="00F42FB8" w:rsidRDefault="00F42FB8" w:rsidP="00F42FB8">
      <w:pPr>
        <w:pStyle w:val="TerminalDisplay"/>
      </w:pPr>
      <w:r>
        <w:t xml:space="preserve"> port default vlan 103</w:t>
      </w:r>
    </w:p>
    <w:p w14:paraId="6C5D90E1" w14:textId="77777777" w:rsidR="00F42FB8" w:rsidRDefault="00F42FB8" w:rsidP="00F42FB8">
      <w:pPr>
        <w:pStyle w:val="TerminalDisplay"/>
      </w:pPr>
      <w:r>
        <w:t>#</w:t>
      </w:r>
    </w:p>
    <w:p w14:paraId="5C8BF1D6" w14:textId="77777777" w:rsidR="00F42FB8" w:rsidRDefault="00F42FB8" w:rsidP="00F42FB8">
      <w:pPr>
        <w:pStyle w:val="TerminalDisplay"/>
      </w:pPr>
      <w:r>
        <w:t>interface Ethernet0/0/11</w:t>
      </w:r>
    </w:p>
    <w:p w14:paraId="7FC9805F" w14:textId="77777777" w:rsidR="00F42FB8" w:rsidRDefault="00F42FB8" w:rsidP="00F42FB8">
      <w:pPr>
        <w:pStyle w:val="TerminalDisplay"/>
      </w:pPr>
      <w:r>
        <w:t xml:space="preserve"> port link-type access</w:t>
      </w:r>
    </w:p>
    <w:p w14:paraId="704EB059" w14:textId="77777777" w:rsidR="00F42FB8" w:rsidRDefault="00F42FB8" w:rsidP="00F42FB8">
      <w:pPr>
        <w:pStyle w:val="TerminalDisplay"/>
      </w:pPr>
      <w:r>
        <w:t xml:space="preserve"> port default vlan 104</w:t>
      </w:r>
    </w:p>
    <w:p w14:paraId="15D03FA5" w14:textId="77777777" w:rsidR="00F42FB8" w:rsidRDefault="00F42FB8" w:rsidP="00F42FB8">
      <w:pPr>
        <w:pStyle w:val="TerminalDisplay"/>
      </w:pPr>
      <w:r>
        <w:t>#</w:t>
      </w:r>
    </w:p>
    <w:p w14:paraId="71265369" w14:textId="77777777" w:rsidR="00F42FB8" w:rsidRDefault="00F42FB8" w:rsidP="00F42FB8">
      <w:pPr>
        <w:pStyle w:val="TerminalDisplay"/>
      </w:pPr>
      <w:r>
        <w:t>interface Ethernet0/0/12</w:t>
      </w:r>
    </w:p>
    <w:p w14:paraId="665AE55E" w14:textId="77777777" w:rsidR="00F42FB8" w:rsidRDefault="00F42FB8" w:rsidP="00F42FB8">
      <w:pPr>
        <w:pStyle w:val="TerminalDisplay"/>
      </w:pPr>
      <w:r>
        <w:t xml:space="preserve"> port link-type access</w:t>
      </w:r>
    </w:p>
    <w:p w14:paraId="481E3BA9" w14:textId="77777777" w:rsidR="00F42FB8" w:rsidRDefault="00F42FB8" w:rsidP="00F42FB8">
      <w:pPr>
        <w:pStyle w:val="TerminalDisplay"/>
      </w:pPr>
      <w:r>
        <w:t xml:space="preserve"> port default vlan 104</w:t>
      </w:r>
    </w:p>
    <w:p w14:paraId="4AE3AD8B" w14:textId="77777777" w:rsidR="00F42FB8" w:rsidRDefault="00F42FB8" w:rsidP="00F42FB8">
      <w:pPr>
        <w:pStyle w:val="TerminalDisplay"/>
      </w:pPr>
      <w:r>
        <w:t>#</w:t>
      </w:r>
    </w:p>
    <w:p w14:paraId="1B857D99" w14:textId="77777777" w:rsidR="00F42FB8" w:rsidRDefault="00F42FB8" w:rsidP="00F42FB8">
      <w:pPr>
        <w:pStyle w:val="TerminalDisplay"/>
      </w:pPr>
      <w:r>
        <w:t>interface Ethernet0/0/13</w:t>
      </w:r>
    </w:p>
    <w:p w14:paraId="6B3010B9" w14:textId="77777777" w:rsidR="00F42FB8" w:rsidRDefault="00F42FB8" w:rsidP="00F42FB8">
      <w:pPr>
        <w:pStyle w:val="TerminalDisplay"/>
      </w:pPr>
      <w:r>
        <w:t xml:space="preserve"> port link-type access</w:t>
      </w:r>
    </w:p>
    <w:p w14:paraId="2DFE879D" w14:textId="77777777" w:rsidR="00F42FB8" w:rsidRDefault="00F42FB8" w:rsidP="00F42FB8">
      <w:pPr>
        <w:pStyle w:val="TerminalDisplay"/>
      </w:pPr>
      <w:r>
        <w:t xml:space="preserve"> port default vlan 104</w:t>
      </w:r>
    </w:p>
    <w:p w14:paraId="18A555FF" w14:textId="77777777" w:rsidR="00F42FB8" w:rsidRDefault="00F42FB8" w:rsidP="00F42FB8">
      <w:pPr>
        <w:pStyle w:val="TerminalDisplay"/>
      </w:pPr>
      <w:r>
        <w:t>#</w:t>
      </w:r>
    </w:p>
    <w:p w14:paraId="19E0E7D0" w14:textId="77777777" w:rsidR="00F42FB8" w:rsidRDefault="00F42FB8" w:rsidP="00F42FB8">
      <w:pPr>
        <w:pStyle w:val="TerminalDisplay"/>
      </w:pPr>
      <w:r>
        <w:t>interface Ethernet0/0/14</w:t>
      </w:r>
    </w:p>
    <w:p w14:paraId="6429D7AC" w14:textId="77777777" w:rsidR="00F42FB8" w:rsidRDefault="00F42FB8" w:rsidP="00F42FB8">
      <w:pPr>
        <w:pStyle w:val="TerminalDisplay"/>
      </w:pPr>
      <w:r>
        <w:lastRenderedPageBreak/>
        <w:t xml:space="preserve"> port link-type access</w:t>
      </w:r>
    </w:p>
    <w:p w14:paraId="3443DBC5" w14:textId="77777777" w:rsidR="00F42FB8" w:rsidRDefault="00F42FB8" w:rsidP="00F42FB8">
      <w:pPr>
        <w:pStyle w:val="TerminalDisplay"/>
      </w:pPr>
      <w:r>
        <w:t xml:space="preserve"> port default vlan 104</w:t>
      </w:r>
    </w:p>
    <w:p w14:paraId="2A52D8D4" w14:textId="77777777" w:rsidR="00F42FB8" w:rsidRDefault="00F42FB8" w:rsidP="00F42FB8">
      <w:pPr>
        <w:pStyle w:val="TerminalDisplay"/>
      </w:pPr>
      <w:r>
        <w:t>#</w:t>
      </w:r>
    </w:p>
    <w:p w14:paraId="475502B3" w14:textId="77777777" w:rsidR="00F42FB8" w:rsidRDefault="00F42FB8" w:rsidP="00F42FB8">
      <w:pPr>
        <w:pStyle w:val="TerminalDisplay"/>
      </w:pPr>
      <w:r>
        <w:t>interface Ethernet0/0/15</w:t>
      </w:r>
    </w:p>
    <w:p w14:paraId="23556405" w14:textId="77777777" w:rsidR="00F42FB8" w:rsidRDefault="00F42FB8" w:rsidP="00F42FB8">
      <w:pPr>
        <w:pStyle w:val="TerminalDisplay"/>
      </w:pPr>
      <w:r>
        <w:t xml:space="preserve"> port link-type access</w:t>
      </w:r>
    </w:p>
    <w:p w14:paraId="1DEAE93D" w14:textId="77777777" w:rsidR="00F42FB8" w:rsidRDefault="00F42FB8" w:rsidP="00F42FB8">
      <w:pPr>
        <w:pStyle w:val="TerminalDisplay"/>
      </w:pPr>
      <w:r>
        <w:t xml:space="preserve"> port default vlan 104</w:t>
      </w:r>
    </w:p>
    <w:p w14:paraId="58027F55" w14:textId="77777777" w:rsidR="00F42FB8" w:rsidRDefault="00F42FB8" w:rsidP="00F42FB8">
      <w:pPr>
        <w:pStyle w:val="TerminalDisplay"/>
      </w:pPr>
      <w:r>
        <w:t>#</w:t>
      </w:r>
    </w:p>
    <w:p w14:paraId="72DBC63A" w14:textId="77777777" w:rsidR="00F42FB8" w:rsidRDefault="00F42FB8" w:rsidP="00F42FB8">
      <w:pPr>
        <w:pStyle w:val="TerminalDisplay"/>
      </w:pPr>
      <w:r>
        <w:t>interface Ethernet0/0/16</w:t>
      </w:r>
    </w:p>
    <w:p w14:paraId="7450A3EA" w14:textId="77777777" w:rsidR="00F42FB8" w:rsidRDefault="00F42FB8" w:rsidP="00F42FB8">
      <w:pPr>
        <w:pStyle w:val="TerminalDisplay"/>
      </w:pPr>
      <w:r>
        <w:t xml:space="preserve"> port link-type access</w:t>
      </w:r>
    </w:p>
    <w:p w14:paraId="54AD4A28" w14:textId="77777777" w:rsidR="00F42FB8" w:rsidRDefault="00F42FB8" w:rsidP="00F42FB8">
      <w:pPr>
        <w:pStyle w:val="TerminalDisplay"/>
      </w:pPr>
      <w:r>
        <w:t xml:space="preserve"> port default vlan 104</w:t>
      </w:r>
    </w:p>
    <w:p w14:paraId="1702CE01" w14:textId="77777777" w:rsidR="00F42FB8" w:rsidRDefault="00F42FB8" w:rsidP="00F42FB8">
      <w:pPr>
        <w:pStyle w:val="TerminalDisplay"/>
      </w:pPr>
      <w:r>
        <w:t>#</w:t>
      </w:r>
    </w:p>
    <w:p w14:paraId="61A5BE4C" w14:textId="77777777" w:rsidR="00F42FB8" w:rsidRDefault="00F42FB8" w:rsidP="00F42FB8">
      <w:pPr>
        <w:pStyle w:val="TerminalDisplay"/>
      </w:pPr>
      <w:r>
        <w:t>interface Ethernet0/0/17</w:t>
      </w:r>
    </w:p>
    <w:p w14:paraId="2E8263D2" w14:textId="77777777" w:rsidR="00F42FB8" w:rsidRDefault="00F42FB8" w:rsidP="00F42FB8">
      <w:pPr>
        <w:pStyle w:val="TerminalDisplay"/>
      </w:pPr>
      <w:r>
        <w:t xml:space="preserve"> port link-type access</w:t>
      </w:r>
    </w:p>
    <w:p w14:paraId="5B3C2C94" w14:textId="77777777" w:rsidR="00F42FB8" w:rsidRDefault="00F42FB8" w:rsidP="00F42FB8">
      <w:pPr>
        <w:pStyle w:val="TerminalDisplay"/>
      </w:pPr>
      <w:r>
        <w:t xml:space="preserve"> port default vlan 104</w:t>
      </w:r>
    </w:p>
    <w:p w14:paraId="2E8719EF" w14:textId="77777777" w:rsidR="00F42FB8" w:rsidRDefault="00F42FB8" w:rsidP="00F42FB8">
      <w:pPr>
        <w:pStyle w:val="TerminalDisplay"/>
      </w:pPr>
      <w:r>
        <w:t>#</w:t>
      </w:r>
    </w:p>
    <w:p w14:paraId="0FFABC72" w14:textId="77777777" w:rsidR="00F42FB8" w:rsidRDefault="00F42FB8" w:rsidP="00F42FB8">
      <w:pPr>
        <w:pStyle w:val="TerminalDisplay"/>
      </w:pPr>
      <w:r>
        <w:t>interface Ethernet0/0/18</w:t>
      </w:r>
    </w:p>
    <w:p w14:paraId="211C13FE" w14:textId="77777777" w:rsidR="00F42FB8" w:rsidRDefault="00F42FB8" w:rsidP="00F42FB8">
      <w:pPr>
        <w:pStyle w:val="TerminalDisplay"/>
      </w:pPr>
      <w:r>
        <w:t xml:space="preserve"> port link-type access</w:t>
      </w:r>
    </w:p>
    <w:p w14:paraId="4D37C20D" w14:textId="77777777" w:rsidR="00F42FB8" w:rsidRDefault="00F42FB8" w:rsidP="00F42FB8">
      <w:pPr>
        <w:pStyle w:val="TerminalDisplay"/>
      </w:pPr>
      <w:r>
        <w:t xml:space="preserve"> port default vlan 104</w:t>
      </w:r>
    </w:p>
    <w:p w14:paraId="6F1C5133" w14:textId="77777777" w:rsidR="00F42FB8" w:rsidRDefault="00F42FB8" w:rsidP="00F42FB8">
      <w:pPr>
        <w:pStyle w:val="TerminalDisplay"/>
      </w:pPr>
      <w:r>
        <w:t>#</w:t>
      </w:r>
    </w:p>
    <w:p w14:paraId="2C64019F" w14:textId="77777777" w:rsidR="00F42FB8" w:rsidRDefault="00F42FB8" w:rsidP="00F42FB8">
      <w:pPr>
        <w:pStyle w:val="TerminalDisplay"/>
      </w:pPr>
      <w:r>
        <w:t>interface Ethernet0/0/19</w:t>
      </w:r>
    </w:p>
    <w:p w14:paraId="139F006A" w14:textId="77777777" w:rsidR="00F42FB8" w:rsidRDefault="00F42FB8" w:rsidP="00F42FB8">
      <w:pPr>
        <w:pStyle w:val="TerminalDisplay"/>
      </w:pPr>
      <w:r>
        <w:t xml:space="preserve"> port link-type access</w:t>
      </w:r>
    </w:p>
    <w:p w14:paraId="55DF9934" w14:textId="77777777" w:rsidR="00F42FB8" w:rsidRDefault="00F42FB8" w:rsidP="00F42FB8">
      <w:pPr>
        <w:pStyle w:val="TerminalDisplay"/>
      </w:pPr>
      <w:r>
        <w:t xml:space="preserve"> port default vlan 104</w:t>
      </w:r>
    </w:p>
    <w:p w14:paraId="7E0550A7" w14:textId="77777777" w:rsidR="00F42FB8" w:rsidRDefault="00F42FB8" w:rsidP="00F42FB8">
      <w:pPr>
        <w:pStyle w:val="TerminalDisplay"/>
      </w:pPr>
      <w:r>
        <w:t>#</w:t>
      </w:r>
    </w:p>
    <w:p w14:paraId="2CF42509" w14:textId="77777777" w:rsidR="00F42FB8" w:rsidRDefault="00F42FB8" w:rsidP="00F42FB8">
      <w:pPr>
        <w:pStyle w:val="TerminalDisplay"/>
      </w:pPr>
      <w:r>
        <w:t>interface Ethernet0/0/20</w:t>
      </w:r>
    </w:p>
    <w:p w14:paraId="2D3D823E" w14:textId="77777777" w:rsidR="00F42FB8" w:rsidRDefault="00F42FB8" w:rsidP="00F42FB8">
      <w:pPr>
        <w:pStyle w:val="TerminalDisplay"/>
      </w:pPr>
      <w:r>
        <w:t xml:space="preserve"> port link-type access</w:t>
      </w:r>
    </w:p>
    <w:p w14:paraId="2BBA524D" w14:textId="77777777" w:rsidR="00F42FB8" w:rsidRDefault="00F42FB8" w:rsidP="00F42FB8">
      <w:pPr>
        <w:pStyle w:val="TerminalDisplay"/>
      </w:pPr>
      <w:r>
        <w:t>#</w:t>
      </w:r>
    </w:p>
    <w:p w14:paraId="25F41C48" w14:textId="77777777" w:rsidR="00F42FB8" w:rsidRDefault="00F42FB8" w:rsidP="00F42FB8">
      <w:pPr>
        <w:pStyle w:val="TerminalDisplay"/>
      </w:pPr>
      <w:r>
        <w:t>interface GigabitEthernet0/0/1</w:t>
      </w:r>
    </w:p>
    <w:p w14:paraId="20EDB480" w14:textId="77777777" w:rsidR="00F42FB8" w:rsidRDefault="00F42FB8" w:rsidP="00F42FB8">
      <w:pPr>
        <w:pStyle w:val="TerminalDisplay"/>
      </w:pPr>
      <w:r>
        <w:t xml:space="preserve"> port link-type trunk</w:t>
      </w:r>
    </w:p>
    <w:p w14:paraId="5A324AC5" w14:textId="77777777" w:rsidR="00F42FB8" w:rsidRDefault="00F42FB8" w:rsidP="00F42FB8">
      <w:pPr>
        <w:pStyle w:val="TerminalDisplay"/>
      </w:pPr>
      <w:r>
        <w:t xml:space="preserve"> port trunk pvid vlan 3</w:t>
      </w:r>
    </w:p>
    <w:p w14:paraId="566B5137" w14:textId="77777777" w:rsidR="00F42FB8" w:rsidRDefault="00F42FB8" w:rsidP="00F42FB8">
      <w:pPr>
        <w:pStyle w:val="TerminalDisplay"/>
      </w:pPr>
      <w:r>
        <w:t xml:space="preserve"> port trunk allow-pass vlan 3 103 to 104</w:t>
      </w:r>
    </w:p>
    <w:p w14:paraId="6E17892A" w14:textId="77777777" w:rsidR="00F42FB8" w:rsidRDefault="00F42FB8" w:rsidP="00F42FB8">
      <w:pPr>
        <w:pStyle w:val="TerminalDisplay"/>
      </w:pPr>
      <w:r>
        <w:t>#</w:t>
      </w:r>
    </w:p>
    <w:p w14:paraId="17F5F676" w14:textId="77777777" w:rsidR="00F42FB8" w:rsidRDefault="00F42FB8" w:rsidP="00F42FB8">
      <w:pPr>
        <w:pStyle w:val="TerminalDisplay"/>
      </w:pPr>
      <w:r>
        <w:t>ip route-static 0.0.0.0 0.0.0.0 192.168.3.254</w:t>
      </w:r>
    </w:p>
    <w:p w14:paraId="51FCDD6A" w14:textId="77777777" w:rsidR="00F42FB8" w:rsidRDefault="00F42FB8" w:rsidP="00F42FB8">
      <w:pPr>
        <w:pStyle w:val="TerminalDisplay"/>
      </w:pPr>
      <w:r>
        <w:t>#</w:t>
      </w:r>
    </w:p>
    <w:p w14:paraId="6CC70F76" w14:textId="77777777" w:rsidR="00F42FB8" w:rsidRDefault="00F42FB8" w:rsidP="00F42FB8">
      <w:pPr>
        <w:pStyle w:val="TerminalDisplay"/>
      </w:pPr>
      <w:r>
        <w:t>snmp-agent</w:t>
      </w:r>
    </w:p>
    <w:p w14:paraId="2BA9078C" w14:textId="77777777" w:rsidR="00F42FB8" w:rsidRDefault="00F42FB8" w:rsidP="00F42FB8">
      <w:pPr>
        <w:pStyle w:val="TerminalDisplay"/>
      </w:pPr>
      <w:r>
        <w:t>snmp-agent local-engineid 800007DB034C1FCC224BC2</w:t>
      </w:r>
    </w:p>
    <w:p w14:paraId="0E934C12" w14:textId="77777777" w:rsidR="00F42FB8" w:rsidRDefault="00F42FB8" w:rsidP="00F42FB8">
      <w:pPr>
        <w:pStyle w:val="TerminalDisplay"/>
      </w:pPr>
      <w:r>
        <w:t>snmp-agent sys-info version v3</w:t>
      </w:r>
    </w:p>
    <w:p w14:paraId="43DA0995" w14:textId="77777777" w:rsidR="00F42FB8" w:rsidRDefault="00F42FB8" w:rsidP="00F42FB8">
      <w:pPr>
        <w:pStyle w:val="TerminalDisplay"/>
      </w:pPr>
      <w:r>
        <w:t>snmp-agent group v3 datacom privacy</w:t>
      </w:r>
    </w:p>
    <w:p w14:paraId="1EAE7811" w14:textId="77777777" w:rsidR="00F42FB8" w:rsidRDefault="00F42FB8" w:rsidP="00F42FB8">
      <w:pPr>
        <w:pStyle w:val="TerminalDisplay"/>
      </w:pPr>
      <w:r>
        <w:t>snmp-agent target-host trap address udp-domain 192.168.100.2 params securityname</w:t>
      </w:r>
    </w:p>
    <w:p w14:paraId="2640DCF9" w14:textId="77777777" w:rsidR="00F42FB8" w:rsidRDefault="00F42FB8" w:rsidP="00F42FB8">
      <w:pPr>
        <w:pStyle w:val="TerminalDisplay"/>
      </w:pPr>
      <w:r>
        <w:t xml:space="preserve"> datacom v3</w:t>
      </w:r>
    </w:p>
    <w:p w14:paraId="216A0A29" w14:textId="77777777" w:rsidR="00F42FB8" w:rsidRDefault="00F42FB8" w:rsidP="00F42FB8">
      <w:pPr>
        <w:pStyle w:val="TerminalDisplay"/>
      </w:pPr>
      <w:r>
        <w:t>snmp-agent usm-user v3 test datacom authentication-mode md5 P'5R[2VCVEX8"$Y!=87`</w:t>
      </w:r>
    </w:p>
    <w:p w14:paraId="7C14883B" w14:textId="77777777" w:rsidR="00F42FB8" w:rsidRDefault="00F42FB8" w:rsidP="00F42FB8">
      <w:pPr>
        <w:pStyle w:val="TerminalDisplay"/>
      </w:pPr>
      <w:r>
        <w:t>1A!! privacy-mode des56 P'5R[2VCVEX8"$Y!=87`1A!!</w:t>
      </w:r>
    </w:p>
    <w:p w14:paraId="3ABB2842" w14:textId="77777777" w:rsidR="00F42FB8" w:rsidRDefault="00F42FB8" w:rsidP="00F42FB8">
      <w:pPr>
        <w:pStyle w:val="TerminalDisplay"/>
      </w:pPr>
      <w:r>
        <w:t>snmp-agent trap source Vlanif3</w:t>
      </w:r>
    </w:p>
    <w:p w14:paraId="39044A50" w14:textId="77777777" w:rsidR="00F42FB8" w:rsidRDefault="00F42FB8" w:rsidP="00F42FB8">
      <w:pPr>
        <w:pStyle w:val="TerminalDisplay"/>
      </w:pPr>
      <w:r>
        <w:t>snmp-agent trap enable</w:t>
      </w:r>
    </w:p>
    <w:p w14:paraId="74A3ACD6" w14:textId="77777777" w:rsidR="00F42FB8" w:rsidRDefault="00F42FB8" w:rsidP="00F42FB8">
      <w:pPr>
        <w:pStyle w:val="TerminalDisplay"/>
      </w:pPr>
      <w:r>
        <w:t>#</w:t>
      </w:r>
    </w:p>
    <w:p w14:paraId="462A7C69" w14:textId="77777777" w:rsidR="00F42FB8" w:rsidRDefault="00F42FB8" w:rsidP="00F42FB8">
      <w:pPr>
        <w:pStyle w:val="TerminalDisplay"/>
      </w:pPr>
      <w:r>
        <w:t>return</w:t>
      </w:r>
    </w:p>
    <w:p w14:paraId="66F3ACEC" w14:textId="77777777" w:rsidR="00F42FB8" w:rsidRDefault="00F42FB8" w:rsidP="00F42FB8">
      <w:pPr>
        <w:pStyle w:val="2"/>
        <w:rPr>
          <w:lang w:eastAsia="zh-CN"/>
        </w:rPr>
      </w:pPr>
      <w:bookmarkStart w:id="244" w:name="_Toc35261191"/>
      <w:bookmarkStart w:id="245" w:name="_Toc38987101"/>
      <w:r>
        <w:t>Quiz</w:t>
      </w:r>
      <w:bookmarkEnd w:id="244"/>
      <w:bookmarkEnd w:id="245"/>
    </w:p>
    <w:p w14:paraId="2D3DBF57" w14:textId="77777777" w:rsidR="00F42FB8" w:rsidRDefault="00F42FB8" w:rsidP="00F42FB8">
      <w:pPr>
        <w:pStyle w:val="ItemStep"/>
        <w:outlineLvl w:val="9"/>
      </w:pPr>
      <w:r>
        <w:t xml:space="preserve">In this project, CORE1, F2-AGG1, and F3-AGG1 form a physical ring. However, in the network planning and design phase, the interconnection links between the three devices are assigned to different VLANs. Therefore, there is no loop. However, during the lab, you may find that the neighbor relationship between </w:t>
      </w:r>
      <w:r>
        <w:lastRenderedPageBreak/>
        <w:t>two devices cannot be correctly established. Please find out the root cause and solution.</w:t>
      </w:r>
    </w:p>
    <w:p w14:paraId="34E22BC5" w14:textId="77777777" w:rsidR="00F42FB8" w:rsidRDefault="00F42FB8" w:rsidP="00F42FB8">
      <w:pPr>
        <w:pStyle w:val="ItemStep"/>
        <w:outlineLvl w:val="9"/>
      </w:pPr>
      <w:r>
        <w:t>What have you learned in this lab? How can the knowledge help you in your future study or work?</w:t>
      </w:r>
    </w:p>
    <w:p w14:paraId="63B60320" w14:textId="77777777" w:rsidR="00F42FB8" w:rsidRDefault="00F42FB8">
      <w:pPr>
        <w:topLinePunct w:val="0"/>
        <w:adjustRightInd/>
        <w:snapToGrid/>
        <w:spacing w:before="0" w:after="0" w:line="240" w:lineRule="auto"/>
        <w:ind w:left="0"/>
        <w:rPr>
          <w:rFonts w:cs="Book Antiqua"/>
          <w:b/>
          <w:bCs/>
          <w:sz w:val="26"/>
          <w:szCs w:val="26"/>
        </w:rPr>
      </w:pPr>
      <w:r>
        <w:br w:type="page"/>
      </w:r>
    </w:p>
    <w:p w14:paraId="58A2C54E" w14:textId="77777777" w:rsidR="00BA0562" w:rsidRDefault="00BA0562" w:rsidP="00FB59F1">
      <w:pPr>
        <w:pStyle w:val="referenceanswer"/>
      </w:pPr>
      <w:bookmarkStart w:id="246" w:name="_Toc38987102"/>
      <w:r>
        <w:lastRenderedPageBreak/>
        <w:t>Reference Answers</w:t>
      </w:r>
      <w:bookmarkEnd w:id="226"/>
      <w:bookmarkEnd w:id="246"/>
    </w:p>
    <w:p w14:paraId="777823A4" w14:textId="77777777" w:rsidR="00BA0562" w:rsidRDefault="00BA0562" w:rsidP="002A299A">
      <w:r>
        <w:t>Huawei VRP and Configuration Basics</w:t>
      </w:r>
    </w:p>
    <w:p w14:paraId="56FC3068" w14:textId="77777777" w:rsidR="00BA0562" w:rsidRDefault="00BA0562" w:rsidP="00FD1A9F">
      <w:pPr>
        <w:pStyle w:val="ItemStep"/>
        <w:numPr>
          <w:ilvl w:val="6"/>
          <w:numId w:val="21"/>
        </w:numPr>
        <w:outlineLvl w:val="9"/>
      </w:pPr>
      <w:r>
        <w:t>Omitted.</w:t>
      </w:r>
    </w:p>
    <w:p w14:paraId="23D9D9EE" w14:textId="77777777" w:rsidR="00BA0562" w:rsidRDefault="00BA0562" w:rsidP="002075CB">
      <w:pPr>
        <w:pStyle w:val="ItemStep"/>
        <w:outlineLvl w:val="9"/>
      </w:pPr>
      <w:r>
        <w:t xml:space="preserve">The </w:t>
      </w:r>
      <w:r w:rsidRPr="0000387B">
        <w:rPr>
          <w:b/>
          <w:bCs/>
        </w:rPr>
        <w:t>reset saved-configuration</w:t>
      </w:r>
      <w:r>
        <w:t xml:space="preserve"> command clears the startup configuration file and cancels the previous startup configuration file configuration. The current startup configuration file is test.cfg. Therefore</w:t>
      </w:r>
      <w:r w:rsidRPr="002A299A">
        <w:t>, after this command is executed, the content in test.cfg is cleared and the default configurat</w:t>
      </w:r>
      <w:r>
        <w:t>ion file vrpcfg.zip is used as the startup configuration file. In step 4, the running configuration is saved. Therefore, the configuration remains unchanged after the device is restarted.</w:t>
      </w:r>
    </w:p>
    <w:p w14:paraId="778A3242" w14:textId="77777777" w:rsidR="00BA0562" w:rsidRDefault="00BA0562" w:rsidP="002A299A">
      <w:r>
        <w:t>IPv4 Addressing and Routing</w:t>
      </w:r>
    </w:p>
    <w:p w14:paraId="0BB71407" w14:textId="77777777" w:rsidR="00BA0562" w:rsidRDefault="00BA0562" w:rsidP="00FD1A9F">
      <w:pPr>
        <w:pStyle w:val="ItemStep"/>
        <w:numPr>
          <w:ilvl w:val="6"/>
          <w:numId w:val="23"/>
        </w:numPr>
        <w:outlineLvl w:val="9"/>
      </w:pPr>
      <w:r>
        <w:t>A static route is added to the routing table when the following conditions are met:</w:t>
      </w:r>
    </w:p>
    <w:p w14:paraId="09880260" w14:textId="77777777" w:rsidR="00BA0562" w:rsidRDefault="00BA0562" w:rsidP="00FD1A9F">
      <w:pPr>
        <w:pStyle w:val="ItemListText"/>
        <w:numPr>
          <w:ilvl w:val="0"/>
          <w:numId w:val="22"/>
        </w:numPr>
      </w:pPr>
      <w:r>
        <w:t>The next hop of the route is reachable.</w:t>
      </w:r>
    </w:p>
    <w:p w14:paraId="41CFC855" w14:textId="77777777" w:rsidR="00BA0562" w:rsidRDefault="00BA0562" w:rsidP="00FD1A9F">
      <w:pPr>
        <w:pStyle w:val="ItemListText"/>
        <w:numPr>
          <w:ilvl w:val="0"/>
          <w:numId w:val="22"/>
        </w:numPr>
      </w:pPr>
      <w:r>
        <w:t>This route is the optimal route to the destination network or host.</w:t>
      </w:r>
    </w:p>
    <w:p w14:paraId="5B454C34" w14:textId="77777777" w:rsidR="00BA0562" w:rsidRDefault="00BA0562" w:rsidP="002A299A">
      <w:pPr>
        <w:pStyle w:val="ItemListText"/>
      </w:pPr>
      <w:r>
        <w:t>Therefore, when the next hop is unreachable, the route is not added to the IP routing table.</w:t>
      </w:r>
    </w:p>
    <w:p w14:paraId="0C89533E" w14:textId="77777777" w:rsidR="00BA0562" w:rsidRDefault="00BA0562" w:rsidP="002075CB">
      <w:pPr>
        <w:pStyle w:val="ItemStep"/>
        <w:outlineLvl w:val="9"/>
      </w:pPr>
      <w:r>
        <w:t>When a ping operation is performed on a Huawei device, the device searches the routing table to determine the outgoing interface. The IP address of the outgoing interface is used as the source IP address of ICMP packets.</w:t>
      </w:r>
    </w:p>
    <w:p w14:paraId="0B4B17AA" w14:textId="77777777" w:rsidR="00BA0562" w:rsidRDefault="00BA0562" w:rsidP="002A299A">
      <w:r>
        <w:t>OSPF Routing</w:t>
      </w:r>
    </w:p>
    <w:p w14:paraId="5AD799B1" w14:textId="77777777" w:rsidR="00BA0562" w:rsidRDefault="00BA0562" w:rsidP="00FD1A9F">
      <w:pPr>
        <w:pStyle w:val="ItemStep"/>
        <w:numPr>
          <w:ilvl w:val="6"/>
          <w:numId w:val="24"/>
        </w:numPr>
        <w:outlineLvl w:val="9"/>
      </w:pPr>
      <w:r>
        <w:t>R2 replies to R1 along the path of R2-&gt;R1. After the cost of GigabitEthernet0/0/3 on R1 is changed to 10, the path cost of R1-&gt;R2 is 10. Therefore, the path from LoopBack0 on R1 to LoopBack0 on R2 is R1-&gt;R3-&gt;R2. In this case, R2 does not know that the cost of GigabitEthernet0/0/3 on R1 has been changed to 10 and still uses the cost of GigabitEthernet0/0/3 on R1 to calculate the route cost. Therefore, the path R2-&gt;R1 is used as the reply path.</w:t>
      </w:r>
    </w:p>
    <w:p w14:paraId="1C2FF957" w14:textId="77777777" w:rsidR="00BA0562" w:rsidRDefault="00BA0562" w:rsidP="002A299A">
      <w:r>
        <w:t>Ethernet Basics and VLAN Configuration</w:t>
      </w:r>
    </w:p>
    <w:p w14:paraId="777D3081" w14:textId="77777777" w:rsidR="00BA0562" w:rsidRPr="00BC2420" w:rsidRDefault="00BA0562" w:rsidP="002A299A">
      <w:r>
        <w:t>Configuration Roadmap:</w:t>
      </w:r>
    </w:p>
    <w:p w14:paraId="18BAC405" w14:textId="77777777" w:rsidR="00BA0562" w:rsidRDefault="00BA0562" w:rsidP="002A299A">
      <w:pPr>
        <w:pStyle w:val="ItemList"/>
      </w:pPr>
      <w:r>
        <w:t>Create a VLAN for PCs with special needs.</w:t>
      </w:r>
    </w:p>
    <w:p w14:paraId="4FFEB0BC" w14:textId="77777777" w:rsidR="00BA0562" w:rsidRDefault="00BA0562" w:rsidP="002A299A">
      <w:pPr>
        <w:pStyle w:val="ItemList"/>
      </w:pPr>
      <w:r>
        <w:t>Associate the MAC addresses of the PCs with VLANs.</w:t>
      </w:r>
    </w:p>
    <w:p w14:paraId="78CEE99F" w14:textId="77777777" w:rsidR="00BA0562" w:rsidRDefault="00BA0562" w:rsidP="002A299A">
      <w:pPr>
        <w:pStyle w:val="ItemList"/>
      </w:pPr>
      <w:r>
        <w:t>Assign interfaces to VLANs to implement Layer 2 forwarding.</w:t>
      </w:r>
    </w:p>
    <w:p w14:paraId="34E563FC" w14:textId="77777777" w:rsidR="00BA0562" w:rsidRDefault="00BA0562" w:rsidP="002A299A">
      <w:r>
        <w:t>Configuration Procedure:</w:t>
      </w:r>
    </w:p>
    <w:p w14:paraId="5F3991B0" w14:textId="77777777" w:rsidR="00BA0562" w:rsidRDefault="00BA0562" w:rsidP="002A299A">
      <w:r>
        <w:t># Create VLANs.</w:t>
      </w:r>
    </w:p>
    <w:p w14:paraId="3E96F04B" w14:textId="77777777" w:rsidR="00BA0562" w:rsidRDefault="00BA0562" w:rsidP="006132A9">
      <w:pPr>
        <w:pStyle w:val="TerminalDisplay"/>
      </w:pPr>
      <w:r>
        <w:lastRenderedPageBreak/>
        <w:t>[S1]vlan 10</w:t>
      </w:r>
    </w:p>
    <w:p w14:paraId="3F8D418A" w14:textId="77777777" w:rsidR="00BA0562" w:rsidRDefault="00BA0562" w:rsidP="002A299A">
      <w:r>
        <w:t># Associate the MAC address of the PC with VLAN 10.</w:t>
      </w:r>
    </w:p>
    <w:p w14:paraId="2918323C" w14:textId="77777777" w:rsidR="00BA0562" w:rsidRDefault="00BA0562" w:rsidP="006132A9">
      <w:pPr>
        <w:pStyle w:val="TerminalDisplay"/>
      </w:pPr>
      <w:r>
        <w:t>[S1]vlan 10</w:t>
      </w:r>
    </w:p>
    <w:p w14:paraId="204BFF3E" w14:textId="77777777" w:rsidR="00BA0562" w:rsidRDefault="00BA0562" w:rsidP="006132A9">
      <w:pPr>
        <w:pStyle w:val="TerminalDisplay"/>
      </w:pPr>
      <w:r>
        <w:t>[S1-vlan10]mac-vlan mac-address 00e0-fc1c-47a7</w:t>
      </w:r>
    </w:p>
    <w:p w14:paraId="1E8BA007" w14:textId="77777777" w:rsidR="00BA0562" w:rsidRDefault="00BA0562" w:rsidP="006132A9">
      <w:pPr>
        <w:pStyle w:val="TerminalDisplay"/>
      </w:pPr>
      <w:r>
        <w:t>[S1-vlan10]quit</w:t>
      </w:r>
    </w:p>
    <w:p w14:paraId="6D86F05A" w14:textId="77777777" w:rsidR="00BA0562" w:rsidRPr="002A299A" w:rsidRDefault="00BA0562" w:rsidP="002A299A">
      <w:pPr>
        <w:rPr>
          <w:i/>
          <w:iCs/>
        </w:rPr>
      </w:pPr>
      <w:r w:rsidRPr="002A299A">
        <w:rPr>
          <w:i/>
          <w:iCs/>
        </w:rPr>
        <w:t>In this example, the MAC address of the PC is 00e0-fc1c-47a7.</w:t>
      </w:r>
    </w:p>
    <w:p w14:paraId="6CBF954B" w14:textId="77777777" w:rsidR="00BA0562" w:rsidRDefault="00BA0562" w:rsidP="002A299A">
      <w:r>
        <w:t># Enable MAC address-based VLAN assignment.</w:t>
      </w:r>
    </w:p>
    <w:p w14:paraId="0CCF4DF8" w14:textId="77777777" w:rsidR="00BA0562" w:rsidRDefault="00BA0562" w:rsidP="006132A9">
      <w:pPr>
        <w:pStyle w:val="TerminalDisplay"/>
      </w:pPr>
      <w:r>
        <w:t>[S1]interface gigabitethernet 0/0/1</w:t>
      </w:r>
    </w:p>
    <w:p w14:paraId="07EECFFB" w14:textId="77777777" w:rsidR="00BA0562" w:rsidRDefault="00BA0562" w:rsidP="006132A9">
      <w:pPr>
        <w:pStyle w:val="TerminalDisplay"/>
      </w:pPr>
      <w:r>
        <w:t>[S1-GigabitEthernet0/0/1]mac-vlan enable</w:t>
      </w:r>
    </w:p>
    <w:p w14:paraId="6FAD7C17" w14:textId="77777777" w:rsidR="00BA0562" w:rsidRDefault="00BA0562" w:rsidP="006132A9">
      <w:pPr>
        <w:pStyle w:val="TerminalDisplay"/>
      </w:pPr>
      <w:r>
        <w:t>[S1-GigabitEthernet0/0/1]quit</w:t>
      </w:r>
    </w:p>
    <w:p w14:paraId="6D7E6920" w14:textId="77777777" w:rsidR="00BA0562" w:rsidRDefault="00BA0562" w:rsidP="002A299A">
      <w:r>
        <w:t># Configure GE0/0/1 connected to S2 as a hybrid port to allow data frames of the corresponding VLAN to pass through in untagged mode.</w:t>
      </w:r>
    </w:p>
    <w:p w14:paraId="2593EAAF" w14:textId="77777777" w:rsidR="00BA0562" w:rsidRDefault="00BA0562" w:rsidP="006132A9">
      <w:pPr>
        <w:pStyle w:val="TerminalDisplay"/>
      </w:pPr>
      <w:r>
        <w:t>[S1]interface gigabitethernet 0/0/1</w:t>
      </w:r>
    </w:p>
    <w:p w14:paraId="369F115E" w14:textId="77777777" w:rsidR="00BA0562" w:rsidRDefault="00BA0562" w:rsidP="006132A9">
      <w:pPr>
        <w:pStyle w:val="TerminalDisplay"/>
      </w:pPr>
      <w:r>
        <w:t>[S1-GigabitEthernet0/0/1]port link-type hybrid</w:t>
      </w:r>
    </w:p>
    <w:p w14:paraId="0F6A1C2B" w14:textId="77777777" w:rsidR="00BA0562" w:rsidRDefault="00BA0562" w:rsidP="006132A9">
      <w:pPr>
        <w:pStyle w:val="TerminalDisplay"/>
      </w:pPr>
      <w:r>
        <w:t>[S1-GigabitEthernet0/0/1]port hybrid untagged vlan 10</w:t>
      </w:r>
    </w:p>
    <w:p w14:paraId="74C74900" w14:textId="77777777" w:rsidR="00BA0562" w:rsidRDefault="00BA0562" w:rsidP="006132A9">
      <w:pPr>
        <w:pStyle w:val="TerminalDisplay"/>
      </w:pPr>
      <w:r>
        <w:t>[S1-GigabitEthernet0/0/1]quit</w:t>
      </w:r>
    </w:p>
    <w:p w14:paraId="1C488BB9" w14:textId="77777777" w:rsidR="00BA0562" w:rsidRDefault="00BA0562" w:rsidP="002A299A">
      <w:r>
        <w:t># Configure GE0/0/2 connected to the enterprise network to transparently transmit packets from the VLANs associated with MAC addresses.</w:t>
      </w:r>
    </w:p>
    <w:p w14:paraId="26250276" w14:textId="77777777" w:rsidR="00BA0562" w:rsidRDefault="00BA0562" w:rsidP="006132A9">
      <w:pPr>
        <w:pStyle w:val="TerminalDisplay"/>
      </w:pPr>
      <w:r>
        <w:t>[S1]interface gigabitethernet 0/0/2</w:t>
      </w:r>
    </w:p>
    <w:p w14:paraId="74DC42EE" w14:textId="77777777" w:rsidR="00BA0562" w:rsidRDefault="00BA0562" w:rsidP="006132A9">
      <w:pPr>
        <w:pStyle w:val="TerminalDisplay"/>
      </w:pPr>
      <w:r>
        <w:t>[S1-GigabitEthernet0/0/2]port link-type trunk</w:t>
      </w:r>
    </w:p>
    <w:p w14:paraId="41008B0A" w14:textId="77777777" w:rsidR="00BA0562" w:rsidRDefault="00BA0562" w:rsidP="006132A9">
      <w:pPr>
        <w:pStyle w:val="TerminalDisplay"/>
      </w:pPr>
      <w:r>
        <w:t>[S1-GigabitEthernet0/0/2]port trunk allow-pass vlan 10</w:t>
      </w:r>
    </w:p>
    <w:p w14:paraId="4CE2CBBC" w14:textId="77777777" w:rsidR="00BA0562" w:rsidRDefault="00BA0562" w:rsidP="006132A9">
      <w:pPr>
        <w:pStyle w:val="TerminalDisplay"/>
      </w:pPr>
      <w:r>
        <w:t>[S1-GigabitEthernet0/0/2]quit</w:t>
      </w:r>
    </w:p>
    <w:p w14:paraId="33AEC19E" w14:textId="77777777" w:rsidR="00BA0562" w:rsidRDefault="00BA0562" w:rsidP="002A299A">
      <w:r>
        <w:t>Spanning Tree</w:t>
      </w:r>
    </w:p>
    <w:p w14:paraId="52468777" w14:textId="77777777" w:rsidR="00BA0562" w:rsidRPr="00C549E3" w:rsidRDefault="00BA0562" w:rsidP="00FD1A9F">
      <w:pPr>
        <w:pStyle w:val="ItemStep"/>
        <w:numPr>
          <w:ilvl w:val="6"/>
          <w:numId w:val="25"/>
        </w:numPr>
        <w:outlineLvl w:val="9"/>
        <w:rPr>
          <w:rStyle w:val="aff9"/>
        </w:rPr>
      </w:pPr>
      <w:r>
        <w:t>No. After receiving STP BPDUs, all bridges add the local port cost to the RPC in the BPDUs to calculate the root path cost of the port. Therefore, when the cost of GigabitEthernet 0/0/14 on S1 changes, the root path cost of S4 is not affected.</w:t>
      </w:r>
    </w:p>
    <w:p w14:paraId="76C7BB7D" w14:textId="77777777" w:rsidR="00BA0562" w:rsidRDefault="00BA0562" w:rsidP="002075CB">
      <w:pPr>
        <w:pStyle w:val="ItemStep"/>
        <w:outlineLvl w:val="9"/>
      </w:pPr>
      <w:r>
        <w:t>Change the priority of GigabitEthernet0/0/11 on S1.</w:t>
      </w:r>
    </w:p>
    <w:p w14:paraId="6770B3C0" w14:textId="77777777" w:rsidR="00BA0562" w:rsidRDefault="00BA0562" w:rsidP="002075CB">
      <w:pPr>
        <w:pStyle w:val="ItemStep"/>
        <w:outlineLvl w:val="9"/>
      </w:pPr>
      <w:r>
        <w:t>No. The link between S1 and S2 will form a loop. Therefore, one link must be blocked.</w:t>
      </w:r>
    </w:p>
    <w:p w14:paraId="69ACCB00" w14:textId="77777777" w:rsidR="00BA0562" w:rsidRDefault="00BA0562" w:rsidP="002A299A">
      <w:r>
        <w:t>Ethernet Link Aggregation</w:t>
      </w:r>
    </w:p>
    <w:p w14:paraId="24F4C1AD" w14:textId="77777777" w:rsidR="00BA0562" w:rsidRDefault="00BA0562" w:rsidP="00FD1A9F">
      <w:pPr>
        <w:pStyle w:val="ItemStep"/>
        <w:numPr>
          <w:ilvl w:val="6"/>
          <w:numId w:val="26"/>
        </w:numPr>
        <w:outlineLvl w:val="9"/>
      </w:pPr>
      <w:r>
        <w:t>Least active-linknumber must be less than or equal to max active-linknumber.</w:t>
      </w:r>
    </w:p>
    <w:p w14:paraId="5CB6DB4B" w14:textId="77777777" w:rsidR="00BA0562" w:rsidRDefault="00BA0562" w:rsidP="002A299A">
      <w:r>
        <w:t>Inter-VLAN Communication</w:t>
      </w:r>
    </w:p>
    <w:p w14:paraId="6E07B717" w14:textId="77777777" w:rsidR="00BA0562" w:rsidRDefault="00BA0562" w:rsidP="00FD1A9F">
      <w:pPr>
        <w:pStyle w:val="ItemStep"/>
        <w:numPr>
          <w:ilvl w:val="6"/>
          <w:numId w:val="27"/>
        </w:numPr>
        <w:outlineLvl w:val="9"/>
      </w:pPr>
      <w:r>
        <w:t>Create a Layer 3 interface on S1 to connect to GigabitEthernet0/0/1 of R1, and configure a route to the corresponding network.</w:t>
      </w:r>
    </w:p>
    <w:p w14:paraId="3907EE4F" w14:textId="77777777" w:rsidR="00BA0562" w:rsidRDefault="00BA0562" w:rsidP="002075CB">
      <w:pPr>
        <w:pStyle w:val="ItemStep"/>
        <w:outlineLvl w:val="9"/>
      </w:pPr>
      <w:r>
        <w:t>If any physical interface that allows the VLAN to pass through goes Up, the corresponding VLANIF interface goes Up.</w:t>
      </w:r>
    </w:p>
    <w:p w14:paraId="004E1768" w14:textId="77777777" w:rsidR="00BA0562" w:rsidRDefault="00BA0562" w:rsidP="002A299A">
      <w:r>
        <w:t>ACL Configuration</w:t>
      </w:r>
    </w:p>
    <w:p w14:paraId="4EE4A7EE" w14:textId="77777777" w:rsidR="00BA0562" w:rsidRDefault="00BA0562" w:rsidP="002A299A">
      <w:r>
        <w:t>Configuration Roadmap:</w:t>
      </w:r>
    </w:p>
    <w:p w14:paraId="350B2350" w14:textId="77777777" w:rsidR="00BA0562" w:rsidRDefault="00BA0562" w:rsidP="002A299A">
      <w:pPr>
        <w:pStyle w:val="ItemList"/>
      </w:pPr>
      <w:r>
        <w:lastRenderedPageBreak/>
        <w:t>Configure OSPF to enable connectivity.</w:t>
      </w:r>
    </w:p>
    <w:p w14:paraId="075691BA" w14:textId="77777777" w:rsidR="00BA0562" w:rsidRDefault="00BA0562" w:rsidP="002A299A">
      <w:pPr>
        <w:pStyle w:val="ItemList"/>
      </w:pPr>
      <w:r>
        <w:t>Enable Telnet and FTP on R3.</w:t>
      </w:r>
    </w:p>
    <w:p w14:paraId="1F2141FF" w14:textId="77777777" w:rsidR="00BA0562" w:rsidRDefault="00BA0562" w:rsidP="002A299A">
      <w:pPr>
        <w:pStyle w:val="ItemList"/>
      </w:pPr>
      <w:r>
        <w:t>Configure an advanced ACL to match desired traffic.</w:t>
      </w:r>
    </w:p>
    <w:p w14:paraId="59ED9AAB" w14:textId="77777777" w:rsidR="00BA0562" w:rsidRDefault="00BA0562" w:rsidP="002A299A">
      <w:r>
        <w:t>Configuration Procedure:</w:t>
      </w:r>
    </w:p>
    <w:p w14:paraId="0B537375" w14:textId="77777777" w:rsidR="00BA0562" w:rsidRDefault="00BA0562" w:rsidP="002A299A">
      <w:r>
        <w:t># Configure network connectivity, Telnet, and FTP.</w:t>
      </w:r>
    </w:p>
    <w:p w14:paraId="1B81011C" w14:textId="77777777" w:rsidR="00BA0562" w:rsidRDefault="00BA0562" w:rsidP="002A299A">
      <w:r>
        <w:t># Configure an ACL on R2.</w:t>
      </w:r>
    </w:p>
    <w:p w14:paraId="3F144C17" w14:textId="77777777" w:rsidR="00BA0562" w:rsidRDefault="00BA0562" w:rsidP="006132A9">
      <w:pPr>
        <w:pStyle w:val="TerminalDisplay"/>
      </w:pPr>
      <w:r>
        <w:t>[R2] acl 3001</w:t>
      </w:r>
    </w:p>
    <w:p w14:paraId="08B7DBAF" w14:textId="77777777" w:rsidR="00BA0562" w:rsidRDefault="00BA0562" w:rsidP="006132A9">
      <w:pPr>
        <w:pStyle w:val="TerminalDisplay"/>
      </w:pPr>
      <w:r>
        <w:t>[R2-acl-adv-3001] rule 5 permit tcp source 10.1.2.1 0.0.0.0 destination 10.1.3.1 0.0.0.0 destination-port eq 23</w:t>
      </w:r>
    </w:p>
    <w:p w14:paraId="10738D70" w14:textId="77777777" w:rsidR="00BA0562" w:rsidRDefault="00BA0562" w:rsidP="006132A9">
      <w:pPr>
        <w:pStyle w:val="TerminalDisplay"/>
      </w:pPr>
      <w:r>
        <w:t>[R2-acl-adv-3001] rule 10 permit tcp source 10.1.1.1 0.0.0.0 destination 10.1.3.1 0.0.0.0 destination-port range 20 21</w:t>
      </w:r>
    </w:p>
    <w:p w14:paraId="3C05B264" w14:textId="77777777" w:rsidR="00BA0562" w:rsidRDefault="00BA0562" w:rsidP="006132A9">
      <w:pPr>
        <w:pStyle w:val="TerminalDisplay"/>
      </w:pPr>
      <w:r>
        <w:t>[R2-acl-adv-3001] rule 15 deny tcp source any</w:t>
      </w:r>
    </w:p>
    <w:p w14:paraId="419982B7" w14:textId="77777777" w:rsidR="00BA0562" w:rsidRDefault="00BA0562" w:rsidP="006132A9">
      <w:pPr>
        <w:pStyle w:val="TerminalDisplay"/>
      </w:pPr>
      <w:r>
        <w:t>[R2-acl-adv-3001] quit</w:t>
      </w:r>
    </w:p>
    <w:p w14:paraId="39387EE6" w14:textId="77777777" w:rsidR="00BA0562" w:rsidRPr="00965DAB" w:rsidRDefault="00BA0562" w:rsidP="002A299A">
      <w:r>
        <w:t># Apply the ACL on GE0/0/3 of R2.</w:t>
      </w:r>
    </w:p>
    <w:p w14:paraId="4768FDEB" w14:textId="77777777" w:rsidR="00BA0562" w:rsidRDefault="00BA0562" w:rsidP="006132A9">
      <w:pPr>
        <w:pStyle w:val="TerminalDisplay"/>
      </w:pPr>
      <w:r>
        <w:t>[R2] interface GigabitEthernet0/0/3</w:t>
      </w:r>
    </w:p>
    <w:p w14:paraId="21E1FB56" w14:textId="77777777" w:rsidR="00BA0562" w:rsidRDefault="00BA0562" w:rsidP="006132A9">
      <w:pPr>
        <w:pStyle w:val="TerminalDisplay"/>
      </w:pPr>
      <w:r>
        <w:t>[R2-GigabitEthernet0/0/3] traffic-filter inbound acl 3001</w:t>
      </w:r>
    </w:p>
    <w:p w14:paraId="7573D959" w14:textId="77777777" w:rsidR="00BA0562" w:rsidRDefault="00BA0562" w:rsidP="002A299A">
      <w:r>
        <w:t>Local AAA Configuration</w:t>
      </w:r>
    </w:p>
    <w:p w14:paraId="786613A1" w14:textId="77777777" w:rsidR="00BA0562" w:rsidRDefault="00BA0562" w:rsidP="002A299A">
      <w:r>
        <w:t>The details are not provided here.</w:t>
      </w:r>
    </w:p>
    <w:p w14:paraId="7F0C01B1" w14:textId="77777777" w:rsidR="00BA0562" w:rsidRDefault="00BA0562" w:rsidP="002A299A">
      <w:r>
        <w:t>NAT Configuration</w:t>
      </w:r>
    </w:p>
    <w:p w14:paraId="0AA9ED66" w14:textId="77777777" w:rsidR="00BA0562" w:rsidRDefault="00BA0562" w:rsidP="00FD1A9F">
      <w:pPr>
        <w:pStyle w:val="ItemStep"/>
        <w:numPr>
          <w:ilvl w:val="6"/>
          <w:numId w:val="28"/>
        </w:numPr>
        <w:outlineLvl w:val="9"/>
      </w:pPr>
      <w:r>
        <w:t>Not required.</w:t>
      </w:r>
    </w:p>
    <w:p w14:paraId="34050C8A" w14:textId="77777777" w:rsidR="00BA0562" w:rsidRDefault="00BA0562" w:rsidP="002A299A">
      <w:r>
        <w:t>FTP Configuration</w:t>
      </w:r>
    </w:p>
    <w:p w14:paraId="40BEE399" w14:textId="77777777" w:rsidR="00BA0562" w:rsidRDefault="00BA0562" w:rsidP="00FD1A9F">
      <w:pPr>
        <w:pStyle w:val="ItemStep"/>
        <w:numPr>
          <w:ilvl w:val="6"/>
          <w:numId w:val="29"/>
        </w:numPr>
        <w:outlineLvl w:val="9"/>
      </w:pPr>
      <w:r>
        <w:t>Active mode</w:t>
      </w:r>
    </w:p>
    <w:p w14:paraId="762E39C6" w14:textId="77777777" w:rsidR="00BA0562" w:rsidRDefault="00BA0562" w:rsidP="002A299A">
      <w:r>
        <w:t>DHCP Configuration</w:t>
      </w:r>
    </w:p>
    <w:p w14:paraId="666B4EEC" w14:textId="77777777" w:rsidR="00BA0562" w:rsidRDefault="00BA0562" w:rsidP="00FD1A9F">
      <w:pPr>
        <w:pStyle w:val="ItemStep"/>
        <w:numPr>
          <w:ilvl w:val="6"/>
          <w:numId w:val="30"/>
        </w:numPr>
        <w:outlineLvl w:val="9"/>
      </w:pPr>
      <w:r>
        <w:t>An interface address pool contains only IP addresses on the same subnet as the interface.</w:t>
      </w:r>
    </w:p>
    <w:p w14:paraId="3DBFA673" w14:textId="77777777" w:rsidR="00BA0562" w:rsidRDefault="00BA0562" w:rsidP="002A299A">
      <w:pPr>
        <w:pStyle w:val="ItemListText"/>
      </w:pPr>
      <w:r>
        <w:t>A global address pool can contain IP addresses on the same subnet as the interface or IP addresses of different subnets (as in the DHCP relay networking).</w:t>
      </w:r>
    </w:p>
    <w:p w14:paraId="7C616722" w14:textId="77777777" w:rsidR="00BA0562" w:rsidRDefault="00BA0562" w:rsidP="002075CB">
      <w:pPr>
        <w:pStyle w:val="ItemStep"/>
        <w:outlineLvl w:val="9"/>
      </w:pPr>
      <w:r>
        <w:t>In the scenario without a relay agent, an IP address pool on the same subnet as the interface is selected from the global address pools, and IP addresses are assigned to clients according to the parameters of the address pool. In the scenario with a relay agent: Based on the subnet requested by the relay agent, an IP address pool on the requested subnet is selected from the global address pools, and IP addresses are assigned to clients according to the parameters of the address pool.</w:t>
      </w:r>
    </w:p>
    <w:p w14:paraId="3FBE8FFE" w14:textId="77777777" w:rsidR="00BA0562" w:rsidRDefault="00BA0562" w:rsidP="002A299A">
      <w:r>
        <w:t>Creating a WLAN</w:t>
      </w:r>
    </w:p>
    <w:p w14:paraId="0CA6DADE" w14:textId="77777777" w:rsidR="00BA0562" w:rsidRDefault="00BA0562" w:rsidP="00FD1A9F">
      <w:pPr>
        <w:pStyle w:val="ItemStep"/>
        <w:numPr>
          <w:ilvl w:val="6"/>
          <w:numId w:val="31"/>
        </w:numPr>
        <w:outlineLvl w:val="9"/>
      </w:pPr>
      <w:r>
        <w:t xml:space="preserve">There is no impact. Direct forwarding is performed, and the data does not pass through GigabitEthernet0/0/10 of the AC. If tunnel forwarding is used, </w:t>
      </w:r>
      <w:r>
        <w:lastRenderedPageBreak/>
        <w:t>configure GigabitEthernet0/0/10 to allow packets from VLAN 101 to pass through. Otherwise, STAs cannot access S1.</w:t>
      </w:r>
    </w:p>
    <w:p w14:paraId="78273715" w14:textId="77777777" w:rsidR="00BA0562" w:rsidRDefault="00BA0562" w:rsidP="002075CB">
      <w:pPr>
        <w:pStyle w:val="ItemStep"/>
        <w:outlineLvl w:val="9"/>
      </w:pPr>
      <w:r>
        <w:t>AP1 and AP2 use different VAP profiles, and different service-VLAN parameters are configured in the VAP profiles.</w:t>
      </w:r>
    </w:p>
    <w:p w14:paraId="137928ED" w14:textId="77777777" w:rsidR="00BA0562" w:rsidRDefault="00BA0562" w:rsidP="002A299A">
      <w:r>
        <w:t>Creating an IPv6 Network</w:t>
      </w:r>
    </w:p>
    <w:p w14:paraId="2A23CF29" w14:textId="77777777" w:rsidR="00BA0562" w:rsidRDefault="00BA0562" w:rsidP="00FD1A9F">
      <w:pPr>
        <w:pStyle w:val="ItemStep"/>
        <w:numPr>
          <w:ilvl w:val="6"/>
          <w:numId w:val="32"/>
        </w:numPr>
        <w:outlineLvl w:val="9"/>
      </w:pPr>
      <w:r>
        <w:t xml:space="preserve">The router has multiple interfaces on the FE80::/10 network. When the destination IPv6 address is a link-local address, the outgoing interface cannot be determined by querying the routing table. Therefore, the source interface must be specified. </w:t>
      </w:r>
    </w:p>
    <w:p w14:paraId="3ACF212D" w14:textId="77777777" w:rsidR="00BA0562" w:rsidRDefault="00BA0562" w:rsidP="002075CB">
      <w:pPr>
        <w:pStyle w:val="ItemStep"/>
        <w:outlineLvl w:val="9"/>
      </w:pPr>
      <w:r>
        <w:t>In stateful mode, all the 128 bits in an IPv6 interface address are specified by the DHCPv6 server. In stateless mode, a 64-bit interface ID is generated based on the EUI-64 specification.</w:t>
      </w:r>
    </w:p>
    <w:p w14:paraId="3738878D" w14:textId="77777777" w:rsidR="00BA0562" w:rsidRDefault="00BA0562" w:rsidP="002A299A">
      <w:r>
        <w:t>Configuring a Campus Network</w:t>
      </w:r>
    </w:p>
    <w:p w14:paraId="0EB4FBA6" w14:textId="77777777" w:rsidR="00BA0562" w:rsidRDefault="00BA0562" w:rsidP="00FD1A9F">
      <w:pPr>
        <w:pStyle w:val="ItemStep"/>
        <w:numPr>
          <w:ilvl w:val="6"/>
          <w:numId w:val="33"/>
        </w:numPr>
        <w:outlineLvl w:val="9"/>
      </w:pPr>
      <w:r>
        <w:t>Although loop prevention has been implemented at the VLAN layer, physical loops still exist. STP BPDUs do not carry VLAN tags. Therefore, one of the links between the three switches must be blocked. As a result, the neighbor relationship cannot be established between two of the switches. In actual deployment, loop prevention has been implemented at VLAN level. Therefore, you can disable STP on interfaces between the devices.</w:t>
      </w:r>
    </w:p>
    <w:p w14:paraId="5026D776" w14:textId="77777777" w:rsidR="00BA0562" w:rsidRDefault="00BA0562" w:rsidP="002075CB">
      <w:pPr>
        <w:pStyle w:val="ItemStep"/>
        <w:outlineLvl w:val="9"/>
      </w:pPr>
      <w:r>
        <w:t>Omitted.</w:t>
      </w:r>
    </w:p>
    <w:p w14:paraId="7D24A0A1" w14:textId="77777777" w:rsidR="00BA0562" w:rsidRDefault="00BA0562" w:rsidP="002A299A">
      <w:r>
        <w:t>Network Programming and Automation Basics</w:t>
      </w:r>
    </w:p>
    <w:p w14:paraId="01334DBB" w14:textId="77777777" w:rsidR="00BA0562" w:rsidRDefault="0059255E" w:rsidP="00FD1A9F">
      <w:pPr>
        <w:pStyle w:val="ItemStep"/>
        <w:numPr>
          <w:ilvl w:val="6"/>
          <w:numId w:val="34"/>
        </w:numPr>
        <w:outlineLvl w:val="9"/>
      </w:pPr>
      <w:r>
        <w:t>Use the wri</w:t>
      </w:r>
      <w:r w:rsidR="00BA0562">
        <w:t>te() function of telnetlib to write the script for configuring device interfaces line by line.</w:t>
      </w:r>
    </w:p>
    <w:p w14:paraId="2839C18C" w14:textId="77777777" w:rsidR="00BA0562" w:rsidRDefault="00BA0562" w:rsidP="002075CB">
      <w:pPr>
        <w:pStyle w:val="ItemStep"/>
        <w:outlineLvl w:val="9"/>
      </w:pPr>
      <w:r>
        <w:t>For details, see the Python I/O standard library.</w:t>
      </w:r>
    </w:p>
    <w:sectPr w:rsidR="00BA0562" w:rsidSect="002075CB">
      <w:pgSz w:w="11906" w:h="16838" w:code="9"/>
      <w:pgMar w:top="1701" w:right="1134" w:bottom="1701" w:left="1134" w:header="567" w:footer="567" w:gutter="0"/>
      <w:cols w:space="425"/>
      <w:docGrid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5B9028F" w14:textId="77777777" w:rsidR="004723D6" w:rsidRDefault="004723D6">
      <w:r>
        <w:separator/>
      </w:r>
    </w:p>
  </w:endnote>
  <w:endnote w:type="continuationSeparator" w:id="0">
    <w:p w14:paraId="5D7B6FDC" w14:textId="77777777" w:rsidR="004723D6" w:rsidRDefault="004723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Huawei Sans">
    <w:altName w:val="Corbel"/>
    <w:panose1 w:val="020C0503030203020204"/>
    <w:charset w:val="00"/>
    <w:family w:val="swiss"/>
    <w:pitch w:val="variable"/>
    <w:sig w:usb0="A00002FF" w:usb1="500078FB" w:usb2="00000008" w:usb3="00000000" w:csb0="0000009F" w:csb1="00000000"/>
  </w:font>
  <w:font w:name="方正兰亭黑简体">
    <w:panose1 w:val="02000000000000000000"/>
    <w:charset w:val="86"/>
    <w:family w:val="auto"/>
    <w:pitch w:val="variable"/>
    <w:sig w:usb0="00000001" w:usb1="080E0000" w:usb2="00000010" w:usb3="00000000" w:csb0="0004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Book Antiqua">
    <w:panose1 w:val="02040602050305030304"/>
    <w:charset w:val="00"/>
    <w:family w:val="roman"/>
    <w:pitch w:val="variable"/>
    <w:sig w:usb0="00000287" w:usb1="00000000"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楷体_GB2312">
    <w:altName w:val="楷体"/>
    <w:charset w:val="86"/>
    <w:family w:val="modern"/>
    <w:pitch w:val="fixed"/>
    <w:sig w:usb0="00000001" w:usb1="080E0000" w:usb2="00000010" w:usb3="00000000" w:csb0="00040000" w:csb1="00000000"/>
  </w:font>
  <w:font w:name="HuaweiSans-Regular">
    <w:altName w:val="Times New Roman"/>
    <w:panose1 w:val="00000000000000000000"/>
    <w:charset w:val="00"/>
    <w:family w:val="roman"/>
    <w:notTrueType/>
    <w:pitch w:val="default"/>
  </w:font>
  <w:font w:name="Mangal">
    <w:panose1 w:val="02040503050203030202"/>
    <w:charset w:val="01"/>
    <w:family w:val="roman"/>
    <w:notTrueType/>
    <w:pitch w:val="variable"/>
    <w:sig w:usb0="00002000" w:usb1="00000000" w:usb2="00000000" w:usb3="00000000" w:csb0="00000000" w:csb1="00000000"/>
  </w:font>
  <w:font w:name="Calibri">
    <w:panose1 w:val="020F0502020204030204"/>
    <w:charset w:val="00"/>
    <w:family w:val="swiss"/>
    <w:pitch w:val="variable"/>
    <w:sig w:usb0="E4002EFF" w:usb1="C000247B" w:usb2="00000009" w:usb3="00000000" w:csb0="000001FF" w:csb1="00000000"/>
  </w:font>
  <w:font w:name="方正兰亭细黑简体">
    <w:altName w:val="Arial Unicode MS"/>
    <w:panose1 w:val="02000000000000000000"/>
    <w:charset w:val="86"/>
    <w:family w:val="auto"/>
    <w:pitch w:val="variable"/>
    <w:sig w:usb0="00000001" w:usb1="080E0000" w:usb2="00000010" w:usb3="00000000" w:csb0="00040000" w:csb1="00000000"/>
  </w:font>
  <w:font w:name="微软雅黑">
    <w:panose1 w:val="020B0503020204020204"/>
    <w:charset w:val="86"/>
    <w:family w:val="swiss"/>
    <w:pitch w:val="variable"/>
    <w:sig w:usb0="80000287" w:usb1="2ACF3C50" w:usb2="00000016" w:usb3="00000000" w:csb0="0004001F" w:csb1="00000000"/>
  </w:font>
  <w:font w:name="FrutigerNext LT Regular">
    <w:altName w:val="Calibri"/>
    <w:panose1 w:val="020B0503040504020204"/>
    <w:charset w:val="00"/>
    <w:family w:val="swiss"/>
    <w:pitch w:val="variable"/>
    <w:sig w:usb0="A00000AF" w:usb1="4000204A" w:usb2="00000000" w:usb3="00000000" w:csb0="00000111" w:csb1="00000000"/>
  </w:font>
  <w:font w:name="华文细黑">
    <w:panose1 w:val="02010600040101010101"/>
    <w:charset w:val="86"/>
    <w:family w:val="auto"/>
    <w:pitch w:val="variable"/>
    <w:sig w:usb0="00000287" w:usb1="080F0000" w:usb2="00000010" w:usb3="00000000" w:csb0="0004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108" w:type="dxa"/>
      <w:tblBorders>
        <w:top w:val="single" w:sz="4" w:space="0" w:color="auto"/>
      </w:tblBorders>
      <w:tblLayout w:type="fixed"/>
      <w:tblLook w:val="0000" w:firstRow="0" w:lastRow="0" w:firstColumn="0" w:lastColumn="0" w:noHBand="0" w:noVBand="0"/>
    </w:tblPr>
    <w:tblGrid>
      <w:gridCol w:w="2268"/>
      <w:gridCol w:w="5245"/>
      <w:gridCol w:w="2152"/>
    </w:tblGrid>
    <w:tr w:rsidR="00117634" w:rsidRPr="007E0723" w14:paraId="3115551D" w14:textId="77777777" w:rsidTr="00FD1A9F">
      <w:trPr>
        <w:trHeight w:val="453"/>
      </w:trPr>
      <w:tc>
        <w:tcPr>
          <w:tcW w:w="2268" w:type="dxa"/>
        </w:tcPr>
        <w:p w14:paraId="0C91F64C" w14:textId="0D67F198" w:rsidR="00117634" w:rsidRPr="006C36CF" w:rsidRDefault="00117634" w:rsidP="002075CB">
          <w:pPr>
            <w:pStyle w:val="HeadingLeft"/>
          </w:pPr>
        </w:p>
      </w:tc>
      <w:tc>
        <w:tcPr>
          <w:tcW w:w="5245" w:type="dxa"/>
        </w:tcPr>
        <w:p w14:paraId="56A26A25" w14:textId="77777777" w:rsidR="00117634" w:rsidRPr="003701B8" w:rsidRDefault="00117634" w:rsidP="002075CB">
          <w:pPr>
            <w:pStyle w:val="HeadingMiddle"/>
          </w:pPr>
          <w:r w:rsidRPr="002075CB">
            <w:t>Huawei confidential.</w:t>
          </w:r>
        </w:p>
      </w:tc>
      <w:tc>
        <w:tcPr>
          <w:tcW w:w="2152" w:type="dxa"/>
        </w:tcPr>
        <w:p w14:paraId="2FCEF18C" w14:textId="77777777" w:rsidR="00117634" w:rsidRPr="007E0723" w:rsidRDefault="00117634" w:rsidP="002075CB">
          <w:pPr>
            <w:pStyle w:val="HeadingRight"/>
          </w:pPr>
          <w:r w:rsidRPr="007571B6">
            <w:t xml:space="preserve">Page </w:t>
          </w:r>
          <w:r>
            <w:fldChar w:fldCharType="begin"/>
          </w:r>
          <w:r>
            <w:instrText xml:space="preserve"> PAGE </w:instrText>
          </w:r>
          <w:r>
            <w:fldChar w:fldCharType="separate"/>
          </w:r>
          <w:r w:rsidR="00A70DBA">
            <w:rPr>
              <w:noProof/>
            </w:rPr>
            <w:t>20</w:t>
          </w:r>
          <w:r>
            <w:rPr>
              <w:noProof/>
            </w:rPr>
            <w:fldChar w:fldCharType="end"/>
          </w:r>
          <w:r w:rsidRPr="007571B6">
            <w:t xml:space="preserve"> of </w:t>
          </w:r>
          <w:r>
            <w:rPr>
              <w:noProof/>
            </w:rPr>
            <w:fldChar w:fldCharType="begin"/>
          </w:r>
          <w:r>
            <w:rPr>
              <w:noProof/>
            </w:rPr>
            <w:instrText xml:space="preserve"> NUMPAGES </w:instrText>
          </w:r>
          <w:r>
            <w:rPr>
              <w:noProof/>
            </w:rPr>
            <w:fldChar w:fldCharType="separate"/>
          </w:r>
          <w:r w:rsidR="00A70DBA">
            <w:rPr>
              <w:noProof/>
            </w:rPr>
            <w:t>186</w:t>
          </w:r>
          <w:r>
            <w:rPr>
              <w:noProof/>
            </w:rPr>
            <w:fldChar w:fldCharType="end"/>
          </w:r>
        </w:p>
      </w:tc>
    </w:tr>
  </w:tbl>
  <w:p w14:paraId="1A6EF76E" w14:textId="77777777" w:rsidR="00117634" w:rsidRDefault="00117634" w:rsidP="00487F4A">
    <w:pPr>
      <w:pStyle w:val="Heading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F5FF57B" w14:textId="77777777" w:rsidR="004723D6" w:rsidRDefault="004723D6">
      <w:r>
        <w:separator/>
      </w:r>
    </w:p>
  </w:footnote>
  <w:footnote w:type="continuationSeparator" w:id="0">
    <w:p w14:paraId="44E9CC01" w14:textId="77777777" w:rsidR="004723D6" w:rsidRDefault="004723D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DE2138" w14:textId="77777777" w:rsidR="00117634" w:rsidRPr="00CA7D0F" w:rsidRDefault="00117634" w:rsidP="00CA7D0F">
    <w:pPr>
      <w:pStyle w:val="ac"/>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1AFE345" w14:textId="77777777" w:rsidR="00117634" w:rsidRDefault="00117634" w:rsidP="00487F4A">
    <w:pPr>
      <w:pStyle w:val="Heading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605A08" w14:textId="77777777" w:rsidR="00117634" w:rsidRPr="00CA7D0F" w:rsidRDefault="00117634" w:rsidP="00CA7D0F">
    <w:pPr>
      <w:pStyle w:val="ac"/>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639" w:type="dxa"/>
      <w:jc w:val="center"/>
      <w:tblCellMar>
        <w:left w:w="57" w:type="dxa"/>
        <w:right w:w="57" w:type="dxa"/>
      </w:tblCellMar>
      <w:tblLook w:val="0000" w:firstRow="0" w:lastRow="0" w:firstColumn="0" w:lastColumn="0" w:noHBand="0" w:noVBand="0"/>
    </w:tblPr>
    <w:tblGrid>
      <w:gridCol w:w="949"/>
      <w:gridCol w:w="7549"/>
      <w:gridCol w:w="1141"/>
    </w:tblGrid>
    <w:tr w:rsidR="00117634" w:rsidRPr="0052262C" w14:paraId="7E306FF6" w14:textId="77777777" w:rsidTr="00FD1A9F">
      <w:trPr>
        <w:cantSplit/>
        <w:trHeight w:val="912"/>
        <w:jc w:val="center"/>
      </w:trPr>
      <w:tc>
        <w:tcPr>
          <w:tcW w:w="492" w:type="pct"/>
          <w:tcBorders>
            <w:bottom w:val="single" w:sz="6" w:space="0" w:color="auto"/>
          </w:tcBorders>
          <w:vAlign w:val="bottom"/>
        </w:tcPr>
        <w:p w14:paraId="5974F370" w14:textId="77777777" w:rsidR="00117634" w:rsidRPr="0052262C" w:rsidRDefault="00117634" w:rsidP="002075CB">
          <w:pPr>
            <w:pStyle w:val="HeadingLeft"/>
          </w:pPr>
          <w:r w:rsidRPr="00A023CC">
            <w:rPr>
              <w:noProof/>
            </w:rPr>
            <w:drawing>
              <wp:inline distT="0" distB="0" distL="0" distR="0" wp14:anchorId="717D0FDF" wp14:editId="65D6E1A9">
                <wp:extent cx="504825" cy="511810"/>
                <wp:effectExtent l="0" t="0" r="9525" b="2540"/>
                <wp:docPr id="3" name="图片 13" descr="C:\Users\l00317870\AppData\Roaming\eSpace_Desktop\UserData\l00317870\imagefiles\F4A6DBE1-A295-4A2E-8920-82357C4295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C:\Users\l00317870\AppData\Roaming\eSpace_Desktop\UserData\l00317870\imagefiles\F4A6DBE1-A295-4A2E-8920-82357C429575.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511810"/>
                        </a:xfrm>
                        <a:prstGeom prst="rect">
                          <a:avLst/>
                        </a:prstGeom>
                        <a:noFill/>
                        <a:ln>
                          <a:noFill/>
                        </a:ln>
                      </pic:spPr>
                    </pic:pic>
                  </a:graphicData>
                </a:graphic>
              </wp:inline>
            </w:drawing>
          </w:r>
        </w:p>
      </w:tc>
      <w:tc>
        <w:tcPr>
          <w:tcW w:w="3916" w:type="pct"/>
          <w:tcBorders>
            <w:bottom w:val="single" w:sz="6" w:space="0" w:color="auto"/>
          </w:tcBorders>
          <w:vAlign w:val="bottom"/>
        </w:tcPr>
        <w:p w14:paraId="76ABE8C6" w14:textId="0D5443C4" w:rsidR="00117634" w:rsidRPr="00285E0C" w:rsidRDefault="004251EA" w:rsidP="004251EA">
          <w:pPr>
            <w:pStyle w:val="HeadingLeft"/>
          </w:pPr>
          <w:r>
            <w:t xml:space="preserve">HCIA-Datacom </w:t>
          </w:r>
          <w:r w:rsidR="00117634" w:rsidRPr="002075CB">
            <w:t>Lab Guide</w:t>
          </w:r>
        </w:p>
      </w:tc>
      <w:tc>
        <w:tcPr>
          <w:tcW w:w="592" w:type="pct"/>
          <w:tcBorders>
            <w:bottom w:val="single" w:sz="6" w:space="0" w:color="auto"/>
          </w:tcBorders>
          <w:vAlign w:val="bottom"/>
        </w:tcPr>
        <w:p w14:paraId="3C0DF302" w14:textId="1E5BF094" w:rsidR="00117634" w:rsidRPr="0052262C" w:rsidRDefault="00117634" w:rsidP="002075CB">
          <w:pPr>
            <w:pStyle w:val="HeadingRight"/>
          </w:pPr>
        </w:p>
      </w:tc>
    </w:tr>
  </w:tbl>
  <w:p w14:paraId="23442136" w14:textId="77777777" w:rsidR="00117634" w:rsidRDefault="00117634" w:rsidP="00487F4A">
    <w:pPr>
      <w:pStyle w:val="Heading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CB6DAA" w14:textId="77777777" w:rsidR="00117634" w:rsidRPr="00CA7D0F" w:rsidRDefault="00117634" w:rsidP="00CA7D0F">
    <w:pPr>
      <w:pStyle w:val="ac"/>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EDB2900"/>
    <w:multiLevelType w:val="multilevel"/>
    <w:tmpl w:val="74F098D0"/>
    <w:lvl w:ilvl="0">
      <w:start w:val="1"/>
      <w:numFmt w:val="bullet"/>
      <w:pStyle w:val="SubItemList"/>
      <w:lvlText w:val="−"/>
      <w:lvlJc w:val="left"/>
      <w:pPr>
        <w:tabs>
          <w:tab w:val="num" w:pos="2409"/>
        </w:tabs>
        <w:ind w:left="2410" w:hanging="284"/>
      </w:pPr>
      <w:rPr>
        <w:rFonts w:ascii="Huawei Sans" w:eastAsia="方正兰亭黑简体" w:hAnsi="Huawei Sans" w:hint="default"/>
        <w:sz w:val="16"/>
        <w:szCs w:val="16"/>
      </w:rPr>
    </w:lvl>
    <w:lvl w:ilvl="1">
      <w:start w:val="1"/>
      <w:numFmt w:val="bullet"/>
      <w:lvlText w:val="■"/>
      <w:lvlJc w:val="left"/>
      <w:pPr>
        <w:tabs>
          <w:tab w:val="num" w:pos="840"/>
        </w:tabs>
        <w:ind w:left="840" w:hanging="420"/>
      </w:pPr>
      <w:rPr>
        <w:rFonts w:ascii="Huawei Sans" w:eastAsia="方正兰亭黑简体" w:hAnsi="Huawei Sans" w:hint="default"/>
      </w:rPr>
    </w:lvl>
    <w:lvl w:ilvl="2">
      <w:start w:val="1"/>
      <w:numFmt w:val="bullet"/>
      <w:lvlText w:val="♦"/>
      <w:lvlJc w:val="left"/>
      <w:pPr>
        <w:tabs>
          <w:tab w:val="num" w:pos="1260"/>
        </w:tabs>
        <w:ind w:left="1260" w:hanging="420"/>
      </w:pPr>
      <w:rPr>
        <w:rFonts w:ascii="Huawei Sans" w:eastAsia="方正兰亭黑简体" w:hAnsi="Huawei Sans" w:hint="default"/>
      </w:rPr>
    </w:lvl>
    <w:lvl w:ilvl="3">
      <w:start w:val="1"/>
      <w:numFmt w:val="bullet"/>
      <w:lvlText w:val="●"/>
      <w:lvlJc w:val="left"/>
      <w:pPr>
        <w:tabs>
          <w:tab w:val="num" w:pos="1680"/>
        </w:tabs>
        <w:ind w:left="1680" w:hanging="420"/>
      </w:pPr>
      <w:rPr>
        <w:rFonts w:ascii="Huawei Sans" w:eastAsia="方正兰亭黑简体" w:hAnsi="Huawei Sans" w:hint="default"/>
        <w:color w:val="000000"/>
      </w:rPr>
    </w:lvl>
    <w:lvl w:ilvl="4">
      <w:start w:val="1"/>
      <w:numFmt w:val="bullet"/>
      <w:lvlText w:val="●"/>
      <w:lvlJc w:val="left"/>
      <w:pPr>
        <w:tabs>
          <w:tab w:val="num" w:pos="2100"/>
        </w:tabs>
        <w:ind w:left="2100" w:hanging="420"/>
      </w:pPr>
      <w:rPr>
        <w:rFonts w:ascii="Huawei Sans" w:eastAsia="方正兰亭黑简体" w:hAnsi="Huawei Sans" w:hint="default"/>
        <w:color w:val="000000"/>
      </w:rPr>
    </w:lvl>
    <w:lvl w:ilvl="5">
      <w:start w:val="1"/>
      <w:numFmt w:val="bullet"/>
      <w:lvlText w:val="♦"/>
      <w:lvlJc w:val="left"/>
      <w:pPr>
        <w:tabs>
          <w:tab w:val="num" w:pos="2520"/>
        </w:tabs>
        <w:ind w:left="2520" w:hanging="420"/>
      </w:pPr>
      <w:rPr>
        <w:rFonts w:ascii="Huawei Sans" w:eastAsia="方正兰亭黑简体" w:hAnsi="Huawei Sans" w:hint="default"/>
      </w:rPr>
    </w:lvl>
    <w:lvl w:ilvl="6">
      <w:start w:val="1"/>
      <w:numFmt w:val="decimal"/>
      <w:lvlText w:val="%7."/>
      <w:lvlJc w:val="left"/>
      <w:pPr>
        <w:tabs>
          <w:tab w:val="num" w:pos="2940"/>
        </w:tabs>
        <w:ind w:left="2940" w:hanging="420"/>
      </w:pPr>
      <w:rPr>
        <w:rFonts w:ascii="Huawei Sans" w:eastAsia="方正兰亭黑简体" w:hAnsi="Huawei Sans" w:hint="default"/>
      </w:rPr>
    </w:lvl>
    <w:lvl w:ilvl="7">
      <w:start w:val="1"/>
      <w:numFmt w:val="bullet"/>
      <w:lvlText w:val="■"/>
      <w:lvlJc w:val="left"/>
      <w:pPr>
        <w:tabs>
          <w:tab w:val="num" w:pos="3360"/>
        </w:tabs>
        <w:ind w:left="3360" w:hanging="420"/>
      </w:pPr>
      <w:rPr>
        <w:rFonts w:ascii="Huawei Sans" w:eastAsia="方正兰亭黑简体" w:hAnsi="Huawei Sans" w:hint="default"/>
      </w:rPr>
    </w:lvl>
    <w:lvl w:ilvl="8">
      <w:start w:val="1"/>
      <w:numFmt w:val="bullet"/>
      <w:lvlText w:val="♦"/>
      <w:lvlJc w:val="left"/>
      <w:pPr>
        <w:tabs>
          <w:tab w:val="num" w:pos="3780"/>
        </w:tabs>
        <w:ind w:left="3780" w:hanging="420"/>
      </w:pPr>
      <w:rPr>
        <w:rFonts w:ascii="Huawei Sans" w:eastAsia="方正兰亭黑简体" w:hAnsi="Huawei Sans" w:hint="default"/>
      </w:rPr>
    </w:lvl>
  </w:abstractNum>
  <w:abstractNum w:abstractNumId="1" w15:restartNumberingAfterBreak="0">
    <w:nsid w:val="10D97D94"/>
    <w:multiLevelType w:val="multilevel"/>
    <w:tmpl w:val="CAB867E2"/>
    <w:lvl w:ilvl="0">
      <w:start w:val="1"/>
      <w:numFmt w:val="decimal"/>
      <w:suff w:val="space"/>
      <w:lvlText w:val="Task %1."/>
      <w:lvlJc w:val="left"/>
      <w:pPr>
        <w:ind w:left="420" w:hanging="420"/>
      </w:pPr>
      <w:rPr>
        <w:rFonts w:hint="eastAsia"/>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 w15:restartNumberingAfterBreak="0">
    <w:nsid w:val="1D5755D3"/>
    <w:multiLevelType w:val="multilevel"/>
    <w:tmpl w:val="9BFEFF40"/>
    <w:lvl w:ilvl="0">
      <w:start w:val="1"/>
      <w:numFmt w:val="bullet"/>
      <w:pStyle w:val="ItemList"/>
      <w:lvlText w:val="●"/>
      <w:lvlJc w:val="left"/>
      <w:pPr>
        <w:tabs>
          <w:tab w:val="num" w:pos="2126"/>
        </w:tabs>
        <w:ind w:left="2126" w:hanging="425"/>
      </w:pPr>
      <w:rPr>
        <w:rFonts w:ascii="Huawei Sans" w:hAnsi="Huawei Sans" w:hint="default"/>
        <w:b/>
        <w:bCs w:val="0"/>
        <w:i w:val="0"/>
        <w:iCs w:val="0"/>
        <w:caps w:val="0"/>
        <w:strike w:val="0"/>
        <w:dstrike w:val="0"/>
        <w:vanish w:val="0"/>
        <w:color w:val="auto"/>
        <w:spacing w:val="0"/>
        <w:w w:val="100"/>
        <w:position w:val="2"/>
        <w:sz w:val="21"/>
        <w:szCs w:val="21"/>
        <w:vertAlign w:val="baseline"/>
      </w:rPr>
    </w:lvl>
    <w:lvl w:ilvl="1">
      <w:start w:val="1"/>
      <w:numFmt w:val="bullet"/>
      <w:lvlText w:val="■"/>
      <w:lvlJc w:val="left"/>
      <w:pPr>
        <w:tabs>
          <w:tab w:val="num" w:pos="840"/>
        </w:tabs>
        <w:ind w:left="840" w:hanging="420"/>
      </w:pPr>
      <w:rPr>
        <w:rFonts w:ascii="Huawei Sans" w:hAnsi="Huawei Sans" w:hint="default"/>
      </w:rPr>
    </w:lvl>
    <w:lvl w:ilvl="2">
      <w:start w:val="1"/>
      <w:numFmt w:val="bullet"/>
      <w:lvlText w:val="♦"/>
      <w:lvlJc w:val="left"/>
      <w:pPr>
        <w:tabs>
          <w:tab w:val="num" w:pos="1260"/>
        </w:tabs>
        <w:ind w:left="1260" w:hanging="420"/>
      </w:pPr>
      <w:rPr>
        <w:rFonts w:ascii="Huawei Sans" w:hAnsi="Huawei Sans" w:hint="default"/>
      </w:rPr>
    </w:lvl>
    <w:lvl w:ilvl="3">
      <w:start w:val="1"/>
      <w:numFmt w:val="bullet"/>
      <w:lvlText w:val="♦"/>
      <w:lvlJc w:val="left"/>
      <w:pPr>
        <w:tabs>
          <w:tab w:val="num" w:pos="1680"/>
        </w:tabs>
        <w:ind w:left="1680" w:hanging="420"/>
      </w:pPr>
      <w:rPr>
        <w:rFonts w:ascii="Huawei Sans" w:hAnsi="Huawei Sans" w:hint="default"/>
      </w:rPr>
    </w:lvl>
    <w:lvl w:ilvl="4">
      <w:start w:val="1"/>
      <w:numFmt w:val="bullet"/>
      <w:lvlText w:val="■"/>
      <w:lvlJc w:val="left"/>
      <w:pPr>
        <w:tabs>
          <w:tab w:val="num" w:pos="2100"/>
        </w:tabs>
        <w:ind w:left="2100" w:hanging="420"/>
      </w:pPr>
      <w:rPr>
        <w:rFonts w:ascii="Huawei Sans" w:hAnsi="Huawei San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3" w15:restartNumberingAfterBreak="0">
    <w:nsid w:val="20453EF0"/>
    <w:multiLevelType w:val="multilevel"/>
    <w:tmpl w:val="5DFC29C4"/>
    <w:lvl w:ilvl="0">
      <w:start w:val="1"/>
      <w:numFmt w:val="upperLetter"/>
      <w:pStyle w:val="5"/>
      <w:lvlText w:val="附录%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4" w15:restartNumberingAfterBreak="0">
    <w:nsid w:val="2152107C"/>
    <w:multiLevelType w:val="multilevel"/>
    <w:tmpl w:val="CAB867E2"/>
    <w:lvl w:ilvl="0">
      <w:start w:val="1"/>
      <w:numFmt w:val="decimal"/>
      <w:suff w:val="space"/>
      <w:lvlText w:val="Task %1."/>
      <w:lvlJc w:val="left"/>
      <w:pPr>
        <w:ind w:left="420" w:hanging="420"/>
      </w:pPr>
      <w:rPr>
        <w:rFonts w:hint="eastAsia"/>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5" w15:restartNumberingAfterBreak="0">
    <w:nsid w:val="2C951E2A"/>
    <w:multiLevelType w:val="multilevel"/>
    <w:tmpl w:val="5E4CEFC8"/>
    <w:styleLink w:val="111111"/>
    <w:lvl w:ilvl="0">
      <w:start w:val="1"/>
      <w:numFmt w:val="bullet"/>
      <w:lvlText w:val=""/>
      <w:lvlJc w:val="left"/>
      <w:pPr>
        <w:tabs>
          <w:tab w:val="num" w:pos="425"/>
        </w:tabs>
        <w:ind w:left="425" w:hanging="425"/>
      </w:pPr>
      <w:rPr>
        <w:rFonts w:ascii="Wingdings" w:hAnsi="Wingdings" w:hint="default"/>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6" w15:restartNumberingAfterBreak="0">
    <w:nsid w:val="2DE26016"/>
    <w:multiLevelType w:val="hybridMultilevel"/>
    <w:tmpl w:val="D518864A"/>
    <w:lvl w:ilvl="0" w:tplc="1A744F8E">
      <w:start w:val="1"/>
      <w:numFmt w:val="bullet"/>
      <w:pStyle w:val="NotesTextListinTable"/>
      <w:lvlText w:val=""/>
      <w:lvlJc w:val="left"/>
      <w:pPr>
        <w:ind w:left="590" w:hanging="420"/>
      </w:pPr>
      <w:rPr>
        <w:rFonts w:ascii="Wingdings" w:hAnsi="Wingdings" w:hint="default"/>
        <w:b w:val="0"/>
        <w:i w:val="0"/>
        <w:sz w:val="13"/>
      </w:rPr>
    </w:lvl>
    <w:lvl w:ilvl="1" w:tplc="04090003" w:tentative="1">
      <w:start w:val="1"/>
      <w:numFmt w:val="bullet"/>
      <w:lvlText w:val=""/>
      <w:lvlJc w:val="left"/>
      <w:pPr>
        <w:ind w:left="1010" w:hanging="420"/>
      </w:pPr>
      <w:rPr>
        <w:rFonts w:ascii="Wingdings" w:hAnsi="Wingdings" w:hint="default"/>
      </w:rPr>
    </w:lvl>
    <w:lvl w:ilvl="2" w:tplc="04090005" w:tentative="1">
      <w:start w:val="1"/>
      <w:numFmt w:val="bullet"/>
      <w:lvlText w:val=""/>
      <w:lvlJc w:val="left"/>
      <w:pPr>
        <w:ind w:left="1430" w:hanging="420"/>
      </w:pPr>
      <w:rPr>
        <w:rFonts w:ascii="Wingdings" w:hAnsi="Wingdings" w:hint="default"/>
      </w:rPr>
    </w:lvl>
    <w:lvl w:ilvl="3" w:tplc="04090001" w:tentative="1">
      <w:start w:val="1"/>
      <w:numFmt w:val="bullet"/>
      <w:lvlText w:val=""/>
      <w:lvlJc w:val="left"/>
      <w:pPr>
        <w:ind w:left="1850" w:hanging="420"/>
      </w:pPr>
      <w:rPr>
        <w:rFonts w:ascii="Wingdings" w:hAnsi="Wingdings" w:hint="default"/>
      </w:rPr>
    </w:lvl>
    <w:lvl w:ilvl="4" w:tplc="04090003" w:tentative="1">
      <w:start w:val="1"/>
      <w:numFmt w:val="bullet"/>
      <w:lvlText w:val=""/>
      <w:lvlJc w:val="left"/>
      <w:pPr>
        <w:ind w:left="2270" w:hanging="420"/>
      </w:pPr>
      <w:rPr>
        <w:rFonts w:ascii="Wingdings" w:hAnsi="Wingdings" w:hint="default"/>
      </w:rPr>
    </w:lvl>
    <w:lvl w:ilvl="5" w:tplc="04090005" w:tentative="1">
      <w:start w:val="1"/>
      <w:numFmt w:val="bullet"/>
      <w:lvlText w:val=""/>
      <w:lvlJc w:val="left"/>
      <w:pPr>
        <w:ind w:left="2690" w:hanging="420"/>
      </w:pPr>
      <w:rPr>
        <w:rFonts w:ascii="Wingdings" w:hAnsi="Wingdings" w:hint="default"/>
      </w:rPr>
    </w:lvl>
    <w:lvl w:ilvl="6" w:tplc="04090001" w:tentative="1">
      <w:start w:val="1"/>
      <w:numFmt w:val="bullet"/>
      <w:lvlText w:val=""/>
      <w:lvlJc w:val="left"/>
      <w:pPr>
        <w:ind w:left="3110" w:hanging="420"/>
      </w:pPr>
      <w:rPr>
        <w:rFonts w:ascii="Wingdings" w:hAnsi="Wingdings" w:hint="default"/>
      </w:rPr>
    </w:lvl>
    <w:lvl w:ilvl="7" w:tplc="04090003" w:tentative="1">
      <w:start w:val="1"/>
      <w:numFmt w:val="bullet"/>
      <w:lvlText w:val=""/>
      <w:lvlJc w:val="left"/>
      <w:pPr>
        <w:ind w:left="3530" w:hanging="420"/>
      </w:pPr>
      <w:rPr>
        <w:rFonts w:ascii="Wingdings" w:hAnsi="Wingdings" w:hint="default"/>
      </w:rPr>
    </w:lvl>
    <w:lvl w:ilvl="8" w:tplc="04090005" w:tentative="1">
      <w:start w:val="1"/>
      <w:numFmt w:val="bullet"/>
      <w:lvlText w:val=""/>
      <w:lvlJc w:val="left"/>
      <w:pPr>
        <w:ind w:left="3950" w:hanging="420"/>
      </w:pPr>
      <w:rPr>
        <w:rFonts w:ascii="Wingdings" w:hAnsi="Wingdings" w:hint="default"/>
      </w:rPr>
    </w:lvl>
  </w:abstractNum>
  <w:abstractNum w:abstractNumId="7" w15:restartNumberingAfterBreak="0">
    <w:nsid w:val="30C821AA"/>
    <w:multiLevelType w:val="multilevel"/>
    <w:tmpl w:val="DBA86462"/>
    <w:lvl w:ilvl="0">
      <w:start w:val="1"/>
      <w:numFmt w:val="bullet"/>
      <w:pStyle w:val="CAUTIONTextList"/>
      <w:lvlText w:val="●"/>
      <w:lvlJc w:val="left"/>
      <w:pPr>
        <w:tabs>
          <w:tab w:val="num" w:pos="432"/>
        </w:tabs>
        <w:ind w:left="432" w:hanging="432"/>
      </w:pPr>
      <w:rPr>
        <w:rFonts w:ascii="Arial" w:hAnsi="Arial" w:hint="default"/>
        <w:color w:val="auto"/>
        <w:sz w:val="20"/>
        <w:szCs w:val="16"/>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8" w15:restartNumberingAfterBreak="0">
    <w:nsid w:val="42A046D5"/>
    <w:multiLevelType w:val="multilevel"/>
    <w:tmpl w:val="04090023"/>
    <w:styleLink w:val="a"/>
    <w:lvl w:ilvl="0">
      <w:start w:val="1"/>
      <w:numFmt w:val="upperRoman"/>
      <w:lvlText w:val="第 %1 条"/>
      <w:lvlJc w:val="left"/>
      <w:pPr>
        <w:tabs>
          <w:tab w:val="num" w:pos="1800"/>
        </w:tabs>
        <w:ind w:left="0" w:firstLine="0"/>
      </w:pPr>
    </w:lvl>
    <w:lvl w:ilvl="1">
      <w:start w:val="1"/>
      <w:numFmt w:val="decimalZero"/>
      <w:isLgl/>
      <w:lvlText w:val="节 %1.%2"/>
      <w:lvlJc w:val="left"/>
      <w:pPr>
        <w:tabs>
          <w:tab w:val="num" w:pos="1440"/>
        </w:tabs>
        <w:ind w:left="0" w:firstLine="0"/>
      </w:pPr>
    </w:lvl>
    <w:lvl w:ilvl="2">
      <w:start w:val="1"/>
      <w:numFmt w:val="lowerLetter"/>
      <w:lvlText w:val="(%3)"/>
      <w:lvlJc w:val="left"/>
      <w:pPr>
        <w:tabs>
          <w:tab w:val="num" w:pos="1008"/>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9" w15:restartNumberingAfterBreak="0">
    <w:nsid w:val="42FE570A"/>
    <w:multiLevelType w:val="multilevel"/>
    <w:tmpl w:val="B34E5A40"/>
    <w:lvl w:ilvl="0">
      <w:start w:val="1"/>
      <w:numFmt w:val="decimal"/>
      <w:pStyle w:val="4"/>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黑体" w:hAnsi="Arial" w:hint="default"/>
        <w:b w:val="0"/>
        <w:i w:val="0"/>
        <w:sz w:val="18"/>
        <w:szCs w:val="18"/>
      </w:rPr>
    </w:lvl>
    <w:lvl w:ilvl="8">
      <w:start w:val="1"/>
      <w:numFmt w:val="decimal"/>
      <w:lvlRestart w:val="0"/>
      <w:suff w:val="space"/>
      <w:lvlText w:val="表%9"/>
      <w:lvlJc w:val="center"/>
      <w:pPr>
        <w:ind w:left="0" w:firstLine="0"/>
      </w:pPr>
      <w:rPr>
        <w:rFonts w:ascii="Arial" w:eastAsia="黑体" w:hAnsi="Arial" w:hint="default"/>
        <w:b w:val="0"/>
        <w:i w:val="0"/>
        <w:sz w:val="18"/>
        <w:szCs w:val="18"/>
      </w:rPr>
    </w:lvl>
  </w:abstractNum>
  <w:abstractNum w:abstractNumId="10" w15:restartNumberingAfterBreak="0">
    <w:nsid w:val="463C3DB5"/>
    <w:multiLevelType w:val="hybridMultilevel"/>
    <w:tmpl w:val="ACA830C6"/>
    <w:lvl w:ilvl="0" w:tplc="97063ACC">
      <w:start w:val="1"/>
      <w:numFmt w:val="decimal"/>
      <w:pStyle w:val="ItemStepinTable"/>
      <w:lvlText w:val="%1."/>
      <w:lvlJc w:val="left"/>
      <w:pPr>
        <w:tabs>
          <w:tab w:val="num" w:pos="284"/>
        </w:tabs>
        <w:ind w:left="284" w:hanging="284"/>
      </w:pPr>
      <w:rPr>
        <w:rFonts w:hint="eastAsia"/>
      </w:rPr>
    </w:lvl>
    <w:lvl w:ilvl="1" w:tplc="FD729F6E" w:tentative="1">
      <w:start w:val="1"/>
      <w:numFmt w:val="lowerLetter"/>
      <w:lvlText w:val="%2)"/>
      <w:lvlJc w:val="left"/>
      <w:pPr>
        <w:tabs>
          <w:tab w:val="num" w:pos="840"/>
        </w:tabs>
        <w:ind w:left="840" w:hanging="420"/>
      </w:pPr>
    </w:lvl>
    <w:lvl w:ilvl="2" w:tplc="AC34F02C" w:tentative="1">
      <w:start w:val="1"/>
      <w:numFmt w:val="lowerRoman"/>
      <w:lvlText w:val="%3."/>
      <w:lvlJc w:val="right"/>
      <w:pPr>
        <w:tabs>
          <w:tab w:val="num" w:pos="1260"/>
        </w:tabs>
        <w:ind w:left="1260" w:hanging="420"/>
      </w:pPr>
    </w:lvl>
    <w:lvl w:ilvl="3" w:tplc="6D1412CE" w:tentative="1">
      <w:start w:val="1"/>
      <w:numFmt w:val="decimal"/>
      <w:lvlText w:val="%4."/>
      <w:lvlJc w:val="left"/>
      <w:pPr>
        <w:tabs>
          <w:tab w:val="num" w:pos="1680"/>
        </w:tabs>
        <w:ind w:left="1680" w:hanging="420"/>
      </w:pPr>
    </w:lvl>
    <w:lvl w:ilvl="4" w:tplc="A73A01FA" w:tentative="1">
      <w:start w:val="1"/>
      <w:numFmt w:val="lowerLetter"/>
      <w:lvlText w:val="%5)"/>
      <w:lvlJc w:val="left"/>
      <w:pPr>
        <w:tabs>
          <w:tab w:val="num" w:pos="2100"/>
        </w:tabs>
        <w:ind w:left="2100" w:hanging="420"/>
      </w:pPr>
    </w:lvl>
    <w:lvl w:ilvl="5" w:tplc="18A039C8" w:tentative="1">
      <w:start w:val="1"/>
      <w:numFmt w:val="lowerRoman"/>
      <w:lvlText w:val="%6."/>
      <w:lvlJc w:val="right"/>
      <w:pPr>
        <w:tabs>
          <w:tab w:val="num" w:pos="2520"/>
        </w:tabs>
        <w:ind w:left="2520" w:hanging="420"/>
      </w:pPr>
    </w:lvl>
    <w:lvl w:ilvl="6" w:tplc="1042FC9C" w:tentative="1">
      <w:start w:val="1"/>
      <w:numFmt w:val="decimal"/>
      <w:lvlText w:val="%7."/>
      <w:lvlJc w:val="left"/>
      <w:pPr>
        <w:tabs>
          <w:tab w:val="num" w:pos="2940"/>
        </w:tabs>
        <w:ind w:left="2940" w:hanging="420"/>
      </w:pPr>
    </w:lvl>
    <w:lvl w:ilvl="7" w:tplc="783E4DB2" w:tentative="1">
      <w:start w:val="1"/>
      <w:numFmt w:val="lowerLetter"/>
      <w:lvlText w:val="%8)"/>
      <w:lvlJc w:val="left"/>
      <w:pPr>
        <w:tabs>
          <w:tab w:val="num" w:pos="3360"/>
        </w:tabs>
        <w:ind w:left="3360" w:hanging="420"/>
      </w:pPr>
    </w:lvl>
    <w:lvl w:ilvl="8" w:tplc="FFA648D0" w:tentative="1">
      <w:start w:val="1"/>
      <w:numFmt w:val="lowerRoman"/>
      <w:lvlText w:val="%9."/>
      <w:lvlJc w:val="right"/>
      <w:pPr>
        <w:tabs>
          <w:tab w:val="num" w:pos="3780"/>
        </w:tabs>
        <w:ind w:left="3780" w:hanging="420"/>
      </w:pPr>
    </w:lvl>
  </w:abstractNum>
  <w:abstractNum w:abstractNumId="11" w15:restartNumberingAfterBreak="0">
    <w:nsid w:val="4DDA66D1"/>
    <w:multiLevelType w:val="multilevel"/>
    <w:tmpl w:val="864C7C0A"/>
    <w:lvl w:ilvl="0">
      <w:start w:val="1"/>
      <w:numFmt w:val="upperLetter"/>
      <w:pStyle w:val="Appendixheading1"/>
      <w:suff w:val="nothing"/>
      <w:lvlText w:val="%1 "/>
      <w:lvlJc w:val="left"/>
      <w:pPr>
        <w:ind w:left="0" w:firstLine="0"/>
      </w:pPr>
      <w:rPr>
        <w:rFonts w:ascii="Huawei Sans" w:eastAsia="方正兰亭黑简体" w:hAnsi="Huawei Sans" w:cs="Book Antiqua" w:hint="default"/>
        <w:b/>
        <w:bCs/>
        <w:i w:val="0"/>
        <w:iCs w:val="0"/>
        <w:caps w:val="0"/>
        <w:strike w:val="0"/>
        <w:dstrike w:val="0"/>
        <w:vanish w:val="0"/>
        <w:color w:val="000000"/>
        <w:sz w:val="144"/>
        <w:szCs w:val="144"/>
        <w:vertAlign w:val="baseline"/>
      </w:rPr>
    </w:lvl>
    <w:lvl w:ilvl="1">
      <w:start w:val="1"/>
      <w:numFmt w:val="decimal"/>
      <w:pStyle w:val="Appendixheading2"/>
      <w:suff w:val="nothing"/>
      <w:lvlText w:val="%1.%2 "/>
      <w:lvlJc w:val="left"/>
      <w:pPr>
        <w:ind w:left="0" w:firstLine="0"/>
      </w:pPr>
      <w:rPr>
        <w:rFonts w:ascii="Huawei Sans" w:eastAsia="方正兰亭黑简体" w:hAnsi="Huawei Sans" w:cs="Book Antiqua" w:hint="default"/>
        <w:b/>
        <w:bCs/>
        <w:i w:val="0"/>
        <w:iCs w:val="0"/>
        <w:caps w:val="0"/>
        <w:strike w:val="0"/>
        <w:dstrike w:val="0"/>
        <w:snapToGrid w:val="0"/>
        <w:vanish w:val="0"/>
        <w:color w:val="000000"/>
        <w:spacing w:val="0"/>
        <w:kern w:val="0"/>
        <w:sz w:val="36"/>
        <w:szCs w:val="36"/>
        <w:vertAlign w:val="baseline"/>
      </w:rPr>
    </w:lvl>
    <w:lvl w:ilvl="2">
      <w:start w:val="1"/>
      <w:numFmt w:val="decimal"/>
      <w:pStyle w:val="Appendixheading3"/>
      <w:suff w:val="nothing"/>
      <w:lvlText w:val="%1.%2.%3 "/>
      <w:lvlJc w:val="left"/>
      <w:pPr>
        <w:ind w:left="0" w:firstLine="0"/>
      </w:pPr>
      <w:rPr>
        <w:rFonts w:ascii="Huawei Sans" w:eastAsia="方正兰亭黑简体" w:hAnsi="Huawei Sans" w:cs="Book Antiqua" w:hint="default"/>
        <w:b/>
        <w:bCs/>
        <w:i w:val="0"/>
        <w:iCs w:val="0"/>
        <w:caps w:val="0"/>
        <w:strike w:val="0"/>
        <w:dstrike w:val="0"/>
        <w:snapToGrid w:val="0"/>
        <w:vanish w:val="0"/>
        <w:color w:val="000000"/>
        <w:kern w:val="0"/>
        <w:sz w:val="32"/>
        <w:szCs w:val="32"/>
        <w:vertAlign w:val="baseline"/>
      </w:rPr>
    </w:lvl>
    <w:lvl w:ilvl="3">
      <w:start w:val="1"/>
      <w:numFmt w:val="decimal"/>
      <w:pStyle w:val="Appendixheading4"/>
      <w:suff w:val="nothing"/>
      <w:lvlText w:val="%1.%2.%3.%4 "/>
      <w:lvlJc w:val="left"/>
      <w:pPr>
        <w:ind w:left="0" w:firstLine="0"/>
      </w:pPr>
      <w:rPr>
        <w:rFonts w:ascii="Huawei Sans" w:eastAsia="方正兰亭黑简体" w:hAnsi="Huawei Sans" w:cs="Book Antiqua" w:hint="default"/>
        <w:b/>
        <w:bCs/>
        <w:i w:val="0"/>
        <w:iCs w:val="0"/>
        <w:caps w:val="0"/>
        <w:strike w:val="0"/>
        <w:dstrike w:val="0"/>
        <w:snapToGrid w:val="0"/>
        <w:vanish w:val="0"/>
        <w:color w:val="000000"/>
        <w:kern w:val="0"/>
        <w:sz w:val="28"/>
        <w:szCs w:val="28"/>
        <w:vertAlign w:val="baseline"/>
      </w:rPr>
    </w:lvl>
    <w:lvl w:ilvl="4">
      <w:start w:val="1"/>
      <w:numFmt w:val="decimal"/>
      <w:pStyle w:val="Appendixheading5"/>
      <w:suff w:val="nothing"/>
      <w:lvlText w:val="%1.%2.%3.%4.%5 "/>
      <w:lvlJc w:val="left"/>
      <w:pPr>
        <w:ind w:left="0" w:firstLine="0"/>
      </w:pPr>
      <w:rPr>
        <w:rFonts w:ascii="Huawei Sans" w:eastAsia="方正兰亭黑简体" w:hAnsi="Huawei Sans" w:cs="Book Antiqua" w:hint="default"/>
        <w:b/>
        <w:bCs/>
        <w:i w:val="0"/>
        <w:iCs w:val="0"/>
        <w:caps w:val="0"/>
        <w:strike w:val="0"/>
        <w:dstrike w:val="0"/>
        <w:snapToGrid w:val="0"/>
        <w:vanish w:val="0"/>
        <w:color w:val="000000"/>
        <w:kern w:val="0"/>
        <w:sz w:val="24"/>
        <w:szCs w:val="24"/>
        <w:vertAlign w:val="baseline"/>
      </w:rPr>
    </w:lvl>
    <w:lvl w:ilvl="5">
      <w:start w:val="1"/>
      <w:numFmt w:val="decimal"/>
      <w:lvlText w:val="Step %6"/>
      <w:lvlJc w:val="right"/>
      <w:pPr>
        <w:tabs>
          <w:tab w:val="num" w:pos="1701"/>
        </w:tabs>
        <w:ind w:left="1701" w:hanging="159"/>
      </w:pPr>
      <w:rPr>
        <w:rFonts w:ascii="Huawei Sans" w:eastAsia="方正兰亭黑简体" w:hAnsi="Huawei Sans" w:cs="Times New Roman" w:hint="default"/>
        <w:b/>
        <w:bCs/>
        <w:i w:val="0"/>
        <w:iCs w:val="0"/>
        <w:sz w:val="21"/>
        <w:szCs w:val="21"/>
        <w:u w:val="none"/>
      </w:rPr>
    </w:lvl>
    <w:lvl w:ilvl="6">
      <w:start w:val="1"/>
      <w:numFmt w:val="decimal"/>
      <w:lvlText w:val="%7."/>
      <w:lvlJc w:val="left"/>
      <w:pPr>
        <w:tabs>
          <w:tab w:val="num" w:pos="2126"/>
        </w:tabs>
        <w:ind w:left="2126" w:hanging="425"/>
      </w:pPr>
      <w:rPr>
        <w:rFonts w:ascii="Huawei Sans" w:eastAsia="方正兰亭黑简体" w:hAnsi="Huawei Sans" w:cs="Times New Roman" w:hint="default"/>
        <w:b w:val="0"/>
        <w:bCs/>
        <w:i w:val="0"/>
        <w:iCs w:val="0"/>
        <w:color w:val="auto"/>
        <w:sz w:val="21"/>
        <w:szCs w:val="21"/>
      </w:rPr>
    </w:lvl>
    <w:lvl w:ilvl="7">
      <w:start w:val="1"/>
      <w:numFmt w:val="decimal"/>
      <w:lvlRestart w:val="1"/>
      <w:pStyle w:val="FigureDescriptioninAppendix"/>
      <w:suff w:val="space"/>
      <w:lvlText w:val="Figure %1-%8"/>
      <w:lvlJc w:val="left"/>
      <w:pPr>
        <w:ind w:left="1701" w:firstLine="0"/>
      </w:pPr>
      <w:rPr>
        <w:rFonts w:ascii="Huawei Sans" w:eastAsia="方正兰亭黑简体" w:hAnsi="Huawei Sans" w:cs="Book Antiqua" w:hint="default"/>
        <w:b/>
        <w:bCs/>
        <w:i w:val="0"/>
        <w:iCs w:val="0"/>
        <w:sz w:val="21"/>
        <w:szCs w:val="21"/>
        <w:u w:val="none"/>
      </w:rPr>
    </w:lvl>
    <w:lvl w:ilvl="8">
      <w:start w:val="1"/>
      <w:numFmt w:val="decimal"/>
      <w:lvlRestart w:val="1"/>
      <w:pStyle w:val="TableDescriptioninAppendix"/>
      <w:suff w:val="space"/>
      <w:lvlText w:val="Table %1-%9"/>
      <w:lvlJc w:val="left"/>
      <w:pPr>
        <w:ind w:left="1701" w:firstLine="0"/>
      </w:pPr>
      <w:rPr>
        <w:rFonts w:ascii="Huawei Sans" w:eastAsia="方正兰亭黑简体" w:hAnsi="Huawei Sans" w:cs="Book Antiqua" w:hint="default"/>
        <w:b/>
        <w:bCs/>
        <w:i w:val="0"/>
        <w:iCs w:val="0"/>
        <w:strike w:val="0"/>
        <w:dstrike w:val="0"/>
        <w:color w:val="auto"/>
        <w:sz w:val="21"/>
        <w:szCs w:val="21"/>
        <w:vertAlign w:val="baseline"/>
      </w:rPr>
    </w:lvl>
  </w:abstractNum>
  <w:abstractNum w:abstractNumId="12" w15:restartNumberingAfterBreak="0">
    <w:nsid w:val="501331DD"/>
    <w:multiLevelType w:val="multilevel"/>
    <w:tmpl w:val="11263CE2"/>
    <w:lvl w:ilvl="0">
      <w:start w:val="1"/>
      <w:numFmt w:val="decimal"/>
      <w:pStyle w:val="1"/>
      <w:suff w:val="nothing"/>
      <w:lvlText w:val="%1 "/>
      <w:lvlJc w:val="left"/>
      <w:pPr>
        <w:ind w:left="0" w:firstLine="0"/>
      </w:pPr>
      <w:rPr>
        <w:rFonts w:ascii="Huawei Sans" w:eastAsia="方正兰亭黑简体" w:hAnsi="Huawei Sans" w:cs="Book Antiqua" w:hint="default"/>
        <w:b/>
        <w:bCs/>
        <w:i w:val="0"/>
        <w:iCs w:val="0"/>
        <w:caps w:val="0"/>
        <w:strike w:val="0"/>
        <w:dstrike w:val="0"/>
        <w:vanish w:val="0"/>
        <w:color w:val="000000"/>
        <w:sz w:val="144"/>
        <w:szCs w:val="144"/>
        <w:vertAlign w:val="baseline"/>
      </w:rPr>
    </w:lvl>
    <w:lvl w:ilvl="1">
      <w:start w:val="1"/>
      <w:numFmt w:val="decimal"/>
      <w:pStyle w:val="2"/>
      <w:suff w:val="nothing"/>
      <w:lvlText w:val="%1.%2 "/>
      <w:lvlJc w:val="left"/>
      <w:pPr>
        <w:ind w:left="0" w:firstLine="0"/>
      </w:pPr>
      <w:rPr>
        <w:rFonts w:ascii="Huawei Sans" w:eastAsia="方正兰亭黑简体" w:hAnsi="Huawei Sans" w:cs="Book Antiqua" w:hint="default"/>
        <w:b/>
        <w:bCs/>
        <w:i w:val="0"/>
        <w:iCs w:val="0"/>
        <w:caps w:val="0"/>
        <w:strike w:val="0"/>
        <w:dstrike w:val="0"/>
        <w:snapToGrid w:val="0"/>
        <w:vanish w:val="0"/>
        <w:color w:val="000000"/>
        <w:spacing w:val="0"/>
        <w:kern w:val="0"/>
        <w:sz w:val="36"/>
        <w:szCs w:val="36"/>
        <w:vertAlign w:val="baseline"/>
      </w:rPr>
    </w:lvl>
    <w:lvl w:ilvl="2">
      <w:start w:val="1"/>
      <w:numFmt w:val="decimal"/>
      <w:pStyle w:val="3"/>
      <w:suff w:val="nothing"/>
      <w:lvlText w:val="%1.%2.%3 "/>
      <w:lvlJc w:val="left"/>
      <w:pPr>
        <w:ind w:left="0" w:firstLine="0"/>
      </w:pPr>
      <w:rPr>
        <w:rFonts w:ascii="Huawei Sans" w:eastAsia="方正兰亭黑简体" w:hAnsi="Huawei Sans" w:cs="Book Antiqua" w:hint="default"/>
        <w:b/>
        <w:bCs/>
        <w:i w:val="0"/>
        <w:iCs w:val="0"/>
        <w:caps w:val="0"/>
        <w:strike w:val="0"/>
        <w:dstrike w:val="0"/>
        <w:snapToGrid w:val="0"/>
        <w:vanish w:val="0"/>
        <w:color w:val="000000"/>
        <w:kern w:val="0"/>
        <w:sz w:val="32"/>
        <w:szCs w:val="32"/>
        <w:vertAlign w:val="baseline"/>
      </w:rPr>
    </w:lvl>
    <w:lvl w:ilvl="3">
      <w:start w:val="1"/>
      <w:numFmt w:val="decimal"/>
      <w:pStyle w:val="40"/>
      <w:suff w:val="nothing"/>
      <w:lvlText w:val="%1.%2.%3.%4 "/>
      <w:lvlJc w:val="left"/>
      <w:pPr>
        <w:ind w:left="0" w:firstLine="0"/>
      </w:pPr>
      <w:rPr>
        <w:rFonts w:ascii="Huawei Sans" w:eastAsia="方正兰亭黑简体" w:hAnsi="Huawei Sans" w:cs="Book Antiqua" w:hint="default"/>
        <w:b/>
        <w:bCs/>
        <w:i w:val="0"/>
        <w:iCs w:val="0"/>
        <w:caps w:val="0"/>
        <w:strike w:val="0"/>
        <w:dstrike w:val="0"/>
        <w:vanish w:val="0"/>
        <w:color w:val="000000"/>
        <w:sz w:val="28"/>
        <w:szCs w:val="28"/>
        <w:vertAlign w:val="baseline"/>
      </w:rPr>
    </w:lvl>
    <w:lvl w:ilvl="4">
      <w:start w:val="1"/>
      <w:numFmt w:val="decimal"/>
      <w:pStyle w:val="50"/>
      <w:suff w:val="nothing"/>
      <w:lvlText w:val="%1.%2.%3.%4.%5 "/>
      <w:lvlJc w:val="left"/>
      <w:pPr>
        <w:ind w:left="0" w:firstLine="0"/>
      </w:pPr>
      <w:rPr>
        <w:rFonts w:ascii="Huawei Sans" w:eastAsia="方正兰亭黑简体" w:hAnsi="Huawei Sans" w:cs="Book Antiqua" w:hint="default"/>
        <w:b/>
        <w:bCs/>
        <w:i w:val="0"/>
        <w:iCs w:val="0"/>
        <w:caps w:val="0"/>
        <w:strike w:val="0"/>
        <w:dstrike w:val="0"/>
        <w:vanish w:val="0"/>
        <w:color w:val="000000"/>
        <w:sz w:val="24"/>
        <w:szCs w:val="24"/>
        <w:vertAlign w:val="baseline"/>
      </w:rPr>
    </w:lvl>
    <w:lvl w:ilvl="5">
      <w:start w:val="1"/>
      <w:numFmt w:val="decimal"/>
      <w:pStyle w:val="Step"/>
      <w:lvlText w:val="Step %6"/>
      <w:lvlJc w:val="right"/>
      <w:pPr>
        <w:tabs>
          <w:tab w:val="num" w:pos="1701"/>
        </w:tabs>
        <w:ind w:left="1701" w:hanging="159"/>
      </w:pPr>
      <w:rPr>
        <w:rFonts w:ascii="Huawei Sans" w:eastAsia="方正兰亭黑简体" w:hAnsi="Huawei Sans" w:cs="Arial" w:hint="default"/>
        <w:b/>
        <w:bCs/>
        <w:i w:val="0"/>
        <w:iCs w:val="0"/>
        <w:caps w:val="0"/>
        <w:strike w:val="0"/>
        <w:dstrike w:val="0"/>
        <w:vanish w:val="0"/>
        <w:color w:val="auto"/>
        <w:sz w:val="21"/>
        <w:szCs w:val="20"/>
        <w:vertAlign w:val="baseline"/>
      </w:rPr>
    </w:lvl>
    <w:lvl w:ilvl="6">
      <w:start w:val="1"/>
      <w:numFmt w:val="decimal"/>
      <w:pStyle w:val="ItemStep"/>
      <w:lvlText w:val="%7."/>
      <w:lvlJc w:val="left"/>
      <w:pPr>
        <w:tabs>
          <w:tab w:val="num" w:pos="2126"/>
        </w:tabs>
        <w:ind w:left="2126" w:hanging="425"/>
      </w:pPr>
      <w:rPr>
        <w:rFonts w:ascii="Huawei Sans" w:eastAsia="方正兰亭黑简体" w:hAnsi="Huawei Sans" w:cs="Times New Roman" w:hint="default"/>
        <w:b w:val="0"/>
        <w:bCs/>
        <w:i w:val="0"/>
        <w:iCs w:val="0"/>
        <w:color w:val="auto"/>
        <w:sz w:val="21"/>
        <w:szCs w:val="21"/>
      </w:rPr>
    </w:lvl>
    <w:lvl w:ilvl="7">
      <w:start w:val="1"/>
      <w:numFmt w:val="decimal"/>
      <w:lvlRestart w:val="1"/>
      <w:pStyle w:val="FigureDescription"/>
      <w:suff w:val="space"/>
      <w:lvlText w:val="Figure %1-%8"/>
      <w:lvlJc w:val="left"/>
      <w:pPr>
        <w:ind w:left="1701" w:firstLine="0"/>
      </w:pPr>
      <w:rPr>
        <w:rFonts w:ascii="Huawei Sans" w:eastAsia="方正兰亭黑简体" w:hAnsi="Huawei Sans" w:cs="Book Antiqua" w:hint="default"/>
        <w:b/>
        <w:bCs/>
        <w:i w:val="0"/>
        <w:iCs w:val="0"/>
        <w:strike w:val="0"/>
        <w:dstrike w:val="0"/>
        <w:color w:val="auto"/>
        <w:sz w:val="21"/>
        <w:szCs w:val="21"/>
        <w:vertAlign w:val="baseline"/>
      </w:rPr>
    </w:lvl>
    <w:lvl w:ilvl="8">
      <w:start w:val="1"/>
      <w:numFmt w:val="decimal"/>
      <w:lvlRestart w:val="1"/>
      <w:pStyle w:val="TableDescription"/>
      <w:suff w:val="space"/>
      <w:lvlText w:val="Table %1-%9"/>
      <w:lvlJc w:val="left"/>
      <w:pPr>
        <w:ind w:left="1701" w:firstLine="0"/>
      </w:pPr>
      <w:rPr>
        <w:rFonts w:ascii="Huawei Sans" w:eastAsia="方正兰亭黑简体" w:hAnsi="Huawei Sans" w:hint="default"/>
        <w:b/>
        <w:bCs/>
        <w:i w:val="0"/>
        <w:iCs w:val="0"/>
        <w:color w:val="auto"/>
        <w:sz w:val="21"/>
        <w:szCs w:val="21"/>
      </w:rPr>
    </w:lvl>
  </w:abstractNum>
  <w:abstractNum w:abstractNumId="13" w15:restartNumberingAfterBreak="0">
    <w:nsid w:val="667437AC"/>
    <w:multiLevelType w:val="multilevel"/>
    <w:tmpl w:val="6F9E89AE"/>
    <w:lvl w:ilvl="0">
      <w:start w:val="1"/>
      <w:numFmt w:val="bullet"/>
      <w:pStyle w:val="NotesTextList"/>
      <w:lvlText w:val="●"/>
      <w:lvlJc w:val="left"/>
      <w:pPr>
        <w:tabs>
          <w:tab w:val="num" w:pos="2359"/>
        </w:tabs>
        <w:ind w:left="2359" w:hanging="284"/>
      </w:pPr>
      <w:rPr>
        <w:rFonts w:ascii="Huawei Sans" w:eastAsia="方正兰亭黑简体" w:hAnsi="Huawei Sans" w:hint="default"/>
        <w:color w:val="auto"/>
        <w:position w:val="1"/>
        <w:sz w:val="18"/>
        <w:szCs w:val="13"/>
        <w:effect w:val="none"/>
      </w:rPr>
    </w:lvl>
    <w:lvl w:ilvl="1">
      <w:start w:val="1"/>
      <w:numFmt w:val="bullet"/>
      <w:lvlText w:val="■"/>
      <w:lvlJc w:val="left"/>
      <w:pPr>
        <w:tabs>
          <w:tab w:val="num" w:pos="840"/>
        </w:tabs>
        <w:ind w:left="840" w:hanging="420"/>
      </w:pPr>
      <w:rPr>
        <w:rFonts w:ascii="Huawei Sans" w:hAnsi="Huawei Sans" w:hint="default"/>
      </w:rPr>
    </w:lvl>
    <w:lvl w:ilvl="2">
      <w:start w:val="1"/>
      <w:numFmt w:val="bullet"/>
      <w:lvlText w:val="♦"/>
      <w:lvlJc w:val="left"/>
      <w:pPr>
        <w:tabs>
          <w:tab w:val="num" w:pos="1260"/>
        </w:tabs>
        <w:ind w:left="1260" w:hanging="420"/>
      </w:pPr>
      <w:rPr>
        <w:rFonts w:ascii="Huawei Sans" w:hAnsi="Huawei San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14" w15:restartNumberingAfterBreak="0">
    <w:nsid w:val="67DE040F"/>
    <w:multiLevelType w:val="hybridMultilevel"/>
    <w:tmpl w:val="A77CB840"/>
    <w:lvl w:ilvl="0" w:tplc="D4822188">
      <w:start w:val="1"/>
      <w:numFmt w:val="bullet"/>
      <w:pStyle w:val="a0"/>
      <w:lvlText w:val=""/>
      <w:lvlJc w:val="left"/>
      <w:pPr>
        <w:ind w:left="1720" w:hanging="420"/>
      </w:pPr>
      <w:rPr>
        <w:rFonts w:ascii="Wingdings" w:hAnsi="Wingdings" w:hint="default"/>
      </w:rPr>
    </w:lvl>
    <w:lvl w:ilvl="1" w:tplc="04090003" w:tentative="1">
      <w:start w:val="1"/>
      <w:numFmt w:val="bullet"/>
      <w:lvlText w:val=""/>
      <w:lvlJc w:val="left"/>
      <w:pPr>
        <w:ind w:left="2140" w:hanging="420"/>
      </w:pPr>
      <w:rPr>
        <w:rFonts w:ascii="Wingdings" w:hAnsi="Wingdings" w:hint="default"/>
      </w:rPr>
    </w:lvl>
    <w:lvl w:ilvl="2" w:tplc="04090005" w:tentative="1">
      <w:start w:val="1"/>
      <w:numFmt w:val="bullet"/>
      <w:lvlText w:val=""/>
      <w:lvlJc w:val="left"/>
      <w:pPr>
        <w:ind w:left="2560" w:hanging="420"/>
      </w:pPr>
      <w:rPr>
        <w:rFonts w:ascii="Wingdings" w:hAnsi="Wingdings" w:hint="default"/>
      </w:rPr>
    </w:lvl>
    <w:lvl w:ilvl="3" w:tplc="04090001" w:tentative="1">
      <w:start w:val="1"/>
      <w:numFmt w:val="bullet"/>
      <w:lvlText w:val=""/>
      <w:lvlJc w:val="left"/>
      <w:pPr>
        <w:ind w:left="2980" w:hanging="420"/>
      </w:pPr>
      <w:rPr>
        <w:rFonts w:ascii="Wingdings" w:hAnsi="Wingdings" w:hint="default"/>
      </w:rPr>
    </w:lvl>
    <w:lvl w:ilvl="4" w:tplc="04090003" w:tentative="1">
      <w:start w:val="1"/>
      <w:numFmt w:val="bullet"/>
      <w:lvlText w:val=""/>
      <w:lvlJc w:val="left"/>
      <w:pPr>
        <w:ind w:left="3400" w:hanging="420"/>
      </w:pPr>
      <w:rPr>
        <w:rFonts w:ascii="Wingdings" w:hAnsi="Wingdings" w:hint="default"/>
      </w:rPr>
    </w:lvl>
    <w:lvl w:ilvl="5" w:tplc="04090005" w:tentative="1">
      <w:start w:val="1"/>
      <w:numFmt w:val="bullet"/>
      <w:lvlText w:val=""/>
      <w:lvlJc w:val="left"/>
      <w:pPr>
        <w:ind w:left="3820" w:hanging="420"/>
      </w:pPr>
      <w:rPr>
        <w:rFonts w:ascii="Wingdings" w:hAnsi="Wingdings" w:hint="default"/>
      </w:rPr>
    </w:lvl>
    <w:lvl w:ilvl="6" w:tplc="04090001" w:tentative="1">
      <w:start w:val="1"/>
      <w:numFmt w:val="bullet"/>
      <w:lvlText w:val=""/>
      <w:lvlJc w:val="left"/>
      <w:pPr>
        <w:ind w:left="4240" w:hanging="420"/>
      </w:pPr>
      <w:rPr>
        <w:rFonts w:ascii="Wingdings" w:hAnsi="Wingdings" w:hint="default"/>
      </w:rPr>
    </w:lvl>
    <w:lvl w:ilvl="7" w:tplc="04090003" w:tentative="1">
      <w:start w:val="1"/>
      <w:numFmt w:val="bullet"/>
      <w:lvlText w:val=""/>
      <w:lvlJc w:val="left"/>
      <w:pPr>
        <w:ind w:left="4660" w:hanging="420"/>
      </w:pPr>
      <w:rPr>
        <w:rFonts w:ascii="Wingdings" w:hAnsi="Wingdings" w:hint="default"/>
      </w:rPr>
    </w:lvl>
    <w:lvl w:ilvl="8" w:tplc="04090005" w:tentative="1">
      <w:start w:val="1"/>
      <w:numFmt w:val="bullet"/>
      <w:lvlText w:val=""/>
      <w:lvlJc w:val="left"/>
      <w:pPr>
        <w:ind w:left="5080" w:hanging="420"/>
      </w:pPr>
      <w:rPr>
        <w:rFonts w:ascii="Wingdings" w:hAnsi="Wingdings" w:hint="default"/>
      </w:rPr>
    </w:lvl>
  </w:abstractNum>
  <w:abstractNum w:abstractNumId="15" w15:restartNumberingAfterBreak="0">
    <w:nsid w:val="6B22420F"/>
    <w:multiLevelType w:val="hybridMultilevel"/>
    <w:tmpl w:val="EB9663CC"/>
    <w:lvl w:ilvl="0" w:tplc="EE747B38">
      <w:start w:val="1"/>
      <w:numFmt w:val="lowerLetter"/>
      <w:lvlText w:val="%1"/>
      <w:lvlJc w:val="left"/>
      <w:pPr>
        <w:ind w:left="2546" w:hanging="420"/>
      </w:pPr>
      <w:rPr>
        <w:rFonts w:hint="eastAsia"/>
      </w:rPr>
    </w:lvl>
    <w:lvl w:ilvl="1" w:tplc="04090019" w:tentative="1">
      <w:start w:val="1"/>
      <w:numFmt w:val="lowerLetter"/>
      <w:lvlText w:val="%2)"/>
      <w:lvlJc w:val="left"/>
      <w:pPr>
        <w:ind w:left="2966" w:hanging="420"/>
      </w:pPr>
    </w:lvl>
    <w:lvl w:ilvl="2" w:tplc="0409001B" w:tentative="1">
      <w:start w:val="1"/>
      <w:numFmt w:val="lowerRoman"/>
      <w:lvlText w:val="%3."/>
      <w:lvlJc w:val="right"/>
      <w:pPr>
        <w:ind w:left="3386" w:hanging="420"/>
      </w:pPr>
    </w:lvl>
    <w:lvl w:ilvl="3" w:tplc="0409000F" w:tentative="1">
      <w:start w:val="1"/>
      <w:numFmt w:val="decimal"/>
      <w:lvlText w:val="%4."/>
      <w:lvlJc w:val="left"/>
      <w:pPr>
        <w:ind w:left="3806" w:hanging="420"/>
      </w:pPr>
    </w:lvl>
    <w:lvl w:ilvl="4" w:tplc="04090019" w:tentative="1">
      <w:start w:val="1"/>
      <w:numFmt w:val="lowerLetter"/>
      <w:lvlText w:val="%5)"/>
      <w:lvlJc w:val="left"/>
      <w:pPr>
        <w:ind w:left="4226" w:hanging="420"/>
      </w:pPr>
    </w:lvl>
    <w:lvl w:ilvl="5" w:tplc="0409001B" w:tentative="1">
      <w:start w:val="1"/>
      <w:numFmt w:val="lowerRoman"/>
      <w:lvlText w:val="%6."/>
      <w:lvlJc w:val="right"/>
      <w:pPr>
        <w:ind w:left="4646" w:hanging="420"/>
      </w:pPr>
    </w:lvl>
    <w:lvl w:ilvl="6" w:tplc="0409000F" w:tentative="1">
      <w:start w:val="1"/>
      <w:numFmt w:val="decimal"/>
      <w:lvlText w:val="%7."/>
      <w:lvlJc w:val="left"/>
      <w:pPr>
        <w:ind w:left="5066" w:hanging="420"/>
      </w:pPr>
    </w:lvl>
    <w:lvl w:ilvl="7" w:tplc="04090019" w:tentative="1">
      <w:start w:val="1"/>
      <w:numFmt w:val="lowerLetter"/>
      <w:lvlText w:val="%8)"/>
      <w:lvlJc w:val="left"/>
      <w:pPr>
        <w:ind w:left="5486" w:hanging="420"/>
      </w:pPr>
    </w:lvl>
    <w:lvl w:ilvl="8" w:tplc="0409001B" w:tentative="1">
      <w:start w:val="1"/>
      <w:numFmt w:val="lowerRoman"/>
      <w:lvlText w:val="%9."/>
      <w:lvlJc w:val="right"/>
      <w:pPr>
        <w:ind w:left="5906" w:hanging="420"/>
      </w:pPr>
    </w:lvl>
  </w:abstractNum>
  <w:abstractNum w:abstractNumId="16" w15:restartNumberingAfterBreak="0">
    <w:nsid w:val="6C066CFC"/>
    <w:multiLevelType w:val="multilevel"/>
    <w:tmpl w:val="0409001D"/>
    <w:styleLink w:val="1111110"/>
    <w:lvl w:ilvl="0">
      <w:start w:val="1"/>
      <w:numFmt w:val="decimal"/>
      <w:lvlText w:val="%1"/>
      <w:lvlJc w:val="left"/>
      <w:pPr>
        <w:tabs>
          <w:tab w:val="num" w:pos="425"/>
        </w:tabs>
        <w:ind w:left="425" w:hanging="425"/>
      </w:pPr>
    </w:lvl>
    <w:lvl w:ilvl="1">
      <w:start w:val="1"/>
      <w:numFmt w:val="decimal"/>
      <w:lvlText w:val="%1.%2"/>
      <w:lvlJc w:val="left"/>
      <w:pPr>
        <w:tabs>
          <w:tab w:val="num" w:pos="992"/>
        </w:tabs>
        <w:ind w:left="992" w:hanging="567"/>
      </w:pPr>
    </w:lvl>
    <w:lvl w:ilvl="2">
      <w:start w:val="1"/>
      <w:numFmt w:val="decimal"/>
      <w:lvlText w:val="%1.%2.%3"/>
      <w:lvlJc w:val="left"/>
      <w:pPr>
        <w:tabs>
          <w:tab w:val="num" w:pos="1418"/>
        </w:tabs>
        <w:ind w:left="1418"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17" w15:restartNumberingAfterBreak="0">
    <w:nsid w:val="6E230785"/>
    <w:multiLevelType w:val="multilevel"/>
    <w:tmpl w:val="FC04B162"/>
    <w:lvl w:ilvl="0">
      <w:start w:val="1"/>
      <w:numFmt w:val="bullet"/>
      <w:pStyle w:val="ItemListinTable"/>
      <w:lvlText w:val="●"/>
      <w:lvlJc w:val="left"/>
      <w:pPr>
        <w:tabs>
          <w:tab w:val="num" w:pos="170"/>
        </w:tabs>
        <w:ind w:left="170" w:hanging="170"/>
      </w:pPr>
      <w:rPr>
        <w:rFonts w:ascii="Huawei Sans" w:hAnsi="Huawei Sans" w:hint="default"/>
        <w:b w:val="0"/>
        <w:i w:val="0"/>
        <w:color w:val="auto"/>
        <w:position w:val="3"/>
        <w:sz w:val="18"/>
        <w:szCs w:val="13"/>
      </w:rPr>
    </w:lvl>
    <w:lvl w:ilvl="1">
      <w:start w:val="1"/>
      <w:numFmt w:val="bullet"/>
      <w:lvlText w:val="■"/>
      <w:lvlJc w:val="left"/>
      <w:pPr>
        <w:tabs>
          <w:tab w:val="num" w:pos="840"/>
        </w:tabs>
        <w:ind w:left="840" w:hanging="420"/>
      </w:pPr>
      <w:rPr>
        <w:rFonts w:ascii="Huawei Sans" w:hAnsi="Huawei Sans" w:hint="default"/>
      </w:rPr>
    </w:lvl>
    <w:lvl w:ilvl="2">
      <w:start w:val="1"/>
      <w:numFmt w:val="bullet"/>
      <w:lvlText w:val="♦"/>
      <w:lvlJc w:val="left"/>
      <w:pPr>
        <w:tabs>
          <w:tab w:val="num" w:pos="1260"/>
        </w:tabs>
        <w:ind w:left="1260" w:hanging="420"/>
      </w:pPr>
      <w:rPr>
        <w:rFonts w:ascii="Huawei Sans" w:hAnsi="Huawei Sans" w:hint="default"/>
      </w:rPr>
    </w:lvl>
    <w:lvl w:ilvl="3">
      <w:start w:val="1"/>
      <w:numFmt w:val="bullet"/>
      <w:lvlText w:val="●"/>
      <w:lvlJc w:val="left"/>
      <w:pPr>
        <w:tabs>
          <w:tab w:val="num" w:pos="1680"/>
        </w:tabs>
        <w:ind w:left="1680" w:hanging="420"/>
      </w:pPr>
      <w:rPr>
        <w:rFonts w:ascii="Huawei Sans" w:hAnsi="Huawei Sans" w:hint="default"/>
        <w:color w:val="auto"/>
      </w:rPr>
    </w:lvl>
    <w:lvl w:ilvl="4">
      <w:start w:val="1"/>
      <w:numFmt w:val="bullet"/>
      <w:lvlText w:val="■"/>
      <w:lvlJc w:val="left"/>
      <w:pPr>
        <w:tabs>
          <w:tab w:val="num" w:pos="2100"/>
        </w:tabs>
        <w:ind w:left="2100" w:hanging="420"/>
      </w:pPr>
      <w:rPr>
        <w:rFonts w:ascii="Huawei Sans" w:hAnsi="Huawei Sans" w:hint="default"/>
      </w:rPr>
    </w:lvl>
    <w:lvl w:ilvl="5">
      <w:start w:val="1"/>
      <w:numFmt w:val="bullet"/>
      <w:lvlText w:val="♦"/>
      <w:lvlJc w:val="left"/>
      <w:pPr>
        <w:tabs>
          <w:tab w:val="num" w:pos="2520"/>
        </w:tabs>
        <w:ind w:left="2520" w:hanging="420"/>
      </w:pPr>
      <w:rPr>
        <w:rFonts w:ascii="Huawei Sans" w:hAnsi="Huawei Sans" w:hint="default"/>
      </w:rPr>
    </w:lvl>
    <w:lvl w:ilvl="6">
      <w:start w:val="1"/>
      <w:numFmt w:val="bullet"/>
      <w:lvlText w:val="●"/>
      <w:lvlJc w:val="left"/>
      <w:pPr>
        <w:tabs>
          <w:tab w:val="num" w:pos="2940"/>
        </w:tabs>
        <w:ind w:left="2940" w:hanging="420"/>
      </w:pPr>
      <w:rPr>
        <w:rFonts w:ascii="Huawei Sans" w:hAnsi="Huawei Sans" w:hint="default"/>
      </w:rPr>
    </w:lvl>
    <w:lvl w:ilvl="7">
      <w:start w:val="1"/>
      <w:numFmt w:val="bullet"/>
      <w:lvlText w:val="■"/>
      <w:lvlJc w:val="left"/>
      <w:pPr>
        <w:tabs>
          <w:tab w:val="num" w:pos="3360"/>
        </w:tabs>
        <w:ind w:left="3360" w:hanging="420"/>
      </w:pPr>
      <w:rPr>
        <w:rFonts w:ascii="Huawei Sans" w:hAnsi="Huawei Sans" w:hint="default"/>
      </w:rPr>
    </w:lvl>
    <w:lvl w:ilvl="8">
      <w:start w:val="1"/>
      <w:numFmt w:val="bullet"/>
      <w:lvlText w:val="♦"/>
      <w:lvlJc w:val="left"/>
      <w:pPr>
        <w:tabs>
          <w:tab w:val="num" w:pos="3780"/>
        </w:tabs>
        <w:ind w:left="3780" w:hanging="420"/>
      </w:pPr>
      <w:rPr>
        <w:rFonts w:ascii="Huawei Sans" w:hAnsi="Huawei Sans" w:hint="default"/>
      </w:rPr>
    </w:lvl>
  </w:abstractNum>
  <w:abstractNum w:abstractNumId="18" w15:restartNumberingAfterBreak="0">
    <w:nsid w:val="70553FEB"/>
    <w:multiLevelType w:val="multilevel"/>
    <w:tmpl w:val="CAB867E2"/>
    <w:lvl w:ilvl="0">
      <w:start w:val="1"/>
      <w:numFmt w:val="decimal"/>
      <w:suff w:val="space"/>
      <w:lvlText w:val="Task %1."/>
      <w:lvlJc w:val="left"/>
      <w:pPr>
        <w:ind w:left="420" w:hanging="420"/>
      </w:pPr>
      <w:rPr>
        <w:rFonts w:hint="eastAsia"/>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9" w15:restartNumberingAfterBreak="0">
    <w:nsid w:val="708C7AD2"/>
    <w:multiLevelType w:val="hybridMultilevel"/>
    <w:tmpl w:val="ED9634A4"/>
    <w:lvl w:ilvl="0" w:tplc="4A6EC15E">
      <w:start w:val="1"/>
      <w:numFmt w:val="decimal"/>
      <w:pStyle w:val="111"/>
      <w:lvlText w:val="2.%1"/>
      <w:lvlJc w:val="left"/>
      <w:pPr>
        <w:ind w:left="420" w:hanging="420"/>
      </w:pPr>
      <w:rPr>
        <w:rFonts w:hint="eastAsia"/>
      </w:rPr>
    </w:lvl>
    <w:lvl w:ilvl="1" w:tplc="D29C6C76">
      <w:start w:val="1"/>
      <w:numFmt w:val="lowerLetter"/>
      <w:lvlText w:val="%2)"/>
      <w:lvlJc w:val="left"/>
      <w:pPr>
        <w:ind w:left="840" w:hanging="420"/>
      </w:pPr>
    </w:lvl>
    <w:lvl w:ilvl="2" w:tplc="4350AA4E">
      <w:start w:val="1"/>
      <w:numFmt w:val="decimal"/>
      <w:lvlText w:val="%3."/>
      <w:lvlJc w:val="left"/>
      <w:pPr>
        <w:ind w:left="1260" w:hanging="420"/>
      </w:pPr>
    </w:lvl>
    <w:lvl w:ilvl="3" w:tplc="EE944670" w:tentative="1">
      <w:start w:val="1"/>
      <w:numFmt w:val="decimal"/>
      <w:lvlText w:val="%4."/>
      <w:lvlJc w:val="left"/>
      <w:pPr>
        <w:ind w:left="1680" w:hanging="420"/>
      </w:pPr>
    </w:lvl>
    <w:lvl w:ilvl="4" w:tplc="8E20C44C" w:tentative="1">
      <w:start w:val="1"/>
      <w:numFmt w:val="lowerLetter"/>
      <w:lvlText w:val="%5)"/>
      <w:lvlJc w:val="left"/>
      <w:pPr>
        <w:ind w:left="2100" w:hanging="420"/>
      </w:pPr>
    </w:lvl>
    <w:lvl w:ilvl="5" w:tplc="0A2EC282" w:tentative="1">
      <w:start w:val="1"/>
      <w:numFmt w:val="lowerRoman"/>
      <w:lvlText w:val="%6."/>
      <w:lvlJc w:val="right"/>
      <w:pPr>
        <w:ind w:left="2520" w:hanging="420"/>
      </w:pPr>
    </w:lvl>
    <w:lvl w:ilvl="6" w:tplc="7A6AB41C" w:tentative="1">
      <w:start w:val="1"/>
      <w:numFmt w:val="decimal"/>
      <w:lvlText w:val="%7."/>
      <w:lvlJc w:val="left"/>
      <w:pPr>
        <w:ind w:left="2940" w:hanging="420"/>
      </w:pPr>
    </w:lvl>
    <w:lvl w:ilvl="7" w:tplc="29028D3E" w:tentative="1">
      <w:start w:val="1"/>
      <w:numFmt w:val="lowerLetter"/>
      <w:lvlText w:val="%8)"/>
      <w:lvlJc w:val="left"/>
      <w:pPr>
        <w:ind w:left="3360" w:hanging="420"/>
      </w:pPr>
    </w:lvl>
    <w:lvl w:ilvl="8" w:tplc="2962D8AE" w:tentative="1">
      <w:start w:val="1"/>
      <w:numFmt w:val="lowerRoman"/>
      <w:lvlText w:val="%9."/>
      <w:lvlJc w:val="right"/>
      <w:pPr>
        <w:ind w:left="3780" w:hanging="420"/>
      </w:pPr>
    </w:lvl>
  </w:abstractNum>
  <w:abstractNum w:abstractNumId="20" w15:restartNumberingAfterBreak="0">
    <w:nsid w:val="72347E6A"/>
    <w:multiLevelType w:val="multilevel"/>
    <w:tmpl w:val="D4380878"/>
    <w:lvl w:ilvl="0">
      <w:start w:val="1"/>
      <w:numFmt w:val="upperLetter"/>
      <w:pStyle w:val="a1"/>
      <w:lvlText w:val="附录%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21" w15:restartNumberingAfterBreak="0">
    <w:nsid w:val="741C157A"/>
    <w:multiLevelType w:val="multilevel"/>
    <w:tmpl w:val="CAB867E2"/>
    <w:lvl w:ilvl="0">
      <w:start w:val="1"/>
      <w:numFmt w:val="decimal"/>
      <w:suff w:val="space"/>
      <w:lvlText w:val="Task %1."/>
      <w:lvlJc w:val="left"/>
      <w:pPr>
        <w:ind w:left="420" w:hanging="420"/>
      </w:pPr>
      <w:rPr>
        <w:rFonts w:hint="eastAsia"/>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2" w15:restartNumberingAfterBreak="0">
    <w:nsid w:val="752F501E"/>
    <w:multiLevelType w:val="hybridMultilevel"/>
    <w:tmpl w:val="9E1AD5DA"/>
    <w:lvl w:ilvl="0" w:tplc="9202BF30">
      <w:start w:val="1"/>
      <w:numFmt w:val="decimal"/>
      <w:lvlText w:val="(%1)"/>
      <w:lvlJc w:val="left"/>
      <w:pPr>
        <w:ind w:left="2546" w:hanging="420"/>
      </w:pPr>
      <w:rPr>
        <w:rFonts w:hint="eastAsia"/>
      </w:rPr>
    </w:lvl>
    <w:lvl w:ilvl="1" w:tplc="04090019" w:tentative="1">
      <w:start w:val="1"/>
      <w:numFmt w:val="lowerLetter"/>
      <w:lvlText w:val="%2)"/>
      <w:lvlJc w:val="left"/>
      <w:pPr>
        <w:ind w:left="2966" w:hanging="420"/>
      </w:pPr>
    </w:lvl>
    <w:lvl w:ilvl="2" w:tplc="0409001B" w:tentative="1">
      <w:start w:val="1"/>
      <w:numFmt w:val="lowerRoman"/>
      <w:lvlText w:val="%3."/>
      <w:lvlJc w:val="right"/>
      <w:pPr>
        <w:ind w:left="3386" w:hanging="420"/>
      </w:pPr>
    </w:lvl>
    <w:lvl w:ilvl="3" w:tplc="0409000F" w:tentative="1">
      <w:start w:val="1"/>
      <w:numFmt w:val="decimal"/>
      <w:lvlText w:val="%4."/>
      <w:lvlJc w:val="left"/>
      <w:pPr>
        <w:ind w:left="3806" w:hanging="420"/>
      </w:pPr>
    </w:lvl>
    <w:lvl w:ilvl="4" w:tplc="04090019" w:tentative="1">
      <w:start w:val="1"/>
      <w:numFmt w:val="lowerLetter"/>
      <w:lvlText w:val="%5)"/>
      <w:lvlJc w:val="left"/>
      <w:pPr>
        <w:ind w:left="4226" w:hanging="420"/>
      </w:pPr>
    </w:lvl>
    <w:lvl w:ilvl="5" w:tplc="0409001B" w:tentative="1">
      <w:start w:val="1"/>
      <w:numFmt w:val="lowerRoman"/>
      <w:lvlText w:val="%6."/>
      <w:lvlJc w:val="right"/>
      <w:pPr>
        <w:ind w:left="4646" w:hanging="420"/>
      </w:pPr>
    </w:lvl>
    <w:lvl w:ilvl="6" w:tplc="0409000F">
      <w:start w:val="1"/>
      <w:numFmt w:val="decimal"/>
      <w:lvlText w:val="%7."/>
      <w:lvlJc w:val="left"/>
      <w:pPr>
        <w:ind w:left="5066" w:hanging="420"/>
      </w:pPr>
    </w:lvl>
    <w:lvl w:ilvl="7" w:tplc="04090019" w:tentative="1">
      <w:start w:val="1"/>
      <w:numFmt w:val="lowerLetter"/>
      <w:lvlText w:val="%8)"/>
      <w:lvlJc w:val="left"/>
      <w:pPr>
        <w:ind w:left="5486" w:hanging="420"/>
      </w:pPr>
    </w:lvl>
    <w:lvl w:ilvl="8" w:tplc="0409001B" w:tentative="1">
      <w:start w:val="1"/>
      <w:numFmt w:val="lowerRoman"/>
      <w:lvlText w:val="%9."/>
      <w:lvlJc w:val="right"/>
      <w:pPr>
        <w:ind w:left="5906" w:hanging="420"/>
      </w:pPr>
    </w:lvl>
  </w:abstractNum>
  <w:num w:numId="1">
    <w:abstractNumId w:val="8"/>
  </w:num>
  <w:num w:numId="2">
    <w:abstractNumId w:val="16"/>
  </w:num>
  <w:num w:numId="3">
    <w:abstractNumId w:val="5"/>
  </w:num>
  <w:num w:numId="4">
    <w:abstractNumId w:val="20"/>
  </w:num>
  <w:num w:numId="5">
    <w:abstractNumId w:val="3"/>
  </w:num>
  <w:num w:numId="6">
    <w:abstractNumId w:val="9"/>
  </w:num>
  <w:num w:numId="7">
    <w:abstractNumId w:val="2"/>
  </w:num>
  <w:num w:numId="8">
    <w:abstractNumId w:val="17"/>
  </w:num>
  <w:num w:numId="9">
    <w:abstractNumId w:val="7"/>
  </w:num>
  <w:num w:numId="10">
    <w:abstractNumId w:val="0"/>
  </w:num>
  <w:num w:numId="11">
    <w:abstractNumId w:val="12"/>
  </w:num>
  <w:num w:numId="12">
    <w:abstractNumId w:val="6"/>
  </w:num>
  <w:num w:numId="13">
    <w:abstractNumId w:val="13"/>
  </w:num>
  <w:num w:numId="14">
    <w:abstractNumId w:val="11"/>
  </w:num>
  <w:num w:numId="15">
    <w:abstractNumId w:val="10"/>
  </w:num>
  <w:num w:numId="16">
    <w:abstractNumId w:val="19"/>
  </w:num>
  <w:num w:numId="17">
    <w:abstractNumId w:val="14"/>
  </w:num>
  <w:num w:numId="1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5"/>
  </w:num>
  <w:num w:numId="2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
  </w:num>
  <w:num w:numId="37">
    <w:abstractNumId w:val="18"/>
  </w:num>
  <w:num w:numId="38">
    <w:abstractNumId w:val="1"/>
  </w:num>
  <w:num w:numId="39">
    <w:abstractNumId w:val="21"/>
  </w:num>
  <w:num w:numId="40">
    <w:abstractNumId w:val="22"/>
  </w:num>
  <w:num w:numId="4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8"/>
  <w:doNotDisplayPageBoundaries/>
  <w:bordersDoNotSurroundHeader/>
  <w:bordersDoNotSurroundFooter/>
  <w:hideGrammatical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cumentProtection w:edit="readOnly" w:enforcement="0"/>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0562"/>
    <w:rsid w:val="00000724"/>
    <w:rsid w:val="0000102C"/>
    <w:rsid w:val="0000120B"/>
    <w:rsid w:val="0000387B"/>
    <w:rsid w:val="00003D28"/>
    <w:rsid w:val="0001079F"/>
    <w:rsid w:val="00011630"/>
    <w:rsid w:val="00014C0D"/>
    <w:rsid w:val="0001524D"/>
    <w:rsid w:val="00016AD8"/>
    <w:rsid w:val="000171EC"/>
    <w:rsid w:val="00017C40"/>
    <w:rsid w:val="0002025E"/>
    <w:rsid w:val="000210D2"/>
    <w:rsid w:val="0002246B"/>
    <w:rsid w:val="0002276F"/>
    <w:rsid w:val="0002558E"/>
    <w:rsid w:val="00030293"/>
    <w:rsid w:val="00031FFE"/>
    <w:rsid w:val="000320BE"/>
    <w:rsid w:val="000321CB"/>
    <w:rsid w:val="00033243"/>
    <w:rsid w:val="00033D1E"/>
    <w:rsid w:val="00033F84"/>
    <w:rsid w:val="000375E9"/>
    <w:rsid w:val="00040CAB"/>
    <w:rsid w:val="00041907"/>
    <w:rsid w:val="00043B1A"/>
    <w:rsid w:val="000451E0"/>
    <w:rsid w:val="000504DB"/>
    <w:rsid w:val="00051A7C"/>
    <w:rsid w:val="00051CA2"/>
    <w:rsid w:val="000535E5"/>
    <w:rsid w:val="00054DE4"/>
    <w:rsid w:val="00064304"/>
    <w:rsid w:val="00064F80"/>
    <w:rsid w:val="0006678D"/>
    <w:rsid w:val="00066F4D"/>
    <w:rsid w:val="00074B6E"/>
    <w:rsid w:val="0008037B"/>
    <w:rsid w:val="0008048D"/>
    <w:rsid w:val="00080838"/>
    <w:rsid w:val="00082C9D"/>
    <w:rsid w:val="000834DE"/>
    <w:rsid w:val="000854EA"/>
    <w:rsid w:val="00087B38"/>
    <w:rsid w:val="00090538"/>
    <w:rsid w:val="0009129A"/>
    <w:rsid w:val="00091B19"/>
    <w:rsid w:val="00093705"/>
    <w:rsid w:val="000942CB"/>
    <w:rsid w:val="0009621C"/>
    <w:rsid w:val="0009645D"/>
    <w:rsid w:val="00096488"/>
    <w:rsid w:val="00096A63"/>
    <w:rsid w:val="00097DE7"/>
    <w:rsid w:val="000A2674"/>
    <w:rsid w:val="000A585E"/>
    <w:rsid w:val="000A6566"/>
    <w:rsid w:val="000B1E79"/>
    <w:rsid w:val="000B245B"/>
    <w:rsid w:val="000B279C"/>
    <w:rsid w:val="000B5D7C"/>
    <w:rsid w:val="000B7B18"/>
    <w:rsid w:val="000B7EFF"/>
    <w:rsid w:val="000C06CE"/>
    <w:rsid w:val="000C0963"/>
    <w:rsid w:val="000C1E22"/>
    <w:rsid w:val="000C3F98"/>
    <w:rsid w:val="000C62CD"/>
    <w:rsid w:val="000D2379"/>
    <w:rsid w:val="000D41DD"/>
    <w:rsid w:val="000D562A"/>
    <w:rsid w:val="000D79DE"/>
    <w:rsid w:val="000E16AA"/>
    <w:rsid w:val="000E3396"/>
    <w:rsid w:val="000E3FA8"/>
    <w:rsid w:val="000E5B3B"/>
    <w:rsid w:val="000F21A1"/>
    <w:rsid w:val="000F443B"/>
    <w:rsid w:val="000F536E"/>
    <w:rsid w:val="000F6A52"/>
    <w:rsid w:val="000F6AA5"/>
    <w:rsid w:val="000F712E"/>
    <w:rsid w:val="000F73A2"/>
    <w:rsid w:val="00100BC6"/>
    <w:rsid w:val="001017DC"/>
    <w:rsid w:val="00103986"/>
    <w:rsid w:val="00106460"/>
    <w:rsid w:val="00110F4C"/>
    <w:rsid w:val="001116C6"/>
    <w:rsid w:val="001129CA"/>
    <w:rsid w:val="00113274"/>
    <w:rsid w:val="0011379C"/>
    <w:rsid w:val="00114A3D"/>
    <w:rsid w:val="0011636E"/>
    <w:rsid w:val="00116DBF"/>
    <w:rsid w:val="00116FB8"/>
    <w:rsid w:val="00117634"/>
    <w:rsid w:val="00117C30"/>
    <w:rsid w:val="00120904"/>
    <w:rsid w:val="00120C0B"/>
    <w:rsid w:val="00122A8A"/>
    <w:rsid w:val="00125657"/>
    <w:rsid w:val="00125742"/>
    <w:rsid w:val="00131CAC"/>
    <w:rsid w:val="00134805"/>
    <w:rsid w:val="00135114"/>
    <w:rsid w:val="0014018A"/>
    <w:rsid w:val="00141351"/>
    <w:rsid w:val="0014145E"/>
    <w:rsid w:val="0014332B"/>
    <w:rsid w:val="0014385B"/>
    <w:rsid w:val="00144000"/>
    <w:rsid w:val="00144218"/>
    <w:rsid w:val="0014498F"/>
    <w:rsid w:val="00145A38"/>
    <w:rsid w:val="00153D84"/>
    <w:rsid w:val="00154ACF"/>
    <w:rsid w:val="00154D00"/>
    <w:rsid w:val="001708C8"/>
    <w:rsid w:val="00172E55"/>
    <w:rsid w:val="00172F4D"/>
    <w:rsid w:val="0017451A"/>
    <w:rsid w:val="00176B45"/>
    <w:rsid w:val="00180259"/>
    <w:rsid w:val="00180E3E"/>
    <w:rsid w:val="00185231"/>
    <w:rsid w:val="00185EEE"/>
    <w:rsid w:val="00186B0F"/>
    <w:rsid w:val="00187508"/>
    <w:rsid w:val="00190A41"/>
    <w:rsid w:val="00191323"/>
    <w:rsid w:val="001921A9"/>
    <w:rsid w:val="00197385"/>
    <w:rsid w:val="001A268C"/>
    <w:rsid w:val="001A42A4"/>
    <w:rsid w:val="001A7817"/>
    <w:rsid w:val="001B38FF"/>
    <w:rsid w:val="001B3B2E"/>
    <w:rsid w:val="001B4737"/>
    <w:rsid w:val="001B4FA3"/>
    <w:rsid w:val="001B5D02"/>
    <w:rsid w:val="001B6FAC"/>
    <w:rsid w:val="001B70B6"/>
    <w:rsid w:val="001C0E12"/>
    <w:rsid w:val="001C0F7A"/>
    <w:rsid w:val="001C428C"/>
    <w:rsid w:val="001C463C"/>
    <w:rsid w:val="001C559C"/>
    <w:rsid w:val="001C5FF3"/>
    <w:rsid w:val="001C7F6E"/>
    <w:rsid w:val="001D5CF2"/>
    <w:rsid w:val="001D669F"/>
    <w:rsid w:val="001D6842"/>
    <w:rsid w:val="001D7DDA"/>
    <w:rsid w:val="001E30B9"/>
    <w:rsid w:val="001E5B72"/>
    <w:rsid w:val="001E71BD"/>
    <w:rsid w:val="001F1309"/>
    <w:rsid w:val="001F3661"/>
    <w:rsid w:val="001F487F"/>
    <w:rsid w:val="001F54BE"/>
    <w:rsid w:val="002006D4"/>
    <w:rsid w:val="00206335"/>
    <w:rsid w:val="002075CB"/>
    <w:rsid w:val="002116A0"/>
    <w:rsid w:val="0021235C"/>
    <w:rsid w:val="002134C0"/>
    <w:rsid w:val="00216D88"/>
    <w:rsid w:val="00220B4F"/>
    <w:rsid w:val="002226E2"/>
    <w:rsid w:val="00222BCA"/>
    <w:rsid w:val="002243AA"/>
    <w:rsid w:val="002245F2"/>
    <w:rsid w:val="0022530D"/>
    <w:rsid w:val="00225DA0"/>
    <w:rsid w:val="00226141"/>
    <w:rsid w:val="002315E3"/>
    <w:rsid w:val="0023253B"/>
    <w:rsid w:val="00233E48"/>
    <w:rsid w:val="00234CC4"/>
    <w:rsid w:val="002352DE"/>
    <w:rsid w:val="00242D9E"/>
    <w:rsid w:val="00244EA6"/>
    <w:rsid w:val="002461C9"/>
    <w:rsid w:val="00246E3D"/>
    <w:rsid w:val="002512A2"/>
    <w:rsid w:val="0025733C"/>
    <w:rsid w:val="00262636"/>
    <w:rsid w:val="00263D84"/>
    <w:rsid w:val="002652D5"/>
    <w:rsid w:val="00266178"/>
    <w:rsid w:val="00266978"/>
    <w:rsid w:val="002711F9"/>
    <w:rsid w:val="00273DF1"/>
    <w:rsid w:val="00274DC5"/>
    <w:rsid w:val="0027653D"/>
    <w:rsid w:val="00276BD2"/>
    <w:rsid w:val="00276BF7"/>
    <w:rsid w:val="002819BC"/>
    <w:rsid w:val="00284CBB"/>
    <w:rsid w:val="002867B5"/>
    <w:rsid w:val="002867C1"/>
    <w:rsid w:val="0029076F"/>
    <w:rsid w:val="002907EC"/>
    <w:rsid w:val="002910BF"/>
    <w:rsid w:val="002935E0"/>
    <w:rsid w:val="00294AF7"/>
    <w:rsid w:val="00294C23"/>
    <w:rsid w:val="00296E4D"/>
    <w:rsid w:val="002978F8"/>
    <w:rsid w:val="00297AEF"/>
    <w:rsid w:val="002A2995"/>
    <w:rsid w:val="002A299A"/>
    <w:rsid w:val="002A2E79"/>
    <w:rsid w:val="002A33AF"/>
    <w:rsid w:val="002A3EF0"/>
    <w:rsid w:val="002A777F"/>
    <w:rsid w:val="002B41AF"/>
    <w:rsid w:val="002B5115"/>
    <w:rsid w:val="002B65D6"/>
    <w:rsid w:val="002C189D"/>
    <w:rsid w:val="002C22D4"/>
    <w:rsid w:val="002C2318"/>
    <w:rsid w:val="002C3278"/>
    <w:rsid w:val="002C48D7"/>
    <w:rsid w:val="002C5BEE"/>
    <w:rsid w:val="002C5EE9"/>
    <w:rsid w:val="002C6505"/>
    <w:rsid w:val="002D3CFD"/>
    <w:rsid w:val="002D489E"/>
    <w:rsid w:val="002D52CA"/>
    <w:rsid w:val="002E2D0E"/>
    <w:rsid w:val="002E48D0"/>
    <w:rsid w:val="002E5399"/>
    <w:rsid w:val="002F16D9"/>
    <w:rsid w:val="002F33D3"/>
    <w:rsid w:val="002F41B8"/>
    <w:rsid w:val="002F6142"/>
    <w:rsid w:val="002F64F1"/>
    <w:rsid w:val="002F7B08"/>
    <w:rsid w:val="003006C9"/>
    <w:rsid w:val="00300D0D"/>
    <w:rsid w:val="00303D9D"/>
    <w:rsid w:val="003065E5"/>
    <w:rsid w:val="00307DBA"/>
    <w:rsid w:val="0031148A"/>
    <w:rsid w:val="00311697"/>
    <w:rsid w:val="00312DF1"/>
    <w:rsid w:val="00314574"/>
    <w:rsid w:val="0031649D"/>
    <w:rsid w:val="0031692E"/>
    <w:rsid w:val="00316C8E"/>
    <w:rsid w:val="00316D53"/>
    <w:rsid w:val="00321154"/>
    <w:rsid w:val="0032137C"/>
    <w:rsid w:val="00322063"/>
    <w:rsid w:val="00332CBE"/>
    <w:rsid w:val="00333340"/>
    <w:rsid w:val="00333B88"/>
    <w:rsid w:val="003344D9"/>
    <w:rsid w:val="00337A16"/>
    <w:rsid w:val="00345CA8"/>
    <w:rsid w:val="003461B0"/>
    <w:rsid w:val="00350893"/>
    <w:rsid w:val="00352F23"/>
    <w:rsid w:val="00353AC6"/>
    <w:rsid w:val="00354F26"/>
    <w:rsid w:val="00360713"/>
    <w:rsid w:val="003610EF"/>
    <w:rsid w:val="003615B5"/>
    <w:rsid w:val="003629CB"/>
    <w:rsid w:val="0036631D"/>
    <w:rsid w:val="003668FD"/>
    <w:rsid w:val="00366E4B"/>
    <w:rsid w:val="00370DC3"/>
    <w:rsid w:val="00376945"/>
    <w:rsid w:val="00382427"/>
    <w:rsid w:val="00382FCF"/>
    <w:rsid w:val="003844FB"/>
    <w:rsid w:val="003860AA"/>
    <w:rsid w:val="0038612C"/>
    <w:rsid w:val="0038624B"/>
    <w:rsid w:val="0039057F"/>
    <w:rsid w:val="00390D3B"/>
    <w:rsid w:val="003932E1"/>
    <w:rsid w:val="003938C4"/>
    <w:rsid w:val="003944FC"/>
    <w:rsid w:val="0039711D"/>
    <w:rsid w:val="003A27F5"/>
    <w:rsid w:val="003A2C21"/>
    <w:rsid w:val="003A3E7D"/>
    <w:rsid w:val="003A539B"/>
    <w:rsid w:val="003A5BE8"/>
    <w:rsid w:val="003A7C9C"/>
    <w:rsid w:val="003B0C21"/>
    <w:rsid w:val="003B22E9"/>
    <w:rsid w:val="003B2CEF"/>
    <w:rsid w:val="003B49A7"/>
    <w:rsid w:val="003C1978"/>
    <w:rsid w:val="003C39E6"/>
    <w:rsid w:val="003C5BE1"/>
    <w:rsid w:val="003C69C9"/>
    <w:rsid w:val="003C7EBC"/>
    <w:rsid w:val="003D2786"/>
    <w:rsid w:val="003D33D7"/>
    <w:rsid w:val="003D4088"/>
    <w:rsid w:val="003E1F44"/>
    <w:rsid w:val="003E211E"/>
    <w:rsid w:val="003E3A83"/>
    <w:rsid w:val="003E5313"/>
    <w:rsid w:val="003E7FEC"/>
    <w:rsid w:val="003F0719"/>
    <w:rsid w:val="003F0B45"/>
    <w:rsid w:val="003F23E1"/>
    <w:rsid w:val="003F43CE"/>
    <w:rsid w:val="003F5868"/>
    <w:rsid w:val="00401302"/>
    <w:rsid w:val="00403032"/>
    <w:rsid w:val="004040EF"/>
    <w:rsid w:val="004046BE"/>
    <w:rsid w:val="00404F63"/>
    <w:rsid w:val="004053C6"/>
    <w:rsid w:val="004053CB"/>
    <w:rsid w:val="0041039A"/>
    <w:rsid w:val="004103AF"/>
    <w:rsid w:val="00413400"/>
    <w:rsid w:val="0041409F"/>
    <w:rsid w:val="00422748"/>
    <w:rsid w:val="0042505E"/>
    <w:rsid w:val="004251EA"/>
    <w:rsid w:val="004278B5"/>
    <w:rsid w:val="004350AF"/>
    <w:rsid w:val="00435FAE"/>
    <w:rsid w:val="0043675F"/>
    <w:rsid w:val="00436804"/>
    <w:rsid w:val="00436B92"/>
    <w:rsid w:val="0044282D"/>
    <w:rsid w:val="0044681F"/>
    <w:rsid w:val="00450E12"/>
    <w:rsid w:val="004518AB"/>
    <w:rsid w:val="00451CF6"/>
    <w:rsid w:val="0045366D"/>
    <w:rsid w:val="004547B4"/>
    <w:rsid w:val="0046045D"/>
    <w:rsid w:val="00462D8E"/>
    <w:rsid w:val="00463820"/>
    <w:rsid w:val="004644BD"/>
    <w:rsid w:val="00466677"/>
    <w:rsid w:val="0046676C"/>
    <w:rsid w:val="004722EF"/>
    <w:rsid w:val="004723D6"/>
    <w:rsid w:val="00473FEF"/>
    <w:rsid w:val="0047446F"/>
    <w:rsid w:val="004821F6"/>
    <w:rsid w:val="00483F9A"/>
    <w:rsid w:val="004852DB"/>
    <w:rsid w:val="00486E75"/>
    <w:rsid w:val="00487F4A"/>
    <w:rsid w:val="0049007A"/>
    <w:rsid w:val="0049250C"/>
    <w:rsid w:val="004957AB"/>
    <w:rsid w:val="004A2642"/>
    <w:rsid w:val="004A2673"/>
    <w:rsid w:val="004A3992"/>
    <w:rsid w:val="004A3B9B"/>
    <w:rsid w:val="004A6AE9"/>
    <w:rsid w:val="004B0D41"/>
    <w:rsid w:val="004B29CD"/>
    <w:rsid w:val="004B38F1"/>
    <w:rsid w:val="004B3AE9"/>
    <w:rsid w:val="004B3D5C"/>
    <w:rsid w:val="004B7A61"/>
    <w:rsid w:val="004C7563"/>
    <w:rsid w:val="004D2AC9"/>
    <w:rsid w:val="004D2C13"/>
    <w:rsid w:val="004D4383"/>
    <w:rsid w:val="004D5CF1"/>
    <w:rsid w:val="004D5DC8"/>
    <w:rsid w:val="004D7E43"/>
    <w:rsid w:val="004E05F6"/>
    <w:rsid w:val="004E0672"/>
    <w:rsid w:val="004E101C"/>
    <w:rsid w:val="004E1362"/>
    <w:rsid w:val="004E2FEA"/>
    <w:rsid w:val="004F38AE"/>
    <w:rsid w:val="004F697C"/>
    <w:rsid w:val="004F6CED"/>
    <w:rsid w:val="005016A8"/>
    <w:rsid w:val="0050171B"/>
    <w:rsid w:val="00501EA8"/>
    <w:rsid w:val="00501FD1"/>
    <w:rsid w:val="0050376F"/>
    <w:rsid w:val="00503848"/>
    <w:rsid w:val="00503D14"/>
    <w:rsid w:val="005043EF"/>
    <w:rsid w:val="00505E33"/>
    <w:rsid w:val="0050614A"/>
    <w:rsid w:val="0051246D"/>
    <w:rsid w:val="005135D9"/>
    <w:rsid w:val="00513773"/>
    <w:rsid w:val="005214A7"/>
    <w:rsid w:val="0052224A"/>
    <w:rsid w:val="00522580"/>
    <w:rsid w:val="00522F57"/>
    <w:rsid w:val="00523C28"/>
    <w:rsid w:val="0052474E"/>
    <w:rsid w:val="00526952"/>
    <w:rsid w:val="00526BBC"/>
    <w:rsid w:val="00530302"/>
    <w:rsid w:val="00530D24"/>
    <w:rsid w:val="00537472"/>
    <w:rsid w:val="005417B1"/>
    <w:rsid w:val="0054515E"/>
    <w:rsid w:val="00545A3D"/>
    <w:rsid w:val="005476F7"/>
    <w:rsid w:val="0055595D"/>
    <w:rsid w:val="00556DB2"/>
    <w:rsid w:val="00562E3E"/>
    <w:rsid w:val="00563999"/>
    <w:rsid w:val="00571644"/>
    <w:rsid w:val="00571B40"/>
    <w:rsid w:val="00572064"/>
    <w:rsid w:val="0057438C"/>
    <w:rsid w:val="0057502B"/>
    <w:rsid w:val="00577A5F"/>
    <w:rsid w:val="00577A8B"/>
    <w:rsid w:val="00581962"/>
    <w:rsid w:val="0058233E"/>
    <w:rsid w:val="00585B68"/>
    <w:rsid w:val="00587539"/>
    <w:rsid w:val="0059255E"/>
    <w:rsid w:val="005A097A"/>
    <w:rsid w:val="005A0AAD"/>
    <w:rsid w:val="005A1A80"/>
    <w:rsid w:val="005A2F4E"/>
    <w:rsid w:val="005A53D7"/>
    <w:rsid w:val="005A55EB"/>
    <w:rsid w:val="005A6703"/>
    <w:rsid w:val="005A751D"/>
    <w:rsid w:val="005B0949"/>
    <w:rsid w:val="005B2518"/>
    <w:rsid w:val="005B5054"/>
    <w:rsid w:val="005C4B55"/>
    <w:rsid w:val="005C4E64"/>
    <w:rsid w:val="005C7BE2"/>
    <w:rsid w:val="005C7FAB"/>
    <w:rsid w:val="005D203C"/>
    <w:rsid w:val="005D2DB6"/>
    <w:rsid w:val="005D4B94"/>
    <w:rsid w:val="005D4C6C"/>
    <w:rsid w:val="005E004F"/>
    <w:rsid w:val="005E0257"/>
    <w:rsid w:val="005E11E2"/>
    <w:rsid w:val="005E4B56"/>
    <w:rsid w:val="005E4C5B"/>
    <w:rsid w:val="005E5310"/>
    <w:rsid w:val="005F10B1"/>
    <w:rsid w:val="005F26D0"/>
    <w:rsid w:val="005F2A85"/>
    <w:rsid w:val="005F3963"/>
    <w:rsid w:val="005F5536"/>
    <w:rsid w:val="0060106F"/>
    <w:rsid w:val="00604E9C"/>
    <w:rsid w:val="00606353"/>
    <w:rsid w:val="006072A9"/>
    <w:rsid w:val="00610C3F"/>
    <w:rsid w:val="006120E1"/>
    <w:rsid w:val="006132A9"/>
    <w:rsid w:val="00614715"/>
    <w:rsid w:val="00614FD9"/>
    <w:rsid w:val="00620B4A"/>
    <w:rsid w:val="00621B0C"/>
    <w:rsid w:val="00621C09"/>
    <w:rsid w:val="00622AD7"/>
    <w:rsid w:val="00623D93"/>
    <w:rsid w:val="00624F47"/>
    <w:rsid w:val="00627321"/>
    <w:rsid w:val="006320F1"/>
    <w:rsid w:val="0063284F"/>
    <w:rsid w:val="00633087"/>
    <w:rsid w:val="00634469"/>
    <w:rsid w:val="00634DF4"/>
    <w:rsid w:val="0063661E"/>
    <w:rsid w:val="0064088A"/>
    <w:rsid w:val="00640FAB"/>
    <w:rsid w:val="006420EA"/>
    <w:rsid w:val="00644D97"/>
    <w:rsid w:val="00652A23"/>
    <w:rsid w:val="00655365"/>
    <w:rsid w:val="00656D35"/>
    <w:rsid w:val="00656DFB"/>
    <w:rsid w:val="00661235"/>
    <w:rsid w:val="00661C4F"/>
    <w:rsid w:val="00662E2B"/>
    <w:rsid w:val="00665B0E"/>
    <w:rsid w:val="0066728E"/>
    <w:rsid w:val="00672951"/>
    <w:rsid w:val="00674A4C"/>
    <w:rsid w:val="00676C2A"/>
    <w:rsid w:val="00680585"/>
    <w:rsid w:val="00682447"/>
    <w:rsid w:val="00683953"/>
    <w:rsid w:val="0068422F"/>
    <w:rsid w:val="00691C48"/>
    <w:rsid w:val="00691CA6"/>
    <w:rsid w:val="0069554C"/>
    <w:rsid w:val="00695D19"/>
    <w:rsid w:val="006A144A"/>
    <w:rsid w:val="006A22A1"/>
    <w:rsid w:val="006A36F9"/>
    <w:rsid w:val="006A5922"/>
    <w:rsid w:val="006A7AB4"/>
    <w:rsid w:val="006B09F9"/>
    <w:rsid w:val="006B1C57"/>
    <w:rsid w:val="006B57EA"/>
    <w:rsid w:val="006B58EE"/>
    <w:rsid w:val="006C1E0B"/>
    <w:rsid w:val="006C2886"/>
    <w:rsid w:val="006C559F"/>
    <w:rsid w:val="006C65AA"/>
    <w:rsid w:val="006C7FCD"/>
    <w:rsid w:val="006D622A"/>
    <w:rsid w:val="006E2F9F"/>
    <w:rsid w:val="006E5250"/>
    <w:rsid w:val="006F206B"/>
    <w:rsid w:val="006F23AF"/>
    <w:rsid w:val="006F2845"/>
    <w:rsid w:val="006F2A6C"/>
    <w:rsid w:val="006F3081"/>
    <w:rsid w:val="006F492A"/>
    <w:rsid w:val="006F58F0"/>
    <w:rsid w:val="007029D0"/>
    <w:rsid w:val="0070376F"/>
    <w:rsid w:val="007042AA"/>
    <w:rsid w:val="007044A2"/>
    <w:rsid w:val="007153FB"/>
    <w:rsid w:val="00715907"/>
    <w:rsid w:val="00716916"/>
    <w:rsid w:val="00722684"/>
    <w:rsid w:val="00723E2B"/>
    <w:rsid w:val="00725F91"/>
    <w:rsid w:val="00730D01"/>
    <w:rsid w:val="007317BB"/>
    <w:rsid w:val="00731863"/>
    <w:rsid w:val="00731ADC"/>
    <w:rsid w:val="00733628"/>
    <w:rsid w:val="00733BDB"/>
    <w:rsid w:val="00733CC5"/>
    <w:rsid w:val="00733E4B"/>
    <w:rsid w:val="00737E11"/>
    <w:rsid w:val="00737EF0"/>
    <w:rsid w:val="00747E76"/>
    <w:rsid w:val="0075561F"/>
    <w:rsid w:val="007556FA"/>
    <w:rsid w:val="00757266"/>
    <w:rsid w:val="00762127"/>
    <w:rsid w:val="00766126"/>
    <w:rsid w:val="0076735B"/>
    <w:rsid w:val="007673B1"/>
    <w:rsid w:val="00771F53"/>
    <w:rsid w:val="00774DDB"/>
    <w:rsid w:val="007750B2"/>
    <w:rsid w:val="00775422"/>
    <w:rsid w:val="0078266A"/>
    <w:rsid w:val="0078422C"/>
    <w:rsid w:val="00790482"/>
    <w:rsid w:val="00791C57"/>
    <w:rsid w:val="00792F48"/>
    <w:rsid w:val="007934E9"/>
    <w:rsid w:val="007A0830"/>
    <w:rsid w:val="007A099B"/>
    <w:rsid w:val="007A2E34"/>
    <w:rsid w:val="007A4202"/>
    <w:rsid w:val="007B1662"/>
    <w:rsid w:val="007C0A8A"/>
    <w:rsid w:val="007C0C8B"/>
    <w:rsid w:val="007C58EA"/>
    <w:rsid w:val="007D0F25"/>
    <w:rsid w:val="007D0FA4"/>
    <w:rsid w:val="007D1DFD"/>
    <w:rsid w:val="007D2A02"/>
    <w:rsid w:val="007D410C"/>
    <w:rsid w:val="007E1945"/>
    <w:rsid w:val="007E30DF"/>
    <w:rsid w:val="007E5E20"/>
    <w:rsid w:val="007F5A96"/>
    <w:rsid w:val="007F6FCE"/>
    <w:rsid w:val="008015D6"/>
    <w:rsid w:val="008024EB"/>
    <w:rsid w:val="008054F9"/>
    <w:rsid w:val="00806486"/>
    <w:rsid w:val="0081081A"/>
    <w:rsid w:val="00810D42"/>
    <w:rsid w:val="00811280"/>
    <w:rsid w:val="00811EA4"/>
    <w:rsid w:val="0081257B"/>
    <w:rsid w:val="008134E2"/>
    <w:rsid w:val="00814578"/>
    <w:rsid w:val="00817623"/>
    <w:rsid w:val="008178E2"/>
    <w:rsid w:val="0082028F"/>
    <w:rsid w:val="00820D56"/>
    <w:rsid w:val="0082194A"/>
    <w:rsid w:val="008226AF"/>
    <w:rsid w:val="00823835"/>
    <w:rsid w:val="008251CB"/>
    <w:rsid w:val="00826AC1"/>
    <w:rsid w:val="00830D2F"/>
    <w:rsid w:val="0083639D"/>
    <w:rsid w:val="00837F50"/>
    <w:rsid w:val="00841556"/>
    <w:rsid w:val="00843274"/>
    <w:rsid w:val="00843817"/>
    <w:rsid w:val="008461E7"/>
    <w:rsid w:val="00850B14"/>
    <w:rsid w:val="00852EDF"/>
    <w:rsid w:val="008558AA"/>
    <w:rsid w:val="0086134D"/>
    <w:rsid w:val="00865C51"/>
    <w:rsid w:val="00870DBF"/>
    <w:rsid w:val="00874470"/>
    <w:rsid w:val="0087575D"/>
    <w:rsid w:val="008809EF"/>
    <w:rsid w:val="008815FE"/>
    <w:rsid w:val="00881B1F"/>
    <w:rsid w:val="00883E98"/>
    <w:rsid w:val="0088640B"/>
    <w:rsid w:val="00887F79"/>
    <w:rsid w:val="0089024A"/>
    <w:rsid w:val="00890E6E"/>
    <w:rsid w:val="0089106F"/>
    <w:rsid w:val="00892ED7"/>
    <w:rsid w:val="008933CA"/>
    <w:rsid w:val="00894601"/>
    <w:rsid w:val="00894B1A"/>
    <w:rsid w:val="008A0CDC"/>
    <w:rsid w:val="008A2DD9"/>
    <w:rsid w:val="008A3B06"/>
    <w:rsid w:val="008A5921"/>
    <w:rsid w:val="008A6DD6"/>
    <w:rsid w:val="008B17EE"/>
    <w:rsid w:val="008B34F2"/>
    <w:rsid w:val="008B4D70"/>
    <w:rsid w:val="008B5835"/>
    <w:rsid w:val="008B5F05"/>
    <w:rsid w:val="008C2910"/>
    <w:rsid w:val="008C30F4"/>
    <w:rsid w:val="008C5037"/>
    <w:rsid w:val="008C7B05"/>
    <w:rsid w:val="008C7F85"/>
    <w:rsid w:val="008E0285"/>
    <w:rsid w:val="008E322E"/>
    <w:rsid w:val="008E4219"/>
    <w:rsid w:val="008E6235"/>
    <w:rsid w:val="008E72B4"/>
    <w:rsid w:val="008F08A0"/>
    <w:rsid w:val="008F7FF9"/>
    <w:rsid w:val="00901A4D"/>
    <w:rsid w:val="009026D9"/>
    <w:rsid w:val="00903192"/>
    <w:rsid w:val="00904FB7"/>
    <w:rsid w:val="009058A8"/>
    <w:rsid w:val="00907F52"/>
    <w:rsid w:val="00912E2F"/>
    <w:rsid w:val="009165B7"/>
    <w:rsid w:val="00925318"/>
    <w:rsid w:val="009301F6"/>
    <w:rsid w:val="00931412"/>
    <w:rsid w:val="009342AB"/>
    <w:rsid w:val="00941E23"/>
    <w:rsid w:val="00947A35"/>
    <w:rsid w:val="00950A31"/>
    <w:rsid w:val="0095131F"/>
    <w:rsid w:val="009574FE"/>
    <w:rsid w:val="009608A3"/>
    <w:rsid w:val="00964E90"/>
    <w:rsid w:val="00967337"/>
    <w:rsid w:val="00971778"/>
    <w:rsid w:val="0097211B"/>
    <w:rsid w:val="0097664E"/>
    <w:rsid w:val="00982BE1"/>
    <w:rsid w:val="00983660"/>
    <w:rsid w:val="00984F4D"/>
    <w:rsid w:val="0098700B"/>
    <w:rsid w:val="00987F76"/>
    <w:rsid w:val="009902C5"/>
    <w:rsid w:val="0099118D"/>
    <w:rsid w:val="00991782"/>
    <w:rsid w:val="00993624"/>
    <w:rsid w:val="0099614E"/>
    <w:rsid w:val="009975BE"/>
    <w:rsid w:val="00997EF2"/>
    <w:rsid w:val="009A108F"/>
    <w:rsid w:val="009A2185"/>
    <w:rsid w:val="009A65E8"/>
    <w:rsid w:val="009A6B73"/>
    <w:rsid w:val="009A7644"/>
    <w:rsid w:val="009B15B3"/>
    <w:rsid w:val="009B499C"/>
    <w:rsid w:val="009B783C"/>
    <w:rsid w:val="009C0538"/>
    <w:rsid w:val="009C0C2E"/>
    <w:rsid w:val="009C3DB8"/>
    <w:rsid w:val="009C460F"/>
    <w:rsid w:val="009D0212"/>
    <w:rsid w:val="009D19D5"/>
    <w:rsid w:val="009D2C7C"/>
    <w:rsid w:val="009D2F56"/>
    <w:rsid w:val="009D5453"/>
    <w:rsid w:val="009D586E"/>
    <w:rsid w:val="009D5E16"/>
    <w:rsid w:val="009D744F"/>
    <w:rsid w:val="009E1B18"/>
    <w:rsid w:val="009E1F10"/>
    <w:rsid w:val="009E59AC"/>
    <w:rsid w:val="009E6A6E"/>
    <w:rsid w:val="009E6D66"/>
    <w:rsid w:val="009F1275"/>
    <w:rsid w:val="009F5D6B"/>
    <w:rsid w:val="009F73E8"/>
    <w:rsid w:val="00A002BA"/>
    <w:rsid w:val="00A01367"/>
    <w:rsid w:val="00A01EBD"/>
    <w:rsid w:val="00A02BB6"/>
    <w:rsid w:val="00A02EF3"/>
    <w:rsid w:val="00A03BF9"/>
    <w:rsid w:val="00A05DF1"/>
    <w:rsid w:val="00A1080D"/>
    <w:rsid w:val="00A13D67"/>
    <w:rsid w:val="00A14A4A"/>
    <w:rsid w:val="00A20093"/>
    <w:rsid w:val="00A20DAD"/>
    <w:rsid w:val="00A21931"/>
    <w:rsid w:val="00A22743"/>
    <w:rsid w:val="00A22BAD"/>
    <w:rsid w:val="00A32195"/>
    <w:rsid w:val="00A328AE"/>
    <w:rsid w:val="00A34E60"/>
    <w:rsid w:val="00A40B3C"/>
    <w:rsid w:val="00A42333"/>
    <w:rsid w:val="00A432DB"/>
    <w:rsid w:val="00A438CD"/>
    <w:rsid w:val="00A43989"/>
    <w:rsid w:val="00A44324"/>
    <w:rsid w:val="00A47302"/>
    <w:rsid w:val="00A47728"/>
    <w:rsid w:val="00A51A89"/>
    <w:rsid w:val="00A531D2"/>
    <w:rsid w:val="00A53288"/>
    <w:rsid w:val="00A539FD"/>
    <w:rsid w:val="00A5523D"/>
    <w:rsid w:val="00A5717F"/>
    <w:rsid w:val="00A61F42"/>
    <w:rsid w:val="00A621E5"/>
    <w:rsid w:val="00A6744F"/>
    <w:rsid w:val="00A70DBA"/>
    <w:rsid w:val="00A70EF6"/>
    <w:rsid w:val="00A71804"/>
    <w:rsid w:val="00A72208"/>
    <w:rsid w:val="00A74B4D"/>
    <w:rsid w:val="00A76E5D"/>
    <w:rsid w:val="00A80E3E"/>
    <w:rsid w:val="00A8531B"/>
    <w:rsid w:val="00A93FAC"/>
    <w:rsid w:val="00A9519A"/>
    <w:rsid w:val="00A961DC"/>
    <w:rsid w:val="00A96587"/>
    <w:rsid w:val="00A965B7"/>
    <w:rsid w:val="00A97E4A"/>
    <w:rsid w:val="00AA0054"/>
    <w:rsid w:val="00AA1C68"/>
    <w:rsid w:val="00AA31C3"/>
    <w:rsid w:val="00AA5CD8"/>
    <w:rsid w:val="00AA66AA"/>
    <w:rsid w:val="00AA76F9"/>
    <w:rsid w:val="00AB3B4E"/>
    <w:rsid w:val="00AB440A"/>
    <w:rsid w:val="00AB4692"/>
    <w:rsid w:val="00AB4E49"/>
    <w:rsid w:val="00AC0FE4"/>
    <w:rsid w:val="00AC263C"/>
    <w:rsid w:val="00AC33AE"/>
    <w:rsid w:val="00AC3B01"/>
    <w:rsid w:val="00AC3F87"/>
    <w:rsid w:val="00AC40C5"/>
    <w:rsid w:val="00AC7F0E"/>
    <w:rsid w:val="00AD0914"/>
    <w:rsid w:val="00AD1C1B"/>
    <w:rsid w:val="00AD1EE1"/>
    <w:rsid w:val="00AD442D"/>
    <w:rsid w:val="00AD482A"/>
    <w:rsid w:val="00AD5327"/>
    <w:rsid w:val="00AD6D29"/>
    <w:rsid w:val="00AD7A12"/>
    <w:rsid w:val="00AD7D83"/>
    <w:rsid w:val="00AE6172"/>
    <w:rsid w:val="00AF18DD"/>
    <w:rsid w:val="00AF2E9B"/>
    <w:rsid w:val="00AF7915"/>
    <w:rsid w:val="00B039AF"/>
    <w:rsid w:val="00B03F48"/>
    <w:rsid w:val="00B04A7C"/>
    <w:rsid w:val="00B0531F"/>
    <w:rsid w:val="00B0626D"/>
    <w:rsid w:val="00B062AB"/>
    <w:rsid w:val="00B0736F"/>
    <w:rsid w:val="00B10FF9"/>
    <w:rsid w:val="00B121F3"/>
    <w:rsid w:val="00B1346D"/>
    <w:rsid w:val="00B22966"/>
    <w:rsid w:val="00B23A0F"/>
    <w:rsid w:val="00B32B98"/>
    <w:rsid w:val="00B34D44"/>
    <w:rsid w:val="00B35C33"/>
    <w:rsid w:val="00B4225D"/>
    <w:rsid w:val="00B43347"/>
    <w:rsid w:val="00B51FE4"/>
    <w:rsid w:val="00B542FB"/>
    <w:rsid w:val="00B546C4"/>
    <w:rsid w:val="00B55F9B"/>
    <w:rsid w:val="00B56EBF"/>
    <w:rsid w:val="00B57AFF"/>
    <w:rsid w:val="00B60EC4"/>
    <w:rsid w:val="00B628A5"/>
    <w:rsid w:val="00B63EA5"/>
    <w:rsid w:val="00B6735C"/>
    <w:rsid w:val="00B71840"/>
    <w:rsid w:val="00B719A2"/>
    <w:rsid w:val="00B74580"/>
    <w:rsid w:val="00B820FA"/>
    <w:rsid w:val="00B829E3"/>
    <w:rsid w:val="00B83916"/>
    <w:rsid w:val="00B83DFF"/>
    <w:rsid w:val="00B90C54"/>
    <w:rsid w:val="00B91F4C"/>
    <w:rsid w:val="00B94FB4"/>
    <w:rsid w:val="00B95E78"/>
    <w:rsid w:val="00B9624E"/>
    <w:rsid w:val="00B96F98"/>
    <w:rsid w:val="00BA0562"/>
    <w:rsid w:val="00BA1D85"/>
    <w:rsid w:val="00BA33D5"/>
    <w:rsid w:val="00BA528E"/>
    <w:rsid w:val="00BA662C"/>
    <w:rsid w:val="00BA6772"/>
    <w:rsid w:val="00BA67CE"/>
    <w:rsid w:val="00BA6A02"/>
    <w:rsid w:val="00BA777D"/>
    <w:rsid w:val="00BB1121"/>
    <w:rsid w:val="00BB13B1"/>
    <w:rsid w:val="00BB1B45"/>
    <w:rsid w:val="00BB71D0"/>
    <w:rsid w:val="00BC0D46"/>
    <w:rsid w:val="00BC50B6"/>
    <w:rsid w:val="00BD0135"/>
    <w:rsid w:val="00BD30A4"/>
    <w:rsid w:val="00BD38BD"/>
    <w:rsid w:val="00BE174A"/>
    <w:rsid w:val="00BE1DA9"/>
    <w:rsid w:val="00BE2A61"/>
    <w:rsid w:val="00BE5A13"/>
    <w:rsid w:val="00BE6A13"/>
    <w:rsid w:val="00BE6DB4"/>
    <w:rsid w:val="00BF1822"/>
    <w:rsid w:val="00BF1B54"/>
    <w:rsid w:val="00BF5626"/>
    <w:rsid w:val="00BF6169"/>
    <w:rsid w:val="00BF64F4"/>
    <w:rsid w:val="00BF6D0B"/>
    <w:rsid w:val="00C066BC"/>
    <w:rsid w:val="00C07C21"/>
    <w:rsid w:val="00C07E78"/>
    <w:rsid w:val="00C104F9"/>
    <w:rsid w:val="00C1569C"/>
    <w:rsid w:val="00C160D0"/>
    <w:rsid w:val="00C165A1"/>
    <w:rsid w:val="00C1742D"/>
    <w:rsid w:val="00C235DF"/>
    <w:rsid w:val="00C23CF1"/>
    <w:rsid w:val="00C266F5"/>
    <w:rsid w:val="00C34331"/>
    <w:rsid w:val="00C40614"/>
    <w:rsid w:val="00C407F7"/>
    <w:rsid w:val="00C41742"/>
    <w:rsid w:val="00C41B58"/>
    <w:rsid w:val="00C438D7"/>
    <w:rsid w:val="00C43C76"/>
    <w:rsid w:val="00C46510"/>
    <w:rsid w:val="00C5363D"/>
    <w:rsid w:val="00C54293"/>
    <w:rsid w:val="00C54A99"/>
    <w:rsid w:val="00C57360"/>
    <w:rsid w:val="00C602AF"/>
    <w:rsid w:val="00C63397"/>
    <w:rsid w:val="00C67061"/>
    <w:rsid w:val="00C672C6"/>
    <w:rsid w:val="00C73484"/>
    <w:rsid w:val="00C82BCB"/>
    <w:rsid w:val="00C838C1"/>
    <w:rsid w:val="00C84622"/>
    <w:rsid w:val="00C87587"/>
    <w:rsid w:val="00C9043E"/>
    <w:rsid w:val="00C919E6"/>
    <w:rsid w:val="00C91D8E"/>
    <w:rsid w:val="00C92BC4"/>
    <w:rsid w:val="00C941EA"/>
    <w:rsid w:val="00C95961"/>
    <w:rsid w:val="00C95C6E"/>
    <w:rsid w:val="00CA29F8"/>
    <w:rsid w:val="00CA563B"/>
    <w:rsid w:val="00CA5B38"/>
    <w:rsid w:val="00CA7D0F"/>
    <w:rsid w:val="00CB0AAD"/>
    <w:rsid w:val="00CB12B5"/>
    <w:rsid w:val="00CB32ED"/>
    <w:rsid w:val="00CB472C"/>
    <w:rsid w:val="00CB76A4"/>
    <w:rsid w:val="00CC0FB5"/>
    <w:rsid w:val="00CC5335"/>
    <w:rsid w:val="00CC7F17"/>
    <w:rsid w:val="00CD1F3E"/>
    <w:rsid w:val="00CD3083"/>
    <w:rsid w:val="00CD510E"/>
    <w:rsid w:val="00CE3268"/>
    <w:rsid w:val="00CE6CCA"/>
    <w:rsid w:val="00CE7B4C"/>
    <w:rsid w:val="00CE7CCC"/>
    <w:rsid w:val="00CF12BE"/>
    <w:rsid w:val="00CF1D76"/>
    <w:rsid w:val="00CF29BC"/>
    <w:rsid w:val="00D06403"/>
    <w:rsid w:val="00D12A88"/>
    <w:rsid w:val="00D14B03"/>
    <w:rsid w:val="00D157DD"/>
    <w:rsid w:val="00D1698C"/>
    <w:rsid w:val="00D202A7"/>
    <w:rsid w:val="00D2174E"/>
    <w:rsid w:val="00D21A3D"/>
    <w:rsid w:val="00D22B29"/>
    <w:rsid w:val="00D23189"/>
    <w:rsid w:val="00D256C4"/>
    <w:rsid w:val="00D25F09"/>
    <w:rsid w:val="00D26DAA"/>
    <w:rsid w:val="00D277C9"/>
    <w:rsid w:val="00D31358"/>
    <w:rsid w:val="00D3574A"/>
    <w:rsid w:val="00D36AE0"/>
    <w:rsid w:val="00D37CCD"/>
    <w:rsid w:val="00D40F54"/>
    <w:rsid w:val="00D41398"/>
    <w:rsid w:val="00D46064"/>
    <w:rsid w:val="00D46C7D"/>
    <w:rsid w:val="00D546F0"/>
    <w:rsid w:val="00D54DA0"/>
    <w:rsid w:val="00D5597A"/>
    <w:rsid w:val="00D56A0D"/>
    <w:rsid w:val="00D56ABF"/>
    <w:rsid w:val="00D570F3"/>
    <w:rsid w:val="00D576E4"/>
    <w:rsid w:val="00D61983"/>
    <w:rsid w:val="00D63012"/>
    <w:rsid w:val="00D67D46"/>
    <w:rsid w:val="00D72DB1"/>
    <w:rsid w:val="00D73066"/>
    <w:rsid w:val="00D73314"/>
    <w:rsid w:val="00D7434C"/>
    <w:rsid w:val="00D747A4"/>
    <w:rsid w:val="00D76A65"/>
    <w:rsid w:val="00D831FC"/>
    <w:rsid w:val="00D84170"/>
    <w:rsid w:val="00D844BA"/>
    <w:rsid w:val="00D8581C"/>
    <w:rsid w:val="00D8584C"/>
    <w:rsid w:val="00D85D05"/>
    <w:rsid w:val="00D90198"/>
    <w:rsid w:val="00D916B4"/>
    <w:rsid w:val="00D91CEE"/>
    <w:rsid w:val="00D93007"/>
    <w:rsid w:val="00D94568"/>
    <w:rsid w:val="00D94588"/>
    <w:rsid w:val="00DA1D8F"/>
    <w:rsid w:val="00DB5A41"/>
    <w:rsid w:val="00DC1DCE"/>
    <w:rsid w:val="00DC238E"/>
    <w:rsid w:val="00DC33B4"/>
    <w:rsid w:val="00DC3A73"/>
    <w:rsid w:val="00DC5BE1"/>
    <w:rsid w:val="00DC6DD9"/>
    <w:rsid w:val="00DC7DA3"/>
    <w:rsid w:val="00DD0015"/>
    <w:rsid w:val="00DD0109"/>
    <w:rsid w:val="00DD0189"/>
    <w:rsid w:val="00DD3ABB"/>
    <w:rsid w:val="00DD5B11"/>
    <w:rsid w:val="00DD7EA6"/>
    <w:rsid w:val="00DE0907"/>
    <w:rsid w:val="00DE2D12"/>
    <w:rsid w:val="00DF0619"/>
    <w:rsid w:val="00DF0A7D"/>
    <w:rsid w:val="00DF588F"/>
    <w:rsid w:val="00E00406"/>
    <w:rsid w:val="00E01469"/>
    <w:rsid w:val="00E0528B"/>
    <w:rsid w:val="00E05F59"/>
    <w:rsid w:val="00E107EC"/>
    <w:rsid w:val="00E132AD"/>
    <w:rsid w:val="00E134B9"/>
    <w:rsid w:val="00E13F7D"/>
    <w:rsid w:val="00E2309E"/>
    <w:rsid w:val="00E3083B"/>
    <w:rsid w:val="00E330A8"/>
    <w:rsid w:val="00E36635"/>
    <w:rsid w:val="00E37736"/>
    <w:rsid w:val="00E40267"/>
    <w:rsid w:val="00E40671"/>
    <w:rsid w:val="00E40AF7"/>
    <w:rsid w:val="00E41C34"/>
    <w:rsid w:val="00E4461D"/>
    <w:rsid w:val="00E44B38"/>
    <w:rsid w:val="00E52E41"/>
    <w:rsid w:val="00E53059"/>
    <w:rsid w:val="00E53D67"/>
    <w:rsid w:val="00E53FDB"/>
    <w:rsid w:val="00E60CFD"/>
    <w:rsid w:val="00E619A2"/>
    <w:rsid w:val="00E63113"/>
    <w:rsid w:val="00E65C68"/>
    <w:rsid w:val="00E66289"/>
    <w:rsid w:val="00E670C2"/>
    <w:rsid w:val="00E70255"/>
    <w:rsid w:val="00E7444B"/>
    <w:rsid w:val="00E80E29"/>
    <w:rsid w:val="00E83F9E"/>
    <w:rsid w:val="00E84541"/>
    <w:rsid w:val="00E85019"/>
    <w:rsid w:val="00E85A93"/>
    <w:rsid w:val="00E862DA"/>
    <w:rsid w:val="00E9111D"/>
    <w:rsid w:val="00E91BBA"/>
    <w:rsid w:val="00E91CFC"/>
    <w:rsid w:val="00E933ED"/>
    <w:rsid w:val="00E93620"/>
    <w:rsid w:val="00E97254"/>
    <w:rsid w:val="00E974D5"/>
    <w:rsid w:val="00E975C5"/>
    <w:rsid w:val="00E976B1"/>
    <w:rsid w:val="00EA0AF8"/>
    <w:rsid w:val="00EA0D18"/>
    <w:rsid w:val="00EA2855"/>
    <w:rsid w:val="00EA585B"/>
    <w:rsid w:val="00EA6654"/>
    <w:rsid w:val="00EA66B5"/>
    <w:rsid w:val="00EB12DC"/>
    <w:rsid w:val="00EC077F"/>
    <w:rsid w:val="00EC2C02"/>
    <w:rsid w:val="00EC7822"/>
    <w:rsid w:val="00EC7E78"/>
    <w:rsid w:val="00ED0BE7"/>
    <w:rsid w:val="00ED23AD"/>
    <w:rsid w:val="00ED4DC8"/>
    <w:rsid w:val="00ED5A32"/>
    <w:rsid w:val="00ED68EE"/>
    <w:rsid w:val="00EE2404"/>
    <w:rsid w:val="00EE2DF2"/>
    <w:rsid w:val="00EE55CD"/>
    <w:rsid w:val="00EF6554"/>
    <w:rsid w:val="00F01DE7"/>
    <w:rsid w:val="00F04521"/>
    <w:rsid w:val="00F04A3F"/>
    <w:rsid w:val="00F064EA"/>
    <w:rsid w:val="00F073BE"/>
    <w:rsid w:val="00F07B66"/>
    <w:rsid w:val="00F11A16"/>
    <w:rsid w:val="00F1237A"/>
    <w:rsid w:val="00F126A8"/>
    <w:rsid w:val="00F20933"/>
    <w:rsid w:val="00F22DAE"/>
    <w:rsid w:val="00F22E0F"/>
    <w:rsid w:val="00F33F84"/>
    <w:rsid w:val="00F34D8C"/>
    <w:rsid w:val="00F35791"/>
    <w:rsid w:val="00F41950"/>
    <w:rsid w:val="00F42FB8"/>
    <w:rsid w:val="00F434D5"/>
    <w:rsid w:val="00F43E0A"/>
    <w:rsid w:val="00F45242"/>
    <w:rsid w:val="00F46D70"/>
    <w:rsid w:val="00F5170C"/>
    <w:rsid w:val="00F53A66"/>
    <w:rsid w:val="00F60D1E"/>
    <w:rsid w:val="00F62169"/>
    <w:rsid w:val="00F64E13"/>
    <w:rsid w:val="00F65914"/>
    <w:rsid w:val="00F71844"/>
    <w:rsid w:val="00F719DD"/>
    <w:rsid w:val="00F71DE4"/>
    <w:rsid w:val="00F73215"/>
    <w:rsid w:val="00F738F5"/>
    <w:rsid w:val="00F749B0"/>
    <w:rsid w:val="00F74C6B"/>
    <w:rsid w:val="00F75204"/>
    <w:rsid w:val="00F75C29"/>
    <w:rsid w:val="00F8174E"/>
    <w:rsid w:val="00F8338E"/>
    <w:rsid w:val="00F85AF1"/>
    <w:rsid w:val="00F909AD"/>
    <w:rsid w:val="00F936A3"/>
    <w:rsid w:val="00F948D6"/>
    <w:rsid w:val="00F967FE"/>
    <w:rsid w:val="00F96BA0"/>
    <w:rsid w:val="00F970AA"/>
    <w:rsid w:val="00FA1991"/>
    <w:rsid w:val="00FA264A"/>
    <w:rsid w:val="00FA7295"/>
    <w:rsid w:val="00FB1848"/>
    <w:rsid w:val="00FB4062"/>
    <w:rsid w:val="00FB5073"/>
    <w:rsid w:val="00FB59F1"/>
    <w:rsid w:val="00FC188E"/>
    <w:rsid w:val="00FC1A07"/>
    <w:rsid w:val="00FC2E70"/>
    <w:rsid w:val="00FC3AAC"/>
    <w:rsid w:val="00FC7539"/>
    <w:rsid w:val="00FC77D7"/>
    <w:rsid w:val="00FD0ED5"/>
    <w:rsid w:val="00FD15DD"/>
    <w:rsid w:val="00FD1A9F"/>
    <w:rsid w:val="00FD7A39"/>
    <w:rsid w:val="00FE2B14"/>
    <w:rsid w:val="00FE401B"/>
    <w:rsid w:val="00FE5E39"/>
    <w:rsid w:val="00FE6FE3"/>
    <w:rsid w:val="00FE71DC"/>
    <w:rsid w:val="00FF25F6"/>
    <w:rsid w:val="00FF638A"/>
    <w:rsid w:val="00FF7E5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F9BEFC6"/>
  <w15:docId w15:val="{AB3160AF-ABA1-4716-A032-64958EC3D1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Huawei Sans" w:eastAsia="方正兰亭黑简体" w:hAnsi="Huawei Sans"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6"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aliases w:val="Context"/>
    <w:qFormat/>
    <w:rsid w:val="00E83F9E"/>
    <w:pPr>
      <w:topLinePunct/>
      <w:adjustRightInd w:val="0"/>
      <w:snapToGrid w:val="0"/>
      <w:spacing w:before="160" w:after="160" w:line="240" w:lineRule="atLeast"/>
      <w:ind w:left="1701"/>
    </w:pPr>
    <w:rPr>
      <w:sz w:val="21"/>
    </w:rPr>
  </w:style>
  <w:style w:type="paragraph" w:styleId="1">
    <w:name w:val="heading 1"/>
    <w:aliases w:val="heading 1,ALT+1"/>
    <w:basedOn w:val="a2"/>
    <w:next w:val="2"/>
    <w:link w:val="1Char"/>
    <w:qFormat/>
    <w:rsid w:val="00FB59F1"/>
    <w:pPr>
      <w:keepNext/>
      <w:numPr>
        <w:numId w:val="11"/>
      </w:numPr>
      <w:pBdr>
        <w:bottom w:val="single" w:sz="12" w:space="1" w:color="auto"/>
      </w:pBdr>
      <w:spacing w:before="720" w:after="720"/>
      <w:jc w:val="right"/>
      <w:outlineLvl w:val="0"/>
    </w:pPr>
    <w:rPr>
      <w:rFonts w:cs="Book Antiqua"/>
      <w:b/>
      <w:bCs/>
      <w:sz w:val="44"/>
      <w:szCs w:val="44"/>
    </w:rPr>
  </w:style>
  <w:style w:type="paragraph" w:styleId="2">
    <w:name w:val="heading 2"/>
    <w:aliases w:val="heading 2,ALT+2"/>
    <w:basedOn w:val="a2"/>
    <w:next w:val="3"/>
    <w:link w:val="2Char"/>
    <w:qFormat/>
    <w:rsid w:val="00DF0A7D"/>
    <w:pPr>
      <w:keepNext/>
      <w:keepLines/>
      <w:numPr>
        <w:ilvl w:val="1"/>
        <w:numId w:val="11"/>
      </w:numPr>
      <w:spacing w:before="600"/>
      <w:outlineLvl w:val="1"/>
    </w:pPr>
    <w:rPr>
      <w:rFonts w:cs="Book Antiqua"/>
      <w:b/>
      <w:bCs/>
      <w:noProof/>
      <w:sz w:val="36"/>
      <w:szCs w:val="36"/>
      <w:lang w:eastAsia="en-US"/>
    </w:rPr>
  </w:style>
  <w:style w:type="paragraph" w:styleId="3">
    <w:name w:val="heading 3"/>
    <w:aliases w:val="heading 3,ALT+3"/>
    <w:basedOn w:val="a2"/>
    <w:next w:val="40"/>
    <w:link w:val="3Char"/>
    <w:qFormat/>
    <w:rsid w:val="00DF0A7D"/>
    <w:pPr>
      <w:keepNext/>
      <w:keepLines/>
      <w:numPr>
        <w:ilvl w:val="2"/>
        <w:numId w:val="11"/>
      </w:numPr>
      <w:spacing w:before="200"/>
      <w:outlineLvl w:val="2"/>
    </w:pPr>
    <w:rPr>
      <w:rFonts w:cs="宋体"/>
      <w:b/>
      <w:noProof/>
      <w:sz w:val="32"/>
      <w:szCs w:val="32"/>
    </w:rPr>
  </w:style>
  <w:style w:type="paragraph" w:styleId="40">
    <w:name w:val="heading 4"/>
    <w:aliases w:val="heading 4,ALT+4"/>
    <w:basedOn w:val="a2"/>
    <w:next w:val="50"/>
    <w:link w:val="4Char"/>
    <w:qFormat/>
    <w:rsid w:val="00FE6FE3"/>
    <w:pPr>
      <w:keepNext/>
      <w:keepLines/>
      <w:numPr>
        <w:ilvl w:val="3"/>
        <w:numId w:val="11"/>
      </w:numPr>
      <w:outlineLvl w:val="3"/>
    </w:pPr>
    <w:rPr>
      <w:rFonts w:cs="宋体" w:hint="eastAsia"/>
      <w:b/>
      <w:noProof/>
      <w:sz w:val="28"/>
      <w:szCs w:val="28"/>
    </w:rPr>
  </w:style>
  <w:style w:type="paragraph" w:styleId="50">
    <w:name w:val="heading 5"/>
    <w:aliases w:val="heading 5,ALT+5"/>
    <w:basedOn w:val="a2"/>
    <w:next w:val="BlockLabel"/>
    <w:rsid w:val="00FE6FE3"/>
    <w:pPr>
      <w:keepNext/>
      <w:keepLines/>
      <w:numPr>
        <w:ilvl w:val="4"/>
        <w:numId w:val="11"/>
      </w:numPr>
      <w:outlineLvl w:val="4"/>
    </w:pPr>
    <w:rPr>
      <w:rFonts w:cs="宋体" w:hint="eastAsia"/>
      <w:b/>
      <w:noProof/>
      <w:sz w:val="24"/>
      <w:szCs w:val="24"/>
    </w:rPr>
  </w:style>
  <w:style w:type="paragraph" w:styleId="6">
    <w:name w:val="heading 6"/>
    <w:basedOn w:val="a2"/>
    <w:next w:val="a2"/>
    <w:semiHidden/>
    <w:qFormat/>
    <w:rsid w:val="00FE6FE3"/>
    <w:pPr>
      <w:keepNext/>
      <w:keepLines/>
      <w:spacing w:before="240" w:after="64" w:line="320" w:lineRule="atLeast"/>
      <w:outlineLvl w:val="5"/>
    </w:pPr>
    <w:rPr>
      <w:rFonts w:eastAsia="黑体"/>
      <w:b/>
      <w:bCs/>
    </w:rPr>
  </w:style>
  <w:style w:type="paragraph" w:styleId="7">
    <w:name w:val="heading 7"/>
    <w:aliases w:val="heading 7"/>
    <w:basedOn w:val="1"/>
    <w:next w:val="8"/>
    <w:rsid w:val="00FE6FE3"/>
    <w:pPr>
      <w:keepLines/>
      <w:numPr>
        <w:numId w:val="0"/>
      </w:numPr>
      <w:topLinePunct w:val="0"/>
      <w:outlineLvl w:val="6"/>
    </w:pPr>
    <w:rPr>
      <w:bCs w:val="0"/>
    </w:rPr>
  </w:style>
  <w:style w:type="paragraph" w:styleId="8">
    <w:name w:val="heading 8"/>
    <w:aliases w:val="heading 8"/>
    <w:basedOn w:val="2"/>
    <w:next w:val="9"/>
    <w:rsid w:val="00FE6FE3"/>
    <w:pPr>
      <w:numPr>
        <w:ilvl w:val="0"/>
        <w:numId w:val="0"/>
      </w:numPr>
      <w:topLinePunct w:val="0"/>
      <w:spacing w:before="200"/>
      <w:outlineLvl w:val="7"/>
    </w:pPr>
    <w:rPr>
      <w:rFonts w:cs="Times New Roman"/>
    </w:rPr>
  </w:style>
  <w:style w:type="paragraph" w:styleId="9">
    <w:name w:val="heading 9"/>
    <w:aliases w:val="heading 9"/>
    <w:basedOn w:val="3"/>
    <w:next w:val="a2"/>
    <w:rsid w:val="00FE6FE3"/>
    <w:pPr>
      <w:numPr>
        <w:ilvl w:val="0"/>
        <w:numId w:val="0"/>
      </w:numPr>
      <w:topLinePunct w:val="0"/>
      <w:outlineLvl w:val="8"/>
    </w:pPr>
    <w:rPr>
      <w:rFonts w:cs="Times New Roman"/>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BlockLabel">
    <w:name w:val="Block Label"/>
    <w:basedOn w:val="a2"/>
    <w:next w:val="a2"/>
    <w:rsid w:val="008C2910"/>
    <w:pPr>
      <w:keepNext/>
      <w:keepLines/>
      <w:spacing w:before="300" w:after="80"/>
      <w:ind w:left="0"/>
    </w:pPr>
    <w:rPr>
      <w:rFonts w:cs="Book Antiqua"/>
      <w:b/>
      <w:bCs/>
      <w:sz w:val="26"/>
      <w:szCs w:val="26"/>
    </w:rPr>
  </w:style>
  <w:style w:type="paragraph" w:customStyle="1" w:styleId="Cover1">
    <w:name w:val="Cover1"/>
    <w:basedOn w:val="a2"/>
    <w:rsid w:val="00D202A7"/>
    <w:pPr>
      <w:spacing w:before="80" w:after="80" w:line="240" w:lineRule="auto"/>
      <w:ind w:left="0"/>
    </w:pPr>
    <w:rPr>
      <w:b/>
      <w:bCs/>
      <w:noProof/>
      <w:sz w:val="48"/>
      <w:szCs w:val="48"/>
    </w:rPr>
  </w:style>
  <w:style w:type="paragraph" w:customStyle="1" w:styleId="Cover4">
    <w:name w:val="Cover 4"/>
    <w:basedOn w:val="Cover3"/>
    <w:rsid w:val="00FE6FE3"/>
    <w:pPr>
      <w:spacing w:before="0" w:after="0" w:line="240" w:lineRule="auto"/>
      <w:jc w:val="both"/>
    </w:pPr>
    <w:rPr>
      <w:sz w:val="21"/>
      <w:szCs w:val="21"/>
    </w:rPr>
  </w:style>
  <w:style w:type="paragraph" w:customStyle="1" w:styleId="Cover5">
    <w:name w:val="Cover 5"/>
    <w:basedOn w:val="a2"/>
    <w:rsid w:val="00FE6FE3"/>
    <w:pPr>
      <w:widowControl w:val="0"/>
      <w:spacing w:before="0" w:after="0" w:line="240" w:lineRule="auto"/>
      <w:ind w:left="0"/>
    </w:pPr>
    <w:rPr>
      <w:sz w:val="18"/>
      <w:szCs w:val="18"/>
    </w:rPr>
  </w:style>
  <w:style w:type="table" w:customStyle="1" w:styleId="TableNoFrame">
    <w:name w:val="Table No Frame"/>
    <w:basedOn w:val="a6"/>
    <w:rsid w:val="00FE6FE3"/>
    <w:pPr>
      <w:adjustRightInd/>
      <w:snapToGrid/>
      <w:jc w:val="left"/>
    </w:pPr>
    <w:tblPr/>
    <w:trPr>
      <w:cantSplit/>
    </w:trPr>
  </w:style>
  <w:style w:type="paragraph" w:customStyle="1" w:styleId="Figure">
    <w:name w:val="Figure"/>
    <w:basedOn w:val="a2"/>
    <w:next w:val="a2"/>
    <w:rsid w:val="00FE6FE3"/>
  </w:style>
  <w:style w:type="paragraph" w:customStyle="1" w:styleId="FigureDescription">
    <w:name w:val="Figure Description"/>
    <w:next w:val="Figure"/>
    <w:link w:val="FigureDescription0"/>
    <w:rsid w:val="008C2910"/>
    <w:pPr>
      <w:keepNext/>
      <w:numPr>
        <w:ilvl w:val="7"/>
        <w:numId w:val="11"/>
      </w:numPr>
      <w:adjustRightInd w:val="0"/>
      <w:snapToGrid w:val="0"/>
      <w:spacing w:before="320" w:after="80" w:line="240" w:lineRule="atLeast"/>
      <w:outlineLvl w:val="7"/>
    </w:pPr>
    <w:rPr>
      <w:rFonts w:cs="Arial"/>
      <w:spacing w:val="-4"/>
      <w:kern w:val="2"/>
      <w:sz w:val="21"/>
      <w:szCs w:val="21"/>
    </w:rPr>
  </w:style>
  <w:style w:type="paragraph" w:customStyle="1" w:styleId="FigureText">
    <w:name w:val="Figure Text"/>
    <w:rsid w:val="008C2910"/>
    <w:pPr>
      <w:widowControl w:val="0"/>
      <w:adjustRightInd w:val="0"/>
      <w:snapToGrid w:val="0"/>
      <w:spacing w:line="240" w:lineRule="atLeast"/>
    </w:pPr>
    <w:rPr>
      <w:rFonts w:cs="Arial"/>
      <w:sz w:val="18"/>
      <w:szCs w:val="18"/>
      <w:lang w:eastAsia="en-US"/>
    </w:rPr>
  </w:style>
  <w:style w:type="paragraph" w:customStyle="1" w:styleId="HeadingLeft">
    <w:name w:val="Heading Left"/>
    <w:basedOn w:val="a2"/>
    <w:rsid w:val="00FE6FE3"/>
    <w:pPr>
      <w:spacing w:before="0" w:after="0"/>
      <w:ind w:left="0"/>
    </w:pPr>
  </w:style>
  <w:style w:type="paragraph" w:customStyle="1" w:styleId="HeadingRight">
    <w:name w:val="Heading Right"/>
    <w:basedOn w:val="a2"/>
    <w:rsid w:val="00FE6FE3"/>
    <w:pPr>
      <w:spacing w:before="0" w:after="0"/>
      <w:ind w:left="0"/>
      <w:jc w:val="right"/>
    </w:pPr>
  </w:style>
  <w:style w:type="paragraph" w:customStyle="1" w:styleId="Heading1NoNumber">
    <w:name w:val="Heading1 No Number"/>
    <w:basedOn w:val="1"/>
    <w:next w:val="a2"/>
    <w:link w:val="Heading1NoNumber0"/>
    <w:rsid w:val="00623D93"/>
    <w:pPr>
      <w:pageBreakBefore/>
      <w:numPr>
        <w:numId w:val="0"/>
      </w:numPr>
    </w:pPr>
  </w:style>
  <w:style w:type="paragraph" w:customStyle="1" w:styleId="Heading2NoNumber">
    <w:name w:val="Heading2 No Number"/>
    <w:basedOn w:val="2"/>
    <w:next w:val="a2"/>
    <w:link w:val="Heading2NoNumber0"/>
    <w:rsid w:val="00623D93"/>
    <w:pPr>
      <w:numPr>
        <w:ilvl w:val="0"/>
        <w:numId w:val="0"/>
      </w:numPr>
      <w:outlineLvl w:val="9"/>
    </w:pPr>
  </w:style>
  <w:style w:type="paragraph" w:customStyle="1" w:styleId="Heading3NoNumber">
    <w:name w:val="Heading3 No Number"/>
    <w:basedOn w:val="3"/>
    <w:next w:val="a2"/>
    <w:link w:val="Heading3NoNumber0"/>
    <w:autoRedefine/>
    <w:rsid w:val="00623D93"/>
    <w:pPr>
      <w:numPr>
        <w:ilvl w:val="0"/>
        <w:numId w:val="0"/>
      </w:numPr>
      <w:outlineLvl w:val="9"/>
    </w:pPr>
    <w:rPr>
      <w:rFonts w:cs="Book Antiqua"/>
      <w:sz w:val="26"/>
    </w:rPr>
  </w:style>
  <w:style w:type="paragraph" w:customStyle="1" w:styleId="Heading4NoNumber">
    <w:name w:val="Heading4 No Number"/>
    <w:basedOn w:val="a2"/>
    <w:semiHidden/>
    <w:rsid w:val="00FE6FE3"/>
    <w:pPr>
      <w:keepNext/>
      <w:spacing w:before="200"/>
    </w:pPr>
    <w:rPr>
      <w:rFonts w:eastAsia="黑体"/>
      <w:bCs/>
      <w:spacing w:val="-4"/>
    </w:rPr>
  </w:style>
  <w:style w:type="paragraph" w:customStyle="1" w:styleId="AboutThisChapter">
    <w:name w:val="About This Chapter"/>
    <w:basedOn w:val="Heading2NoNumber"/>
    <w:next w:val="a2"/>
    <w:rsid w:val="008C2910"/>
    <w:pPr>
      <w:spacing w:after="560"/>
    </w:pPr>
  </w:style>
  <w:style w:type="numbering" w:styleId="111111">
    <w:name w:val="Outline List 2"/>
    <w:basedOn w:val="a5"/>
    <w:semiHidden/>
    <w:rsid w:val="00FE6FE3"/>
    <w:pPr>
      <w:numPr>
        <w:numId w:val="3"/>
      </w:numPr>
    </w:pPr>
  </w:style>
  <w:style w:type="paragraph" w:customStyle="1" w:styleId="ItemList">
    <w:name w:val="Item List"/>
    <w:link w:val="ItemList0"/>
    <w:rsid w:val="008C2910"/>
    <w:pPr>
      <w:numPr>
        <w:numId w:val="7"/>
      </w:numPr>
      <w:adjustRightInd w:val="0"/>
      <w:snapToGrid w:val="0"/>
      <w:spacing w:before="80" w:after="80" w:line="240" w:lineRule="atLeast"/>
    </w:pPr>
    <w:rPr>
      <w:rFonts w:cs="Arial"/>
      <w:kern w:val="2"/>
      <w:sz w:val="21"/>
      <w:szCs w:val="21"/>
    </w:rPr>
  </w:style>
  <w:style w:type="paragraph" w:customStyle="1" w:styleId="ItemListinTable">
    <w:name w:val="Item List in Table"/>
    <w:basedOn w:val="a2"/>
    <w:rsid w:val="00FE6FE3"/>
    <w:pPr>
      <w:numPr>
        <w:numId w:val="8"/>
      </w:numPr>
      <w:tabs>
        <w:tab w:val="left" w:pos="284"/>
      </w:tabs>
      <w:spacing w:before="80" w:after="80"/>
    </w:pPr>
  </w:style>
  <w:style w:type="paragraph" w:customStyle="1" w:styleId="ItemListText">
    <w:name w:val="Item List Text"/>
    <w:rsid w:val="008C2910"/>
    <w:pPr>
      <w:adjustRightInd w:val="0"/>
      <w:snapToGrid w:val="0"/>
      <w:spacing w:before="80" w:after="80" w:line="240" w:lineRule="atLeast"/>
      <w:ind w:left="2126"/>
    </w:pPr>
    <w:rPr>
      <w:kern w:val="2"/>
      <w:sz w:val="21"/>
      <w:szCs w:val="21"/>
    </w:rPr>
  </w:style>
  <w:style w:type="paragraph" w:customStyle="1" w:styleId="ItemStep">
    <w:name w:val="Item Step"/>
    <w:rsid w:val="008C2910"/>
    <w:pPr>
      <w:numPr>
        <w:ilvl w:val="6"/>
        <w:numId w:val="11"/>
      </w:numPr>
      <w:adjustRightInd w:val="0"/>
      <w:snapToGrid w:val="0"/>
      <w:spacing w:before="80" w:after="80" w:line="240" w:lineRule="atLeast"/>
      <w:outlineLvl w:val="6"/>
    </w:pPr>
    <w:rPr>
      <w:rFonts w:cs="Arial"/>
      <w:sz w:val="21"/>
      <w:szCs w:val="21"/>
    </w:rPr>
  </w:style>
  <w:style w:type="paragraph" w:customStyle="1" w:styleId="ManualTitle1">
    <w:name w:val="Manual Title1"/>
    <w:semiHidden/>
    <w:rsid w:val="00FE6FE3"/>
    <w:rPr>
      <w:rFonts w:eastAsia="黑体"/>
      <w:noProof/>
      <w:sz w:val="30"/>
      <w:lang w:eastAsia="en-US"/>
    </w:rPr>
  </w:style>
  <w:style w:type="paragraph" w:customStyle="1" w:styleId="CAUTIONHeading">
    <w:name w:val="CAUTION Heading"/>
    <w:basedOn w:val="a2"/>
    <w:rsid w:val="008C2910"/>
    <w:pPr>
      <w:keepNext/>
      <w:pBdr>
        <w:top w:val="single" w:sz="12" w:space="4" w:color="auto"/>
      </w:pBdr>
      <w:spacing w:before="80" w:after="80"/>
    </w:pPr>
    <w:rPr>
      <w:bCs/>
      <w:noProof/>
    </w:rPr>
  </w:style>
  <w:style w:type="paragraph" w:customStyle="1" w:styleId="NotesHeadinginTable">
    <w:name w:val="Notes Heading in Table"/>
    <w:next w:val="NotesTextinTable"/>
    <w:rsid w:val="006B1C57"/>
    <w:pPr>
      <w:keepNext/>
      <w:adjustRightInd w:val="0"/>
      <w:snapToGrid w:val="0"/>
      <w:spacing w:before="80" w:after="40" w:line="240" w:lineRule="atLeast"/>
    </w:pPr>
    <w:rPr>
      <w:rFonts w:cs="Arial"/>
      <w:bCs/>
      <w:kern w:val="2"/>
      <w:sz w:val="18"/>
      <w:szCs w:val="18"/>
    </w:rPr>
  </w:style>
  <w:style w:type="paragraph" w:customStyle="1" w:styleId="CAUTIONText">
    <w:name w:val="CAUTION Text"/>
    <w:basedOn w:val="a2"/>
    <w:rsid w:val="008C2910"/>
    <w:pPr>
      <w:keepLines/>
      <w:pBdr>
        <w:bottom w:val="single" w:sz="12" w:space="4" w:color="auto"/>
      </w:pBdr>
      <w:spacing w:before="80" w:after="80"/>
    </w:pPr>
    <w:rPr>
      <w:iCs/>
    </w:rPr>
  </w:style>
  <w:style w:type="paragraph" w:customStyle="1" w:styleId="NotesTextinTable">
    <w:name w:val="Notes Text in Table"/>
    <w:rsid w:val="006B1C57"/>
    <w:pPr>
      <w:widowControl w:val="0"/>
      <w:adjustRightInd w:val="0"/>
      <w:snapToGrid w:val="0"/>
      <w:spacing w:before="40" w:after="80" w:line="240" w:lineRule="atLeast"/>
      <w:ind w:left="170"/>
    </w:pPr>
    <w:rPr>
      <w:rFonts w:cs="Arial"/>
      <w:iCs/>
      <w:kern w:val="2"/>
      <w:sz w:val="18"/>
      <w:szCs w:val="18"/>
    </w:rPr>
  </w:style>
  <w:style w:type="paragraph" w:customStyle="1" w:styleId="CAUTIONTextList">
    <w:name w:val="CAUTION Text List"/>
    <w:basedOn w:val="CAUTIONText"/>
    <w:rsid w:val="00FE6FE3"/>
    <w:pPr>
      <w:keepNext/>
      <w:numPr>
        <w:numId w:val="9"/>
      </w:numPr>
      <w:tabs>
        <w:tab w:val="left" w:pos="1985"/>
      </w:tabs>
    </w:pPr>
  </w:style>
  <w:style w:type="table" w:customStyle="1" w:styleId="Table">
    <w:name w:val="Table"/>
    <w:basedOn w:val="a7"/>
    <w:rsid w:val="00FE6FE3"/>
    <w:pPr>
      <w:jc w:val="left"/>
    </w:pPr>
    <w:rPr>
      <w:rFonts w:cs="Arial"/>
      <w:lang w:bidi="ne-NP"/>
    </w:rPr>
    <w:tblPr>
      <w:tblInd w:w="1814" w:type="dxa"/>
    </w:tblPr>
    <w:trPr>
      <w:cantSplit/>
    </w:trPr>
    <w:tcPr>
      <w:shd w:val="clear" w:color="auto" w:fill="auto"/>
    </w:tcPr>
    <w:tblStylePr w:type="firstRow">
      <w:rPr>
        <w:b w:val="0"/>
        <w:bCs w:val="0"/>
        <w:i w:val="0"/>
        <w:iCs w:val="0"/>
        <w:color w:val="auto"/>
        <w:sz w:val="20"/>
        <w:szCs w:val="20"/>
      </w:rPr>
      <w:tblPr/>
      <w:tcPr>
        <w:tcBorders>
          <w:top w:val="single" w:sz="6" w:space="0" w:color="auto"/>
          <w:left w:val="single" w:sz="6" w:space="0" w:color="auto"/>
          <w:bottom w:val="single" w:sz="6" w:space="0" w:color="auto"/>
          <w:right w:val="single" w:sz="6" w:space="0" w:color="auto"/>
          <w:insideH w:val="single" w:sz="6" w:space="0" w:color="auto"/>
          <w:insideV w:val="single" w:sz="6" w:space="0" w:color="auto"/>
          <w:tl2br w:val="nil"/>
          <w:tr2bl w:val="nil"/>
        </w:tcBorders>
        <w:shd w:val="clear" w:color="auto" w:fill="D9D9D9"/>
      </w:tcPr>
    </w:tblStylePr>
  </w:style>
  <w:style w:type="table" w:customStyle="1" w:styleId="RemarksTable">
    <w:name w:val="Remarks Table"/>
    <w:basedOn w:val="a6"/>
    <w:rsid w:val="00FE6FE3"/>
    <w:pPr>
      <w:jc w:val="left"/>
    </w:pPr>
    <w:rPr>
      <w:rFonts w:cs="Arial"/>
      <w:sz w:val="21"/>
      <w:szCs w:val="21"/>
    </w:rPr>
    <w:tblPr>
      <w:tblInd w:w="1814" w:type="dxa"/>
    </w:tblPr>
    <w:trPr>
      <w:cantSplit/>
    </w:trPr>
  </w:style>
  <w:style w:type="table" w:styleId="a6">
    <w:name w:val="Table Grid"/>
    <w:basedOn w:val="a4"/>
    <w:rsid w:val="00FE6FE3"/>
    <w:pPr>
      <w:widowControl w:val="0"/>
      <w:adjustRightInd w:val="0"/>
      <w:snapToGrid w:val="0"/>
      <w:jc w:val="both"/>
    </w:pPr>
    <w:tblPr>
      <w:tblInd w:w="113" w:type="dxa"/>
    </w:tblPr>
  </w:style>
  <w:style w:type="paragraph" w:customStyle="1" w:styleId="Step">
    <w:name w:val="Step"/>
    <w:basedOn w:val="a2"/>
    <w:link w:val="Step0"/>
    <w:rsid w:val="00FE6FE3"/>
    <w:pPr>
      <w:numPr>
        <w:ilvl w:val="5"/>
        <w:numId w:val="11"/>
      </w:numPr>
      <w:outlineLvl w:val="5"/>
    </w:pPr>
    <w:rPr>
      <w:snapToGrid w:val="0"/>
    </w:rPr>
  </w:style>
  <w:style w:type="paragraph" w:customStyle="1" w:styleId="SubItemList">
    <w:name w:val="Sub Item List"/>
    <w:basedOn w:val="a2"/>
    <w:rsid w:val="00FE6FE3"/>
    <w:pPr>
      <w:numPr>
        <w:numId w:val="10"/>
      </w:numPr>
      <w:spacing w:before="80" w:after="80"/>
    </w:pPr>
  </w:style>
  <w:style w:type="paragraph" w:customStyle="1" w:styleId="SubItemListText">
    <w:name w:val="Sub Item List Text"/>
    <w:rsid w:val="006B1C57"/>
    <w:pPr>
      <w:adjustRightInd w:val="0"/>
      <w:snapToGrid w:val="0"/>
      <w:spacing w:before="80" w:after="80" w:line="240" w:lineRule="atLeast"/>
      <w:ind w:left="2410"/>
    </w:pPr>
    <w:rPr>
      <w:kern w:val="2"/>
      <w:sz w:val="21"/>
      <w:szCs w:val="21"/>
    </w:rPr>
  </w:style>
  <w:style w:type="paragraph" w:styleId="a8">
    <w:name w:val="Title"/>
    <w:basedOn w:val="a2"/>
    <w:semiHidden/>
    <w:qFormat/>
    <w:rsid w:val="00FE6FE3"/>
    <w:pPr>
      <w:spacing w:before="240" w:after="60"/>
      <w:jc w:val="center"/>
      <w:outlineLvl w:val="0"/>
    </w:pPr>
    <w:rPr>
      <w:b/>
      <w:bCs/>
      <w:sz w:val="32"/>
      <w:szCs w:val="32"/>
    </w:rPr>
  </w:style>
  <w:style w:type="table" w:styleId="a7">
    <w:name w:val="Table Professional"/>
    <w:basedOn w:val="a4"/>
    <w:semiHidden/>
    <w:rsid w:val="00FE6FE3"/>
    <w:pPr>
      <w:widowControl w:val="0"/>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TableDescription">
    <w:name w:val="Table Description"/>
    <w:basedOn w:val="a2"/>
    <w:next w:val="a2"/>
    <w:link w:val="TableDescription0"/>
    <w:rsid w:val="00DF0A7D"/>
    <w:pPr>
      <w:keepNext/>
      <w:numPr>
        <w:ilvl w:val="8"/>
        <w:numId w:val="11"/>
      </w:numPr>
      <w:topLinePunct w:val="0"/>
      <w:spacing w:before="320" w:after="80"/>
      <w:outlineLvl w:val="8"/>
    </w:pPr>
    <w:rPr>
      <w:spacing w:val="-4"/>
    </w:rPr>
  </w:style>
  <w:style w:type="paragraph" w:customStyle="1" w:styleId="TableNote">
    <w:name w:val="Table Note"/>
    <w:basedOn w:val="a2"/>
    <w:rsid w:val="00FE6FE3"/>
    <w:pPr>
      <w:spacing w:before="80" w:after="80"/>
    </w:pPr>
    <w:rPr>
      <w:sz w:val="18"/>
      <w:szCs w:val="18"/>
    </w:rPr>
  </w:style>
  <w:style w:type="paragraph" w:customStyle="1" w:styleId="TerminalDisplay">
    <w:name w:val="Terminal Display"/>
    <w:qFormat/>
    <w:rsid w:val="006B1C57"/>
    <w:pPr>
      <w:shd w:val="clear" w:color="auto" w:fill="F2F2F2"/>
      <w:snapToGrid w:val="0"/>
      <w:spacing w:line="240" w:lineRule="atLeast"/>
      <w:ind w:left="1701"/>
    </w:pPr>
    <w:rPr>
      <w:rFonts w:cs="Courier New"/>
      <w:snapToGrid w:val="0"/>
      <w:spacing w:val="-1"/>
      <w:sz w:val="16"/>
      <w:szCs w:val="16"/>
    </w:rPr>
  </w:style>
  <w:style w:type="paragraph" w:styleId="10">
    <w:name w:val="toc 1"/>
    <w:basedOn w:val="a2"/>
    <w:next w:val="a2"/>
    <w:uiPriority w:val="39"/>
    <w:rsid w:val="00FE6FE3"/>
    <w:pPr>
      <w:spacing w:after="80"/>
      <w:ind w:left="0"/>
    </w:pPr>
    <w:rPr>
      <w:rFonts w:cs="Book Antiqua"/>
      <w:b/>
      <w:bCs/>
      <w:sz w:val="24"/>
      <w:szCs w:val="24"/>
    </w:rPr>
  </w:style>
  <w:style w:type="paragraph" w:styleId="20">
    <w:name w:val="toc 2"/>
    <w:basedOn w:val="a2"/>
    <w:next w:val="a2"/>
    <w:uiPriority w:val="39"/>
    <w:rsid w:val="00FE6FE3"/>
    <w:pPr>
      <w:spacing w:before="80" w:after="80"/>
      <w:ind w:left="0"/>
    </w:pPr>
    <w:rPr>
      <w:noProof/>
    </w:rPr>
  </w:style>
  <w:style w:type="paragraph" w:styleId="30">
    <w:name w:val="toc 3"/>
    <w:basedOn w:val="a2"/>
    <w:next w:val="a2"/>
    <w:uiPriority w:val="39"/>
    <w:rsid w:val="00FE6FE3"/>
    <w:pPr>
      <w:spacing w:before="80" w:after="80"/>
      <w:ind w:left="0"/>
    </w:pPr>
    <w:rPr>
      <w:noProof/>
    </w:rPr>
  </w:style>
  <w:style w:type="paragraph" w:styleId="41">
    <w:name w:val="toc 4"/>
    <w:basedOn w:val="a2"/>
    <w:next w:val="a2"/>
    <w:uiPriority w:val="39"/>
    <w:rsid w:val="00FE6FE3"/>
    <w:pPr>
      <w:spacing w:before="80" w:after="80"/>
      <w:ind w:left="0"/>
    </w:pPr>
  </w:style>
  <w:style w:type="paragraph" w:styleId="51">
    <w:name w:val="toc 5"/>
    <w:basedOn w:val="a2"/>
    <w:next w:val="a2"/>
    <w:uiPriority w:val="39"/>
    <w:rsid w:val="00FE6FE3"/>
    <w:pPr>
      <w:spacing w:before="80" w:after="80"/>
      <w:ind w:left="0"/>
    </w:pPr>
  </w:style>
  <w:style w:type="paragraph" w:styleId="60">
    <w:name w:val="toc 6"/>
    <w:basedOn w:val="a2"/>
    <w:next w:val="a2"/>
    <w:autoRedefine/>
    <w:uiPriority w:val="39"/>
    <w:rsid w:val="00FE6FE3"/>
    <w:pPr>
      <w:ind w:left="2100"/>
    </w:pPr>
    <w:rPr>
      <w:sz w:val="24"/>
    </w:rPr>
  </w:style>
  <w:style w:type="paragraph" w:styleId="70">
    <w:name w:val="toc 7"/>
    <w:basedOn w:val="a2"/>
    <w:next w:val="a2"/>
    <w:autoRedefine/>
    <w:uiPriority w:val="39"/>
    <w:rsid w:val="00FE6FE3"/>
    <w:pPr>
      <w:ind w:left="2520"/>
    </w:pPr>
    <w:rPr>
      <w:sz w:val="24"/>
    </w:rPr>
  </w:style>
  <w:style w:type="paragraph" w:styleId="80">
    <w:name w:val="toc 8"/>
    <w:basedOn w:val="a2"/>
    <w:next w:val="a2"/>
    <w:autoRedefine/>
    <w:uiPriority w:val="39"/>
    <w:rsid w:val="00FE6FE3"/>
    <w:pPr>
      <w:ind w:left="2940"/>
    </w:pPr>
    <w:rPr>
      <w:sz w:val="24"/>
    </w:rPr>
  </w:style>
  <w:style w:type="paragraph" w:styleId="90">
    <w:name w:val="toc 9"/>
    <w:basedOn w:val="a2"/>
    <w:next w:val="a2"/>
    <w:autoRedefine/>
    <w:uiPriority w:val="39"/>
    <w:rsid w:val="00FE6FE3"/>
    <w:pPr>
      <w:ind w:left="3360"/>
    </w:pPr>
    <w:rPr>
      <w:sz w:val="24"/>
    </w:rPr>
  </w:style>
  <w:style w:type="paragraph" w:styleId="11">
    <w:name w:val="index 1"/>
    <w:basedOn w:val="a2"/>
    <w:next w:val="a2"/>
    <w:autoRedefine/>
    <w:semiHidden/>
    <w:rsid w:val="00FE6FE3"/>
    <w:rPr>
      <w:sz w:val="24"/>
    </w:rPr>
  </w:style>
  <w:style w:type="paragraph" w:styleId="21">
    <w:name w:val="index 2"/>
    <w:basedOn w:val="a2"/>
    <w:next w:val="a2"/>
    <w:autoRedefine/>
    <w:semiHidden/>
    <w:rsid w:val="00FE6FE3"/>
    <w:pPr>
      <w:ind w:leftChars="200" w:left="200"/>
    </w:pPr>
    <w:rPr>
      <w:sz w:val="24"/>
    </w:rPr>
  </w:style>
  <w:style w:type="paragraph" w:styleId="31">
    <w:name w:val="index 3"/>
    <w:basedOn w:val="a2"/>
    <w:next w:val="a2"/>
    <w:autoRedefine/>
    <w:semiHidden/>
    <w:rsid w:val="00FE6FE3"/>
    <w:pPr>
      <w:ind w:leftChars="400" w:left="400"/>
    </w:pPr>
    <w:rPr>
      <w:sz w:val="24"/>
    </w:rPr>
  </w:style>
  <w:style w:type="paragraph" w:styleId="52">
    <w:name w:val="index 5"/>
    <w:basedOn w:val="a2"/>
    <w:next w:val="a2"/>
    <w:autoRedefine/>
    <w:semiHidden/>
    <w:rsid w:val="00FE6FE3"/>
    <w:pPr>
      <w:ind w:left="1050" w:hanging="210"/>
    </w:pPr>
  </w:style>
  <w:style w:type="paragraph" w:styleId="61">
    <w:name w:val="index 6"/>
    <w:basedOn w:val="a2"/>
    <w:next w:val="a2"/>
    <w:autoRedefine/>
    <w:semiHidden/>
    <w:rsid w:val="00FE6FE3"/>
    <w:pPr>
      <w:ind w:left="1260" w:hanging="210"/>
    </w:pPr>
  </w:style>
  <w:style w:type="paragraph" w:styleId="71">
    <w:name w:val="index 7"/>
    <w:basedOn w:val="a2"/>
    <w:next w:val="a2"/>
    <w:autoRedefine/>
    <w:semiHidden/>
    <w:rsid w:val="00FE6FE3"/>
    <w:pPr>
      <w:ind w:left="1470" w:hanging="210"/>
    </w:pPr>
  </w:style>
  <w:style w:type="paragraph" w:styleId="81">
    <w:name w:val="index 8"/>
    <w:basedOn w:val="a2"/>
    <w:next w:val="a2"/>
    <w:autoRedefine/>
    <w:semiHidden/>
    <w:rsid w:val="00FE6FE3"/>
    <w:pPr>
      <w:ind w:left="1680" w:hanging="210"/>
    </w:pPr>
  </w:style>
  <w:style w:type="paragraph" w:styleId="91">
    <w:name w:val="index 9"/>
    <w:basedOn w:val="a2"/>
    <w:next w:val="a2"/>
    <w:autoRedefine/>
    <w:semiHidden/>
    <w:rsid w:val="00FE6FE3"/>
    <w:pPr>
      <w:ind w:left="1890" w:hanging="210"/>
    </w:pPr>
  </w:style>
  <w:style w:type="paragraph" w:styleId="a9">
    <w:name w:val="table of figures"/>
    <w:basedOn w:val="a2"/>
    <w:next w:val="a2"/>
    <w:semiHidden/>
    <w:rsid w:val="00FE6FE3"/>
    <w:pPr>
      <w:spacing w:afterLines="50"/>
      <w:ind w:leftChars="300" w:left="300"/>
    </w:pPr>
  </w:style>
  <w:style w:type="paragraph" w:styleId="aa">
    <w:name w:val="Document Map"/>
    <w:basedOn w:val="a2"/>
    <w:semiHidden/>
    <w:rsid w:val="00FE6FE3"/>
    <w:pPr>
      <w:shd w:val="clear" w:color="auto" w:fill="000080"/>
    </w:pPr>
  </w:style>
  <w:style w:type="paragraph" w:styleId="ab">
    <w:name w:val="footer"/>
    <w:basedOn w:val="HeadingLeft"/>
    <w:link w:val="Char"/>
    <w:uiPriority w:val="99"/>
    <w:rsid w:val="00FE6FE3"/>
    <w:pPr>
      <w:spacing w:before="200" w:after="200" w:line="20" w:lineRule="atLeast"/>
      <w:jc w:val="center"/>
    </w:pPr>
    <w:rPr>
      <w:b/>
      <w:bCs/>
      <w:sz w:val="2"/>
      <w:szCs w:val="2"/>
    </w:rPr>
  </w:style>
  <w:style w:type="paragraph" w:customStyle="1" w:styleId="TerminalDisplayinTable">
    <w:name w:val="Terminal Display in Table"/>
    <w:rsid w:val="006B1C57"/>
    <w:pPr>
      <w:widowControl w:val="0"/>
      <w:shd w:val="clear" w:color="auto" w:fill="F2F2F2"/>
      <w:adjustRightInd w:val="0"/>
      <w:snapToGrid w:val="0"/>
      <w:spacing w:before="80" w:after="80" w:line="240" w:lineRule="atLeast"/>
    </w:pPr>
    <w:rPr>
      <w:rFonts w:cs="Courier New"/>
      <w:snapToGrid w:val="0"/>
      <w:spacing w:val="-1"/>
      <w:sz w:val="16"/>
      <w:szCs w:val="16"/>
    </w:rPr>
  </w:style>
  <w:style w:type="paragraph" w:styleId="ac">
    <w:name w:val="header"/>
    <w:basedOn w:val="a2"/>
    <w:link w:val="Char0"/>
    <w:semiHidden/>
    <w:rsid w:val="00FE6FE3"/>
    <w:pPr>
      <w:tabs>
        <w:tab w:val="center" w:pos="4153"/>
        <w:tab w:val="right" w:pos="8306"/>
      </w:tabs>
      <w:spacing w:before="0" w:after="0" w:line="20" w:lineRule="atLeast"/>
      <w:ind w:left="0"/>
      <w:jc w:val="right"/>
    </w:pPr>
    <w:rPr>
      <w:sz w:val="2"/>
      <w:szCs w:val="2"/>
    </w:rPr>
  </w:style>
  <w:style w:type="character" w:styleId="ad">
    <w:name w:val="Hyperlink"/>
    <w:uiPriority w:val="99"/>
    <w:rsid w:val="006B1C57"/>
    <w:rPr>
      <w:rFonts w:ascii="Huawei Sans" w:eastAsia="方正兰亭黑简体" w:hAnsi="Huawei Sans"/>
      <w:color w:val="0000FF"/>
      <w:u w:val="none"/>
    </w:rPr>
  </w:style>
  <w:style w:type="paragraph" w:customStyle="1" w:styleId="CopyrightDeclaration">
    <w:name w:val="Copyright Declaration"/>
    <w:semiHidden/>
    <w:rsid w:val="00FE6FE3"/>
    <w:pPr>
      <w:spacing w:before="80" w:after="80"/>
    </w:pPr>
    <w:rPr>
      <w:rFonts w:eastAsia="黑体"/>
      <w:sz w:val="36"/>
    </w:rPr>
  </w:style>
  <w:style w:type="numbering" w:styleId="1111110">
    <w:name w:val="Outline List 1"/>
    <w:basedOn w:val="a5"/>
    <w:semiHidden/>
    <w:rsid w:val="00FE6FE3"/>
    <w:pPr>
      <w:numPr>
        <w:numId w:val="2"/>
      </w:numPr>
    </w:pPr>
  </w:style>
  <w:style w:type="paragraph" w:customStyle="1" w:styleId="TableHeading">
    <w:name w:val="Table Heading"/>
    <w:basedOn w:val="a2"/>
    <w:link w:val="TableHeading0"/>
    <w:rsid w:val="00DF0A7D"/>
    <w:pPr>
      <w:keepNext/>
      <w:widowControl w:val="0"/>
      <w:spacing w:before="80" w:after="80"/>
      <w:ind w:left="0"/>
    </w:pPr>
    <w:rPr>
      <w:rFonts w:cs="Book Antiqua"/>
      <w:b/>
      <w:bCs/>
      <w:snapToGrid w:val="0"/>
    </w:rPr>
  </w:style>
  <w:style w:type="paragraph" w:customStyle="1" w:styleId="TableText">
    <w:name w:val="Table Text"/>
    <w:basedOn w:val="a2"/>
    <w:link w:val="TableText0"/>
    <w:rsid w:val="00FE6FE3"/>
    <w:pPr>
      <w:widowControl w:val="0"/>
      <w:spacing w:before="80" w:after="80"/>
      <w:ind w:left="0"/>
    </w:pPr>
    <w:rPr>
      <w:snapToGrid w:val="0"/>
    </w:rPr>
  </w:style>
  <w:style w:type="paragraph" w:customStyle="1" w:styleId="HeadingMiddle">
    <w:name w:val="Heading Middle"/>
    <w:rsid w:val="008C2910"/>
    <w:pPr>
      <w:adjustRightInd w:val="0"/>
      <w:snapToGrid w:val="0"/>
      <w:spacing w:line="240" w:lineRule="atLeast"/>
      <w:jc w:val="center"/>
    </w:pPr>
    <w:rPr>
      <w:rFonts w:cs="Arial"/>
      <w:snapToGrid w:val="0"/>
    </w:rPr>
  </w:style>
  <w:style w:type="paragraph" w:styleId="ae">
    <w:name w:val="macro"/>
    <w:semiHidden/>
    <w:rsid w:val="00FE6FE3"/>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adjustRightInd w:val="0"/>
      <w:snapToGrid w:val="0"/>
      <w:spacing w:before="160" w:after="160"/>
      <w:ind w:left="1701"/>
    </w:pPr>
    <w:rPr>
      <w:rFonts w:ascii="Courier New" w:hAnsi="Courier New" w:cs="Courier New"/>
      <w:kern w:val="2"/>
      <w:sz w:val="24"/>
      <w:szCs w:val="24"/>
    </w:rPr>
  </w:style>
  <w:style w:type="paragraph" w:styleId="af">
    <w:name w:val="footnote text"/>
    <w:basedOn w:val="a2"/>
    <w:link w:val="Char1"/>
    <w:uiPriority w:val="99"/>
    <w:rsid w:val="00FE6FE3"/>
    <w:rPr>
      <w:sz w:val="18"/>
      <w:szCs w:val="18"/>
    </w:rPr>
  </w:style>
  <w:style w:type="character" w:styleId="af0">
    <w:name w:val="footnote reference"/>
    <w:semiHidden/>
    <w:rsid w:val="00FE6FE3"/>
    <w:rPr>
      <w:vertAlign w:val="superscript"/>
    </w:rPr>
  </w:style>
  <w:style w:type="paragraph" w:styleId="af1">
    <w:name w:val="Balloon Text"/>
    <w:basedOn w:val="a2"/>
    <w:semiHidden/>
    <w:rsid w:val="00FE6FE3"/>
    <w:rPr>
      <w:sz w:val="18"/>
      <w:szCs w:val="18"/>
    </w:rPr>
  </w:style>
  <w:style w:type="paragraph" w:styleId="af2">
    <w:name w:val="annotation text"/>
    <w:basedOn w:val="a2"/>
    <w:semiHidden/>
    <w:rsid w:val="00FE6FE3"/>
  </w:style>
  <w:style w:type="character" w:styleId="af3">
    <w:name w:val="annotation reference"/>
    <w:semiHidden/>
    <w:rsid w:val="00FE6FE3"/>
    <w:rPr>
      <w:sz w:val="21"/>
      <w:szCs w:val="21"/>
    </w:rPr>
  </w:style>
  <w:style w:type="paragraph" w:styleId="af4">
    <w:name w:val="annotation subject"/>
    <w:basedOn w:val="af2"/>
    <w:next w:val="af2"/>
    <w:semiHidden/>
    <w:rsid w:val="00FE6FE3"/>
    <w:rPr>
      <w:b/>
      <w:bCs/>
    </w:rPr>
  </w:style>
  <w:style w:type="paragraph" w:styleId="42">
    <w:name w:val="index 4"/>
    <w:basedOn w:val="a2"/>
    <w:next w:val="a2"/>
    <w:autoRedefine/>
    <w:semiHidden/>
    <w:rsid w:val="00FE6FE3"/>
    <w:pPr>
      <w:ind w:left="1260"/>
    </w:pPr>
  </w:style>
  <w:style w:type="paragraph" w:styleId="af5">
    <w:name w:val="index heading"/>
    <w:basedOn w:val="a2"/>
    <w:next w:val="11"/>
    <w:semiHidden/>
    <w:rsid w:val="00FE6FE3"/>
    <w:rPr>
      <w:b/>
      <w:bCs/>
    </w:rPr>
  </w:style>
  <w:style w:type="paragraph" w:styleId="af6">
    <w:name w:val="caption"/>
    <w:basedOn w:val="a2"/>
    <w:next w:val="a2"/>
    <w:semiHidden/>
    <w:qFormat/>
    <w:rsid w:val="00FE6FE3"/>
    <w:pPr>
      <w:spacing w:before="152"/>
    </w:pPr>
    <w:rPr>
      <w:rFonts w:eastAsia="黑体"/>
    </w:rPr>
  </w:style>
  <w:style w:type="paragraph" w:styleId="af7">
    <w:name w:val="endnote text"/>
    <w:basedOn w:val="a2"/>
    <w:semiHidden/>
    <w:rsid w:val="00FE6FE3"/>
  </w:style>
  <w:style w:type="character" w:styleId="af8">
    <w:name w:val="endnote reference"/>
    <w:semiHidden/>
    <w:rsid w:val="00FE6FE3"/>
    <w:rPr>
      <w:vertAlign w:val="superscript"/>
    </w:rPr>
  </w:style>
  <w:style w:type="paragraph" w:styleId="af9">
    <w:name w:val="table of authorities"/>
    <w:basedOn w:val="a2"/>
    <w:next w:val="a2"/>
    <w:semiHidden/>
    <w:rsid w:val="00FE6FE3"/>
    <w:pPr>
      <w:ind w:left="420"/>
    </w:pPr>
  </w:style>
  <w:style w:type="paragraph" w:styleId="afa">
    <w:name w:val="toa heading"/>
    <w:basedOn w:val="a2"/>
    <w:next w:val="a2"/>
    <w:semiHidden/>
    <w:rsid w:val="00FE6FE3"/>
    <w:pPr>
      <w:spacing w:before="120"/>
    </w:pPr>
  </w:style>
  <w:style w:type="paragraph" w:customStyle="1" w:styleId="Contents">
    <w:name w:val="Contents"/>
    <w:basedOn w:val="Heading1NoNumber"/>
    <w:rsid w:val="00D202A7"/>
    <w:pPr>
      <w:outlineLvl w:val="9"/>
    </w:pPr>
  </w:style>
  <w:style w:type="character" w:styleId="HTML">
    <w:name w:val="HTML Variable"/>
    <w:semiHidden/>
    <w:rsid w:val="00FE6FE3"/>
    <w:rPr>
      <w:i/>
      <w:iCs/>
    </w:rPr>
  </w:style>
  <w:style w:type="character" w:styleId="HTML0">
    <w:name w:val="HTML Typewriter"/>
    <w:semiHidden/>
    <w:rsid w:val="00FE6FE3"/>
    <w:rPr>
      <w:rFonts w:ascii="Courier New" w:hAnsi="Courier New" w:cs="Courier New"/>
      <w:sz w:val="20"/>
      <w:szCs w:val="20"/>
    </w:rPr>
  </w:style>
  <w:style w:type="character" w:styleId="HTML1">
    <w:name w:val="HTML Code"/>
    <w:semiHidden/>
    <w:rsid w:val="00FE6FE3"/>
    <w:rPr>
      <w:rFonts w:ascii="Courier New" w:hAnsi="Courier New" w:cs="Courier New"/>
      <w:sz w:val="20"/>
      <w:szCs w:val="20"/>
    </w:rPr>
  </w:style>
  <w:style w:type="paragraph" w:styleId="HTML2">
    <w:name w:val="HTML Address"/>
    <w:basedOn w:val="a2"/>
    <w:semiHidden/>
    <w:rsid w:val="00FE6FE3"/>
    <w:rPr>
      <w:i/>
      <w:iCs/>
    </w:rPr>
  </w:style>
  <w:style w:type="character" w:styleId="HTML3">
    <w:name w:val="HTML Definition"/>
    <w:semiHidden/>
    <w:rsid w:val="00FE6FE3"/>
    <w:rPr>
      <w:i/>
      <w:iCs/>
    </w:rPr>
  </w:style>
  <w:style w:type="character" w:styleId="HTML4">
    <w:name w:val="HTML Keyboard"/>
    <w:semiHidden/>
    <w:rsid w:val="00FE6FE3"/>
    <w:rPr>
      <w:rFonts w:ascii="Courier New" w:hAnsi="Courier New" w:cs="Courier New"/>
      <w:sz w:val="20"/>
      <w:szCs w:val="20"/>
    </w:rPr>
  </w:style>
  <w:style w:type="character" w:styleId="HTML5">
    <w:name w:val="HTML Acronym"/>
    <w:basedOn w:val="a3"/>
    <w:semiHidden/>
    <w:rsid w:val="00FE6FE3"/>
  </w:style>
  <w:style w:type="character" w:styleId="HTML6">
    <w:name w:val="HTML Sample"/>
    <w:semiHidden/>
    <w:rsid w:val="00FE6FE3"/>
    <w:rPr>
      <w:rFonts w:ascii="Courier New" w:hAnsi="Courier New" w:cs="Courier New"/>
    </w:rPr>
  </w:style>
  <w:style w:type="character" w:styleId="HTML7">
    <w:name w:val="HTML Cite"/>
    <w:semiHidden/>
    <w:rsid w:val="00FE6FE3"/>
    <w:rPr>
      <w:i/>
      <w:iCs/>
    </w:rPr>
  </w:style>
  <w:style w:type="paragraph" w:styleId="HTML8">
    <w:name w:val="HTML Preformatted"/>
    <w:basedOn w:val="a2"/>
    <w:semiHidden/>
    <w:rsid w:val="00FE6FE3"/>
    <w:rPr>
      <w:rFonts w:ascii="Courier New" w:hAnsi="Courier New" w:cs="Courier New"/>
    </w:rPr>
  </w:style>
  <w:style w:type="table" w:styleId="12">
    <w:name w:val="Table Web 1"/>
    <w:basedOn w:val="a4"/>
    <w:semiHidden/>
    <w:rsid w:val="00FE6FE3"/>
    <w:pPr>
      <w:adjustRightInd w:val="0"/>
      <w:snapToGrid w:val="0"/>
      <w:spacing w:before="160" w:after="160" w:line="240" w:lineRule="atLeast"/>
      <w:ind w:left="1701"/>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2">
    <w:name w:val="Table Web 2"/>
    <w:basedOn w:val="a4"/>
    <w:semiHidden/>
    <w:rsid w:val="00FE6FE3"/>
    <w:pPr>
      <w:adjustRightInd w:val="0"/>
      <w:snapToGrid w:val="0"/>
      <w:spacing w:before="160" w:after="160" w:line="240" w:lineRule="atLeast"/>
      <w:ind w:left="1701"/>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2">
    <w:name w:val="Table Web 3"/>
    <w:basedOn w:val="a4"/>
    <w:semiHidden/>
    <w:rsid w:val="00FE6FE3"/>
    <w:pPr>
      <w:adjustRightInd w:val="0"/>
      <w:snapToGrid w:val="0"/>
      <w:spacing w:before="160" w:after="160" w:line="240" w:lineRule="atLeast"/>
      <w:ind w:left="1701"/>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b">
    <w:name w:val="Table Theme"/>
    <w:basedOn w:val="a4"/>
    <w:semiHidden/>
    <w:rsid w:val="00FE6FE3"/>
    <w:pPr>
      <w:adjustRightInd w:val="0"/>
      <w:snapToGrid w:val="0"/>
      <w:spacing w:before="160" w:after="160" w:line="240" w:lineRule="atLeast"/>
      <w:ind w:left="1701"/>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3">
    <w:name w:val="Table Colorful 1"/>
    <w:basedOn w:val="a4"/>
    <w:semiHidden/>
    <w:rsid w:val="00FE6FE3"/>
    <w:pPr>
      <w:adjustRightInd w:val="0"/>
      <w:snapToGrid w:val="0"/>
      <w:spacing w:before="160" w:after="160" w:line="240" w:lineRule="atLeast"/>
      <w:ind w:left="1701"/>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3">
    <w:name w:val="Table Colorful 2"/>
    <w:basedOn w:val="a4"/>
    <w:semiHidden/>
    <w:rsid w:val="00FE6FE3"/>
    <w:pPr>
      <w:adjustRightInd w:val="0"/>
      <w:snapToGrid w:val="0"/>
      <w:spacing w:before="160" w:after="160" w:line="240" w:lineRule="atLeast"/>
      <w:ind w:left="1701"/>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3">
    <w:name w:val="Table Colorful 3"/>
    <w:basedOn w:val="a4"/>
    <w:semiHidden/>
    <w:rsid w:val="00FE6FE3"/>
    <w:pPr>
      <w:adjustRightInd w:val="0"/>
      <w:snapToGrid w:val="0"/>
      <w:spacing w:before="160" w:after="160" w:line="240" w:lineRule="atLeast"/>
      <w:ind w:left="1701"/>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c">
    <w:name w:val="Salutation"/>
    <w:basedOn w:val="a2"/>
    <w:next w:val="a2"/>
    <w:semiHidden/>
    <w:rsid w:val="00FE6FE3"/>
  </w:style>
  <w:style w:type="paragraph" w:styleId="afd">
    <w:name w:val="Plain Text"/>
    <w:basedOn w:val="a2"/>
    <w:semiHidden/>
    <w:rsid w:val="00FE6FE3"/>
    <w:rPr>
      <w:rFonts w:ascii="宋体" w:hAnsi="Courier New" w:cs="Courier New"/>
    </w:rPr>
  </w:style>
  <w:style w:type="table" w:styleId="afe">
    <w:name w:val="Table Elegant"/>
    <w:basedOn w:val="a4"/>
    <w:semiHidden/>
    <w:rsid w:val="00FE6FE3"/>
    <w:pPr>
      <w:adjustRightInd w:val="0"/>
      <w:snapToGrid w:val="0"/>
      <w:spacing w:before="160" w:after="160" w:line="240" w:lineRule="atLeast"/>
      <w:ind w:left="1701"/>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aff">
    <w:name w:val="E-mail Signature"/>
    <w:basedOn w:val="a2"/>
    <w:semiHidden/>
    <w:rsid w:val="00FE6FE3"/>
  </w:style>
  <w:style w:type="paragraph" w:styleId="aff0">
    <w:name w:val="Subtitle"/>
    <w:basedOn w:val="a2"/>
    <w:semiHidden/>
    <w:qFormat/>
    <w:rsid w:val="00FE6FE3"/>
    <w:pPr>
      <w:spacing w:before="240" w:after="60" w:line="312" w:lineRule="atLeast"/>
      <w:jc w:val="center"/>
      <w:outlineLvl w:val="1"/>
    </w:pPr>
    <w:rPr>
      <w:b/>
      <w:bCs/>
      <w:kern w:val="28"/>
      <w:sz w:val="32"/>
      <w:szCs w:val="32"/>
    </w:rPr>
  </w:style>
  <w:style w:type="table" w:styleId="14">
    <w:name w:val="Table Classic 1"/>
    <w:basedOn w:val="a4"/>
    <w:semiHidden/>
    <w:rsid w:val="00FE6FE3"/>
    <w:pPr>
      <w:adjustRightInd w:val="0"/>
      <w:snapToGrid w:val="0"/>
      <w:spacing w:before="160" w:after="160" w:line="240" w:lineRule="atLeast"/>
      <w:ind w:left="1701"/>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4">
    <w:name w:val="Table Classic 2"/>
    <w:basedOn w:val="a4"/>
    <w:semiHidden/>
    <w:rsid w:val="00FE6FE3"/>
    <w:pPr>
      <w:adjustRightInd w:val="0"/>
      <w:snapToGrid w:val="0"/>
      <w:spacing w:before="160" w:after="160" w:line="240" w:lineRule="atLeast"/>
      <w:ind w:left="1701"/>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4">
    <w:name w:val="Table Classic 3"/>
    <w:basedOn w:val="a4"/>
    <w:semiHidden/>
    <w:rsid w:val="00FE6FE3"/>
    <w:pPr>
      <w:adjustRightInd w:val="0"/>
      <w:snapToGrid w:val="0"/>
      <w:spacing w:before="160" w:after="160" w:line="240" w:lineRule="atLeast"/>
      <w:ind w:left="1701"/>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3">
    <w:name w:val="Table Classic 4"/>
    <w:basedOn w:val="a4"/>
    <w:semiHidden/>
    <w:rsid w:val="00FE6FE3"/>
    <w:pPr>
      <w:adjustRightInd w:val="0"/>
      <w:snapToGrid w:val="0"/>
      <w:spacing w:before="160" w:after="160" w:line="240" w:lineRule="atLeast"/>
      <w:ind w:left="1701"/>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styleId="aff1">
    <w:name w:val="envelope return"/>
    <w:basedOn w:val="a2"/>
    <w:semiHidden/>
    <w:rsid w:val="00FE6FE3"/>
  </w:style>
  <w:style w:type="table" w:styleId="15">
    <w:name w:val="Table Simple 1"/>
    <w:basedOn w:val="a4"/>
    <w:semiHidden/>
    <w:rsid w:val="00FE6FE3"/>
    <w:pPr>
      <w:adjustRightInd w:val="0"/>
      <w:snapToGrid w:val="0"/>
      <w:spacing w:before="160" w:after="160" w:line="240" w:lineRule="atLeast"/>
      <w:ind w:left="1701"/>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5">
    <w:name w:val="Table Simple 2"/>
    <w:basedOn w:val="a4"/>
    <w:semiHidden/>
    <w:rsid w:val="00FE6FE3"/>
    <w:pPr>
      <w:adjustRightInd w:val="0"/>
      <w:snapToGrid w:val="0"/>
      <w:spacing w:before="160" w:after="160" w:line="240" w:lineRule="atLeast"/>
      <w:ind w:left="1701"/>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5">
    <w:name w:val="Table Simple 3"/>
    <w:basedOn w:val="a4"/>
    <w:semiHidden/>
    <w:rsid w:val="00FE6FE3"/>
    <w:pPr>
      <w:adjustRightInd w:val="0"/>
      <w:snapToGrid w:val="0"/>
      <w:spacing w:before="160" w:after="160" w:line="240" w:lineRule="atLeast"/>
      <w:ind w:left="1701"/>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styleId="aff2">
    <w:name w:val="Closing"/>
    <w:basedOn w:val="a2"/>
    <w:semiHidden/>
    <w:rsid w:val="00FE6FE3"/>
    <w:pPr>
      <w:ind w:leftChars="2100" w:left="100"/>
    </w:pPr>
  </w:style>
  <w:style w:type="table" w:styleId="16">
    <w:name w:val="Table Subtle 1"/>
    <w:basedOn w:val="a4"/>
    <w:semiHidden/>
    <w:rsid w:val="00FE6FE3"/>
    <w:pPr>
      <w:adjustRightInd w:val="0"/>
      <w:snapToGrid w:val="0"/>
      <w:spacing w:before="160" w:after="160" w:line="240" w:lineRule="atLeast"/>
      <w:ind w:left="1701"/>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6">
    <w:name w:val="Table Subtle 2"/>
    <w:basedOn w:val="a4"/>
    <w:semiHidden/>
    <w:rsid w:val="00FE6FE3"/>
    <w:pPr>
      <w:adjustRightInd w:val="0"/>
      <w:snapToGrid w:val="0"/>
      <w:spacing w:before="160" w:after="160" w:line="240" w:lineRule="atLeast"/>
      <w:ind w:left="1701"/>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7">
    <w:name w:val="Table 3D effects 1"/>
    <w:basedOn w:val="a4"/>
    <w:semiHidden/>
    <w:rsid w:val="00FE6FE3"/>
    <w:pPr>
      <w:adjustRightInd w:val="0"/>
      <w:snapToGrid w:val="0"/>
      <w:spacing w:before="160" w:after="160" w:line="240" w:lineRule="atLeast"/>
      <w:ind w:left="1701"/>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7">
    <w:name w:val="Table 3D effects 2"/>
    <w:basedOn w:val="a4"/>
    <w:semiHidden/>
    <w:rsid w:val="00FE6FE3"/>
    <w:pPr>
      <w:adjustRightInd w:val="0"/>
      <w:snapToGrid w:val="0"/>
      <w:spacing w:before="160" w:after="160" w:line="240" w:lineRule="atLeast"/>
      <w:ind w:left="1701"/>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6">
    <w:name w:val="Table 3D effects 3"/>
    <w:basedOn w:val="a4"/>
    <w:semiHidden/>
    <w:rsid w:val="00FE6FE3"/>
    <w:pPr>
      <w:adjustRightInd w:val="0"/>
      <w:snapToGrid w:val="0"/>
      <w:spacing w:before="160" w:after="160" w:line="240" w:lineRule="atLeast"/>
      <w:ind w:left="1701"/>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3">
    <w:name w:val="List"/>
    <w:basedOn w:val="a2"/>
    <w:semiHidden/>
    <w:rsid w:val="00FE6FE3"/>
    <w:pPr>
      <w:ind w:left="200" w:hangingChars="200" w:hanging="200"/>
    </w:pPr>
  </w:style>
  <w:style w:type="paragraph" w:styleId="28">
    <w:name w:val="List 2"/>
    <w:basedOn w:val="a2"/>
    <w:semiHidden/>
    <w:rsid w:val="00FE6FE3"/>
    <w:pPr>
      <w:ind w:leftChars="200" w:left="100" w:hangingChars="200" w:hanging="200"/>
    </w:pPr>
  </w:style>
  <w:style w:type="paragraph" w:styleId="37">
    <w:name w:val="List 3"/>
    <w:basedOn w:val="a2"/>
    <w:semiHidden/>
    <w:rsid w:val="00FE6FE3"/>
    <w:pPr>
      <w:ind w:leftChars="400" w:left="100" w:hangingChars="200" w:hanging="200"/>
    </w:pPr>
  </w:style>
  <w:style w:type="paragraph" w:styleId="44">
    <w:name w:val="List 4"/>
    <w:basedOn w:val="a2"/>
    <w:semiHidden/>
    <w:rsid w:val="00FE6FE3"/>
    <w:pPr>
      <w:ind w:leftChars="600" w:left="100" w:hangingChars="200" w:hanging="200"/>
    </w:pPr>
  </w:style>
  <w:style w:type="paragraph" w:styleId="53">
    <w:name w:val="List 5"/>
    <w:basedOn w:val="a2"/>
    <w:semiHidden/>
    <w:rsid w:val="00FE6FE3"/>
    <w:pPr>
      <w:ind w:leftChars="800" w:left="100" w:hangingChars="200" w:hanging="200"/>
    </w:pPr>
  </w:style>
  <w:style w:type="paragraph" w:styleId="a1">
    <w:name w:val="List Number"/>
    <w:basedOn w:val="a2"/>
    <w:semiHidden/>
    <w:rsid w:val="00FE6FE3"/>
    <w:pPr>
      <w:numPr>
        <w:numId w:val="4"/>
      </w:numPr>
    </w:pPr>
  </w:style>
  <w:style w:type="paragraph" w:styleId="29">
    <w:name w:val="List Number 2"/>
    <w:basedOn w:val="a2"/>
    <w:semiHidden/>
    <w:rsid w:val="00FE6FE3"/>
    <w:pPr>
      <w:tabs>
        <w:tab w:val="num" w:pos="432"/>
      </w:tabs>
      <w:ind w:left="432" w:hanging="432"/>
    </w:pPr>
  </w:style>
  <w:style w:type="paragraph" w:styleId="38">
    <w:name w:val="List Number 3"/>
    <w:basedOn w:val="a2"/>
    <w:semiHidden/>
    <w:rsid w:val="00FE6FE3"/>
    <w:pPr>
      <w:tabs>
        <w:tab w:val="num" w:pos="432"/>
      </w:tabs>
      <w:ind w:left="432" w:hanging="432"/>
    </w:pPr>
  </w:style>
  <w:style w:type="paragraph" w:styleId="4">
    <w:name w:val="List Number 4"/>
    <w:basedOn w:val="a2"/>
    <w:semiHidden/>
    <w:rsid w:val="00FE6FE3"/>
    <w:pPr>
      <w:numPr>
        <w:numId w:val="6"/>
      </w:numPr>
    </w:pPr>
  </w:style>
  <w:style w:type="paragraph" w:styleId="54">
    <w:name w:val="List Number 5"/>
    <w:basedOn w:val="a2"/>
    <w:semiHidden/>
    <w:rsid w:val="00FE6FE3"/>
    <w:pPr>
      <w:ind w:left="0"/>
    </w:pPr>
  </w:style>
  <w:style w:type="paragraph" w:styleId="aff4">
    <w:name w:val="List Continue"/>
    <w:basedOn w:val="a2"/>
    <w:semiHidden/>
    <w:rsid w:val="00FE6FE3"/>
    <w:pPr>
      <w:spacing w:after="120"/>
      <w:ind w:leftChars="200" w:left="420"/>
    </w:pPr>
  </w:style>
  <w:style w:type="paragraph" w:styleId="2a">
    <w:name w:val="List Continue 2"/>
    <w:basedOn w:val="a2"/>
    <w:semiHidden/>
    <w:rsid w:val="00FE6FE3"/>
    <w:pPr>
      <w:spacing w:after="120"/>
      <w:ind w:leftChars="400" w:left="840"/>
    </w:pPr>
  </w:style>
  <w:style w:type="paragraph" w:styleId="39">
    <w:name w:val="List Continue 3"/>
    <w:basedOn w:val="a2"/>
    <w:semiHidden/>
    <w:rsid w:val="00FE6FE3"/>
    <w:pPr>
      <w:spacing w:after="120"/>
      <w:ind w:leftChars="600" w:left="1260"/>
    </w:pPr>
  </w:style>
  <w:style w:type="paragraph" w:styleId="45">
    <w:name w:val="List Continue 4"/>
    <w:basedOn w:val="a2"/>
    <w:semiHidden/>
    <w:rsid w:val="00FE6FE3"/>
    <w:pPr>
      <w:spacing w:after="120"/>
      <w:ind w:leftChars="800" w:left="1680"/>
    </w:pPr>
  </w:style>
  <w:style w:type="paragraph" w:styleId="55">
    <w:name w:val="List Continue 5"/>
    <w:basedOn w:val="a2"/>
    <w:semiHidden/>
    <w:rsid w:val="00FE6FE3"/>
    <w:pPr>
      <w:spacing w:after="120"/>
      <w:ind w:leftChars="1000" w:left="2100"/>
    </w:pPr>
  </w:style>
  <w:style w:type="paragraph" w:styleId="aff5">
    <w:name w:val="List Bullet"/>
    <w:basedOn w:val="a2"/>
    <w:autoRedefine/>
    <w:semiHidden/>
    <w:rsid w:val="00FE6FE3"/>
    <w:pPr>
      <w:tabs>
        <w:tab w:val="num" w:pos="432"/>
      </w:tabs>
      <w:ind w:left="432" w:hanging="432"/>
    </w:pPr>
  </w:style>
  <w:style w:type="paragraph" w:styleId="2b">
    <w:name w:val="List Bullet 2"/>
    <w:basedOn w:val="a2"/>
    <w:autoRedefine/>
    <w:semiHidden/>
    <w:rsid w:val="00FE6FE3"/>
    <w:pPr>
      <w:tabs>
        <w:tab w:val="num" w:pos="432"/>
      </w:tabs>
      <w:ind w:left="432" w:hanging="432"/>
    </w:pPr>
  </w:style>
  <w:style w:type="paragraph" w:styleId="3a">
    <w:name w:val="List Bullet 3"/>
    <w:basedOn w:val="a2"/>
    <w:autoRedefine/>
    <w:semiHidden/>
    <w:rsid w:val="00FE6FE3"/>
    <w:pPr>
      <w:tabs>
        <w:tab w:val="num" w:pos="432"/>
      </w:tabs>
      <w:ind w:left="432" w:hanging="432"/>
    </w:pPr>
  </w:style>
  <w:style w:type="paragraph" w:styleId="46">
    <w:name w:val="List Bullet 4"/>
    <w:basedOn w:val="a2"/>
    <w:autoRedefine/>
    <w:semiHidden/>
    <w:rsid w:val="00FE6FE3"/>
    <w:pPr>
      <w:tabs>
        <w:tab w:val="num" w:pos="432"/>
      </w:tabs>
      <w:ind w:left="432" w:hanging="432"/>
    </w:pPr>
  </w:style>
  <w:style w:type="paragraph" w:styleId="5">
    <w:name w:val="List Bullet 5"/>
    <w:basedOn w:val="a2"/>
    <w:autoRedefine/>
    <w:semiHidden/>
    <w:rsid w:val="00FE6FE3"/>
    <w:pPr>
      <w:numPr>
        <w:numId w:val="5"/>
      </w:numPr>
    </w:pPr>
  </w:style>
  <w:style w:type="table" w:styleId="18">
    <w:name w:val="Table List 1"/>
    <w:basedOn w:val="a4"/>
    <w:semiHidden/>
    <w:rsid w:val="00FE6FE3"/>
    <w:pPr>
      <w:adjustRightInd w:val="0"/>
      <w:snapToGrid w:val="0"/>
      <w:spacing w:before="160" w:after="160" w:line="240" w:lineRule="atLeast"/>
      <w:ind w:left="1701"/>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c">
    <w:name w:val="Table List 2"/>
    <w:basedOn w:val="a4"/>
    <w:semiHidden/>
    <w:rsid w:val="00FE6FE3"/>
    <w:pPr>
      <w:adjustRightInd w:val="0"/>
      <w:snapToGrid w:val="0"/>
      <w:spacing w:before="160" w:after="160" w:line="240" w:lineRule="atLeast"/>
      <w:ind w:left="1701"/>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b">
    <w:name w:val="Table List 3"/>
    <w:basedOn w:val="a4"/>
    <w:semiHidden/>
    <w:rsid w:val="00FE6FE3"/>
    <w:pPr>
      <w:adjustRightInd w:val="0"/>
      <w:snapToGrid w:val="0"/>
      <w:spacing w:before="160" w:after="160" w:line="240" w:lineRule="atLeast"/>
      <w:ind w:left="1701"/>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7">
    <w:name w:val="Table List 4"/>
    <w:basedOn w:val="a4"/>
    <w:semiHidden/>
    <w:rsid w:val="00FE6FE3"/>
    <w:pPr>
      <w:adjustRightInd w:val="0"/>
      <w:snapToGrid w:val="0"/>
      <w:spacing w:before="160" w:after="160" w:line="240" w:lineRule="atLeast"/>
      <w:ind w:left="1701"/>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6">
    <w:name w:val="Table List 5"/>
    <w:basedOn w:val="a4"/>
    <w:semiHidden/>
    <w:rsid w:val="00FE6FE3"/>
    <w:pPr>
      <w:adjustRightInd w:val="0"/>
      <w:snapToGrid w:val="0"/>
      <w:spacing w:before="160" w:after="160" w:line="240" w:lineRule="atLeast"/>
      <w:ind w:left="1701"/>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2">
    <w:name w:val="Table List 6"/>
    <w:basedOn w:val="a4"/>
    <w:semiHidden/>
    <w:rsid w:val="00FE6FE3"/>
    <w:pPr>
      <w:adjustRightInd w:val="0"/>
      <w:snapToGrid w:val="0"/>
      <w:spacing w:before="160" w:after="160" w:line="240" w:lineRule="atLeast"/>
      <w:ind w:left="1701"/>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72">
    <w:name w:val="Table List 7"/>
    <w:basedOn w:val="a4"/>
    <w:semiHidden/>
    <w:rsid w:val="00FE6FE3"/>
    <w:pPr>
      <w:adjustRightInd w:val="0"/>
      <w:snapToGrid w:val="0"/>
      <w:spacing w:before="160" w:after="160" w:line="240" w:lineRule="atLeast"/>
      <w:ind w:left="1701"/>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2">
    <w:name w:val="Table List 8"/>
    <w:basedOn w:val="a4"/>
    <w:semiHidden/>
    <w:rsid w:val="00FE6FE3"/>
    <w:pPr>
      <w:adjustRightInd w:val="0"/>
      <w:snapToGrid w:val="0"/>
      <w:spacing w:before="160" w:after="160" w:line="240" w:lineRule="atLeast"/>
      <w:ind w:left="1701"/>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tblStylePr w:type="nwCell">
      <w:tblPr/>
      <w:tcPr>
        <w:tcBorders>
          <w:tl2br w:val="single" w:sz="6" w:space="0" w:color="auto"/>
          <w:tr2bl w:val="none" w:sz="0" w:space="0" w:color="auto"/>
        </w:tcBorders>
      </w:tcPr>
    </w:tblStylePr>
  </w:style>
  <w:style w:type="table" w:styleId="aff6">
    <w:name w:val="Table Contemporary"/>
    <w:basedOn w:val="a4"/>
    <w:semiHidden/>
    <w:rsid w:val="00FE6FE3"/>
    <w:pPr>
      <w:adjustRightInd w:val="0"/>
      <w:snapToGrid w:val="0"/>
      <w:spacing w:before="160" w:after="160" w:line="240" w:lineRule="atLeast"/>
      <w:ind w:left="1701"/>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aff7">
    <w:name w:val="Normal (Web)"/>
    <w:basedOn w:val="a2"/>
    <w:uiPriority w:val="99"/>
    <w:semiHidden/>
    <w:rsid w:val="00FE6FE3"/>
  </w:style>
  <w:style w:type="paragraph" w:styleId="aff8">
    <w:name w:val="Signature"/>
    <w:basedOn w:val="a2"/>
    <w:semiHidden/>
    <w:rsid w:val="00FE6FE3"/>
    <w:pPr>
      <w:ind w:leftChars="2100" w:left="100"/>
    </w:pPr>
  </w:style>
  <w:style w:type="character" w:styleId="aff9">
    <w:name w:val="Emphasis"/>
    <w:uiPriority w:val="20"/>
    <w:qFormat/>
    <w:rsid w:val="00FE6FE3"/>
    <w:rPr>
      <w:i/>
      <w:iCs/>
    </w:rPr>
  </w:style>
  <w:style w:type="paragraph" w:styleId="affa">
    <w:name w:val="Date"/>
    <w:basedOn w:val="a2"/>
    <w:next w:val="a2"/>
    <w:semiHidden/>
    <w:rsid w:val="00FE6FE3"/>
    <w:pPr>
      <w:ind w:leftChars="2500" w:left="100"/>
    </w:pPr>
  </w:style>
  <w:style w:type="table" w:styleId="19">
    <w:name w:val="Table Columns 1"/>
    <w:basedOn w:val="a4"/>
    <w:semiHidden/>
    <w:rsid w:val="00FE6FE3"/>
    <w:pPr>
      <w:adjustRightInd w:val="0"/>
      <w:snapToGrid w:val="0"/>
      <w:spacing w:before="160" w:after="160" w:line="240" w:lineRule="atLeast"/>
      <w:ind w:left="1701"/>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d">
    <w:name w:val="Table Columns 2"/>
    <w:basedOn w:val="a4"/>
    <w:semiHidden/>
    <w:rsid w:val="00FE6FE3"/>
    <w:pPr>
      <w:adjustRightInd w:val="0"/>
      <w:snapToGrid w:val="0"/>
      <w:spacing w:before="160" w:after="160" w:line="240" w:lineRule="atLeast"/>
      <w:ind w:left="1701"/>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Columns 3"/>
    <w:basedOn w:val="a4"/>
    <w:semiHidden/>
    <w:rsid w:val="00FE6FE3"/>
    <w:pPr>
      <w:adjustRightInd w:val="0"/>
      <w:snapToGrid w:val="0"/>
      <w:spacing w:before="160" w:after="160" w:line="240" w:lineRule="atLeast"/>
      <w:ind w:left="1701"/>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4"/>
    <w:semiHidden/>
    <w:rsid w:val="00FE6FE3"/>
    <w:pPr>
      <w:adjustRightInd w:val="0"/>
      <w:snapToGrid w:val="0"/>
      <w:spacing w:before="160" w:after="160" w:line="240" w:lineRule="atLeast"/>
      <w:ind w:left="1701"/>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4"/>
    <w:semiHidden/>
    <w:rsid w:val="00FE6FE3"/>
    <w:pPr>
      <w:adjustRightInd w:val="0"/>
      <w:snapToGrid w:val="0"/>
      <w:spacing w:before="160" w:after="160" w:line="240" w:lineRule="atLeast"/>
      <w:ind w:left="1701"/>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a">
    <w:name w:val="Table Grid 1"/>
    <w:basedOn w:val="a4"/>
    <w:semiHidden/>
    <w:rsid w:val="00FE6FE3"/>
    <w:pPr>
      <w:adjustRightInd w:val="0"/>
      <w:snapToGrid w:val="0"/>
      <w:spacing w:before="160" w:after="160" w:line="240" w:lineRule="atLeast"/>
      <w:ind w:left="1701"/>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2e">
    <w:name w:val="Table Grid 2"/>
    <w:basedOn w:val="a4"/>
    <w:semiHidden/>
    <w:rsid w:val="00FE6FE3"/>
    <w:pPr>
      <w:adjustRightInd w:val="0"/>
      <w:snapToGrid w:val="0"/>
      <w:spacing w:before="160" w:after="160" w:line="240" w:lineRule="atLeast"/>
      <w:ind w:left="1701"/>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d">
    <w:name w:val="Table Grid 3"/>
    <w:basedOn w:val="a4"/>
    <w:semiHidden/>
    <w:rsid w:val="00FE6FE3"/>
    <w:pPr>
      <w:adjustRightInd w:val="0"/>
      <w:snapToGrid w:val="0"/>
      <w:spacing w:before="160" w:after="160" w:line="240" w:lineRule="atLeast"/>
      <w:ind w:left="1701"/>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49">
    <w:name w:val="Table Grid 4"/>
    <w:basedOn w:val="a4"/>
    <w:semiHidden/>
    <w:rsid w:val="00FE6FE3"/>
    <w:pPr>
      <w:adjustRightInd w:val="0"/>
      <w:snapToGrid w:val="0"/>
      <w:spacing w:before="160" w:after="160" w:line="240" w:lineRule="atLeast"/>
      <w:ind w:left="1701"/>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8">
    <w:name w:val="Table Grid 5"/>
    <w:basedOn w:val="a4"/>
    <w:semiHidden/>
    <w:rsid w:val="00FE6FE3"/>
    <w:pPr>
      <w:adjustRightInd w:val="0"/>
      <w:snapToGrid w:val="0"/>
      <w:spacing w:before="160" w:after="160" w:line="240" w:lineRule="atLeast"/>
      <w:ind w:left="1701"/>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3">
    <w:name w:val="Table Grid 6"/>
    <w:basedOn w:val="a4"/>
    <w:semiHidden/>
    <w:rsid w:val="00FE6FE3"/>
    <w:pPr>
      <w:adjustRightInd w:val="0"/>
      <w:snapToGrid w:val="0"/>
      <w:spacing w:before="160" w:after="160" w:line="240" w:lineRule="atLeast"/>
      <w:ind w:left="1701"/>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3">
    <w:name w:val="Table Grid 7"/>
    <w:basedOn w:val="a4"/>
    <w:semiHidden/>
    <w:rsid w:val="00FE6FE3"/>
    <w:pPr>
      <w:adjustRightInd w:val="0"/>
      <w:snapToGrid w:val="0"/>
      <w:spacing w:before="160" w:after="160" w:line="240" w:lineRule="atLeast"/>
      <w:ind w:left="1701"/>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3">
    <w:name w:val="Table Grid 8"/>
    <w:basedOn w:val="a4"/>
    <w:semiHidden/>
    <w:rsid w:val="00FE6FE3"/>
    <w:pPr>
      <w:adjustRightInd w:val="0"/>
      <w:snapToGrid w:val="0"/>
      <w:spacing w:before="160" w:after="160" w:line="240" w:lineRule="atLeast"/>
      <w:ind w:left="1701"/>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affb">
    <w:name w:val="Block Text"/>
    <w:basedOn w:val="a2"/>
    <w:semiHidden/>
    <w:rsid w:val="00FE6FE3"/>
    <w:pPr>
      <w:spacing w:after="120"/>
      <w:ind w:leftChars="700" w:left="1440" w:rightChars="700" w:right="1440"/>
    </w:pPr>
  </w:style>
  <w:style w:type="numbering" w:styleId="a">
    <w:name w:val="Outline List 3"/>
    <w:basedOn w:val="a5"/>
    <w:semiHidden/>
    <w:rsid w:val="00FE6FE3"/>
    <w:pPr>
      <w:numPr>
        <w:numId w:val="1"/>
      </w:numPr>
    </w:pPr>
  </w:style>
  <w:style w:type="paragraph" w:styleId="affc">
    <w:name w:val="envelope address"/>
    <w:basedOn w:val="a2"/>
    <w:semiHidden/>
    <w:rsid w:val="00FE6FE3"/>
    <w:pPr>
      <w:framePr w:w="7920" w:h="1980" w:hRule="exact" w:hSpace="180" w:wrap="auto" w:hAnchor="page" w:xAlign="center" w:yAlign="bottom"/>
      <w:ind w:leftChars="1400" w:left="100"/>
    </w:pPr>
  </w:style>
  <w:style w:type="paragraph" w:styleId="affd">
    <w:name w:val="Message Header"/>
    <w:basedOn w:val="a2"/>
    <w:semiHidden/>
    <w:rsid w:val="00FE6FE3"/>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style>
  <w:style w:type="character" w:styleId="affe">
    <w:name w:val="line number"/>
    <w:basedOn w:val="a3"/>
    <w:semiHidden/>
    <w:rsid w:val="00FE6FE3"/>
  </w:style>
  <w:style w:type="character" w:styleId="afff">
    <w:name w:val="Strong"/>
    <w:uiPriority w:val="22"/>
    <w:rsid w:val="00FE6FE3"/>
    <w:rPr>
      <w:b/>
      <w:bCs/>
    </w:rPr>
  </w:style>
  <w:style w:type="character" w:styleId="afff0">
    <w:name w:val="page number"/>
    <w:basedOn w:val="a3"/>
    <w:semiHidden/>
    <w:rsid w:val="00FE6FE3"/>
  </w:style>
  <w:style w:type="character" w:styleId="afff1">
    <w:name w:val="FollowedHyperlink"/>
    <w:semiHidden/>
    <w:rsid w:val="00FE6FE3"/>
    <w:rPr>
      <w:color w:val="800080"/>
      <w:u w:val="none"/>
    </w:rPr>
  </w:style>
  <w:style w:type="paragraph" w:styleId="afff2">
    <w:name w:val="Body Text"/>
    <w:basedOn w:val="a2"/>
    <w:semiHidden/>
    <w:rsid w:val="00FE6FE3"/>
    <w:pPr>
      <w:spacing w:after="120"/>
    </w:pPr>
  </w:style>
  <w:style w:type="paragraph" w:styleId="afff3">
    <w:name w:val="Body Text First Indent"/>
    <w:basedOn w:val="afff2"/>
    <w:semiHidden/>
    <w:rsid w:val="00FE6FE3"/>
    <w:pPr>
      <w:ind w:firstLineChars="100" w:firstLine="420"/>
    </w:pPr>
  </w:style>
  <w:style w:type="paragraph" w:styleId="afff4">
    <w:name w:val="Body Text Indent"/>
    <w:basedOn w:val="a2"/>
    <w:semiHidden/>
    <w:rsid w:val="00FE6FE3"/>
    <w:pPr>
      <w:spacing w:after="120"/>
      <w:ind w:leftChars="200" w:left="420"/>
    </w:pPr>
  </w:style>
  <w:style w:type="paragraph" w:styleId="2f">
    <w:name w:val="Body Text First Indent 2"/>
    <w:basedOn w:val="afff4"/>
    <w:semiHidden/>
    <w:rsid w:val="00FE6FE3"/>
    <w:pPr>
      <w:ind w:firstLineChars="200" w:firstLine="420"/>
    </w:pPr>
  </w:style>
  <w:style w:type="paragraph" w:styleId="afff5">
    <w:name w:val="Normal Indent"/>
    <w:basedOn w:val="a2"/>
    <w:semiHidden/>
    <w:rsid w:val="00FE6FE3"/>
    <w:pPr>
      <w:ind w:firstLineChars="200" w:firstLine="420"/>
    </w:pPr>
  </w:style>
  <w:style w:type="paragraph" w:styleId="2f0">
    <w:name w:val="Body Text 2"/>
    <w:basedOn w:val="a2"/>
    <w:semiHidden/>
    <w:rsid w:val="00FE6FE3"/>
    <w:pPr>
      <w:spacing w:after="120" w:line="480" w:lineRule="auto"/>
    </w:pPr>
  </w:style>
  <w:style w:type="paragraph" w:styleId="3e">
    <w:name w:val="Body Text 3"/>
    <w:basedOn w:val="a2"/>
    <w:semiHidden/>
    <w:rsid w:val="00FE6FE3"/>
    <w:pPr>
      <w:spacing w:after="120"/>
    </w:pPr>
    <w:rPr>
      <w:sz w:val="16"/>
      <w:szCs w:val="16"/>
    </w:rPr>
  </w:style>
  <w:style w:type="paragraph" w:styleId="2f1">
    <w:name w:val="Body Text Indent 2"/>
    <w:basedOn w:val="a2"/>
    <w:semiHidden/>
    <w:rsid w:val="00FE6FE3"/>
    <w:pPr>
      <w:spacing w:after="120" w:line="480" w:lineRule="auto"/>
      <w:ind w:leftChars="200" w:left="420"/>
    </w:pPr>
  </w:style>
  <w:style w:type="paragraph" w:styleId="3f">
    <w:name w:val="Body Text Indent 3"/>
    <w:basedOn w:val="a2"/>
    <w:semiHidden/>
    <w:rsid w:val="00FE6FE3"/>
    <w:pPr>
      <w:spacing w:after="120"/>
      <w:ind w:leftChars="200" w:left="420"/>
    </w:pPr>
    <w:rPr>
      <w:sz w:val="16"/>
      <w:szCs w:val="16"/>
    </w:rPr>
  </w:style>
  <w:style w:type="paragraph" w:styleId="afff6">
    <w:name w:val="Note Heading"/>
    <w:basedOn w:val="a2"/>
    <w:next w:val="a2"/>
    <w:semiHidden/>
    <w:rsid w:val="00FE6FE3"/>
    <w:pPr>
      <w:jc w:val="center"/>
    </w:pPr>
  </w:style>
  <w:style w:type="paragraph" w:customStyle="1" w:styleId="ItemStepinTable">
    <w:name w:val="Item Step in Table"/>
    <w:rsid w:val="006B1C57"/>
    <w:pPr>
      <w:numPr>
        <w:numId w:val="15"/>
      </w:numPr>
      <w:topLinePunct/>
      <w:spacing w:before="80" w:after="80" w:line="240" w:lineRule="atLeast"/>
    </w:pPr>
    <w:rPr>
      <w:rFonts w:cs="Arial"/>
      <w:sz w:val="21"/>
      <w:szCs w:val="22"/>
    </w:rPr>
  </w:style>
  <w:style w:type="paragraph" w:customStyle="1" w:styleId="End">
    <w:name w:val="End"/>
    <w:basedOn w:val="a2"/>
    <w:rsid w:val="00FE6FE3"/>
    <w:pPr>
      <w:spacing w:after="400"/>
    </w:pPr>
    <w:rPr>
      <w:b/>
    </w:rPr>
  </w:style>
  <w:style w:type="paragraph" w:customStyle="1" w:styleId="1b">
    <w:name w:val="样式1"/>
    <w:basedOn w:val="End"/>
    <w:semiHidden/>
    <w:rsid w:val="00FE6FE3"/>
    <w:rPr>
      <w:b w:val="0"/>
    </w:rPr>
  </w:style>
  <w:style w:type="paragraph" w:customStyle="1" w:styleId="NotesTextListinTable">
    <w:name w:val="Notes Text List in Table"/>
    <w:rsid w:val="00FE6FE3"/>
    <w:pPr>
      <w:numPr>
        <w:numId w:val="12"/>
      </w:numPr>
      <w:spacing w:before="40" w:after="80" w:line="200" w:lineRule="atLeast"/>
      <w:jc w:val="both"/>
    </w:pPr>
    <w:rPr>
      <w:rFonts w:cs="楷体_GB2312"/>
      <w:noProof/>
      <w:sz w:val="18"/>
      <w:szCs w:val="18"/>
    </w:rPr>
  </w:style>
  <w:style w:type="paragraph" w:customStyle="1" w:styleId="NotesHeading">
    <w:name w:val="Notes Heading"/>
    <w:basedOn w:val="CAUTIONHeading"/>
    <w:rsid w:val="00FE6FE3"/>
    <w:pPr>
      <w:pBdr>
        <w:top w:val="none" w:sz="0" w:space="0" w:color="auto"/>
      </w:pBdr>
      <w:spacing w:after="40"/>
    </w:pPr>
    <w:rPr>
      <w:position w:val="-6"/>
      <w:sz w:val="18"/>
      <w:szCs w:val="18"/>
    </w:rPr>
  </w:style>
  <w:style w:type="paragraph" w:customStyle="1" w:styleId="NotesText">
    <w:name w:val="Notes Text"/>
    <w:basedOn w:val="CAUTIONText"/>
    <w:rsid w:val="00FE6FE3"/>
    <w:pPr>
      <w:pBdr>
        <w:bottom w:val="none" w:sz="0" w:space="0" w:color="auto"/>
      </w:pBdr>
      <w:spacing w:before="40" w:line="200" w:lineRule="atLeast"/>
      <w:ind w:left="2075"/>
    </w:pPr>
    <w:rPr>
      <w:sz w:val="18"/>
      <w:szCs w:val="18"/>
    </w:rPr>
  </w:style>
  <w:style w:type="paragraph" w:customStyle="1" w:styleId="NotesTextList">
    <w:name w:val="Notes Text List"/>
    <w:basedOn w:val="CAUTIONTextList"/>
    <w:rsid w:val="00FE6FE3"/>
    <w:pPr>
      <w:numPr>
        <w:numId w:val="13"/>
      </w:numPr>
      <w:pBdr>
        <w:bottom w:val="none" w:sz="0" w:space="0" w:color="auto"/>
      </w:pBdr>
      <w:spacing w:before="40" w:line="200" w:lineRule="atLeast"/>
    </w:pPr>
    <w:rPr>
      <w:sz w:val="18"/>
      <w:szCs w:val="18"/>
    </w:rPr>
  </w:style>
  <w:style w:type="paragraph" w:customStyle="1" w:styleId="FigureDescriptioninAppendix">
    <w:name w:val="Figure Description in Appendix"/>
    <w:basedOn w:val="Figure"/>
    <w:next w:val="Figure"/>
    <w:rsid w:val="00623D93"/>
    <w:pPr>
      <w:keepNext/>
      <w:numPr>
        <w:ilvl w:val="7"/>
        <w:numId w:val="14"/>
      </w:numPr>
      <w:topLinePunct w:val="0"/>
      <w:spacing w:before="320" w:after="80"/>
      <w:outlineLvl w:val="7"/>
    </w:pPr>
  </w:style>
  <w:style w:type="paragraph" w:customStyle="1" w:styleId="Cover2">
    <w:name w:val="Cover 2"/>
    <w:rsid w:val="008C2910"/>
    <w:pPr>
      <w:adjustRightInd w:val="0"/>
      <w:snapToGrid w:val="0"/>
    </w:pPr>
    <w:rPr>
      <w:rFonts w:cs="Arial"/>
      <w:noProof/>
      <w:sz w:val="32"/>
      <w:szCs w:val="32"/>
      <w:lang w:eastAsia="en-US"/>
    </w:rPr>
  </w:style>
  <w:style w:type="paragraph" w:customStyle="1" w:styleId="CoverText">
    <w:name w:val="Cover Text"/>
    <w:rsid w:val="008C2910"/>
    <w:pPr>
      <w:adjustRightInd w:val="0"/>
      <w:snapToGrid w:val="0"/>
      <w:spacing w:before="80" w:after="80" w:line="240" w:lineRule="atLeast"/>
      <w:jc w:val="both"/>
    </w:pPr>
    <w:rPr>
      <w:rFonts w:cs="Arial"/>
      <w:snapToGrid w:val="0"/>
    </w:rPr>
  </w:style>
  <w:style w:type="paragraph" w:customStyle="1" w:styleId="Cover3">
    <w:name w:val="Cover 3"/>
    <w:basedOn w:val="a2"/>
    <w:rsid w:val="00D202A7"/>
    <w:pPr>
      <w:widowControl w:val="0"/>
      <w:topLinePunct w:val="0"/>
      <w:spacing w:before="80" w:after="80"/>
      <w:ind w:left="0"/>
    </w:pPr>
    <w:rPr>
      <w:b/>
      <w:bCs/>
      <w:spacing w:val="-4"/>
      <w:sz w:val="22"/>
      <w:szCs w:val="22"/>
    </w:rPr>
  </w:style>
  <w:style w:type="paragraph" w:customStyle="1" w:styleId="TOC1">
    <w:name w:val="TOC 标题1"/>
    <w:next w:val="10"/>
    <w:semiHidden/>
    <w:rsid w:val="00FE6FE3"/>
    <w:pPr>
      <w:keepNext/>
      <w:snapToGrid w:val="0"/>
      <w:spacing w:before="480" w:after="360"/>
      <w:jc w:val="center"/>
    </w:pPr>
    <w:rPr>
      <w:rFonts w:eastAsia="黑体" w:cs="Arial"/>
      <w:noProof/>
      <w:sz w:val="36"/>
      <w:szCs w:val="36"/>
    </w:rPr>
  </w:style>
  <w:style w:type="paragraph" w:customStyle="1" w:styleId="Command">
    <w:name w:val="Command"/>
    <w:rsid w:val="00FE6FE3"/>
    <w:pPr>
      <w:spacing w:before="160" w:after="160"/>
    </w:pPr>
    <w:rPr>
      <w:rFonts w:eastAsia="黑体" w:cs="Arial"/>
      <w:sz w:val="21"/>
      <w:szCs w:val="21"/>
    </w:rPr>
  </w:style>
  <w:style w:type="character" w:customStyle="1" w:styleId="commandparameter">
    <w:name w:val="command parameter"/>
    <w:rsid w:val="00FE6FE3"/>
    <w:rPr>
      <w:rFonts w:ascii="Arial" w:eastAsia="宋体" w:hAnsi="Arial"/>
      <w:i/>
      <w:color w:val="auto"/>
      <w:sz w:val="21"/>
      <w:szCs w:val="21"/>
    </w:rPr>
  </w:style>
  <w:style w:type="character" w:customStyle="1" w:styleId="commandkeywords">
    <w:name w:val="command keywords"/>
    <w:rsid w:val="00FE6FE3"/>
    <w:rPr>
      <w:rFonts w:ascii="Arial" w:eastAsia="宋体" w:hAnsi="Arial"/>
      <w:b/>
      <w:color w:val="auto"/>
      <w:sz w:val="21"/>
      <w:szCs w:val="21"/>
    </w:rPr>
  </w:style>
  <w:style w:type="table" w:customStyle="1" w:styleId="table0">
    <w:name w:val="table"/>
    <w:basedOn w:val="a7"/>
    <w:rsid w:val="00FE6FE3"/>
    <w:rPr>
      <w:rFonts w:eastAsia="Times New Roman" w:cs="Arial"/>
    </w:rPr>
    <w:tblPr>
      <w:tblInd w:w="1814" w:type="dxa"/>
    </w:tblPr>
    <w:trPr>
      <w:cantSplit/>
    </w:trPr>
    <w:tcPr>
      <w:shd w:val="clear" w:color="auto" w:fill="auto"/>
    </w:tcPr>
    <w:tblStylePr w:type="firstRow">
      <w:rPr>
        <w:b w:val="0"/>
        <w:bCs w:val="0"/>
        <w:i w:val="0"/>
        <w:iCs w:val="0"/>
        <w:color w:val="auto"/>
        <w:sz w:val="20"/>
        <w:szCs w:val="20"/>
      </w:rPr>
      <w:tblPr/>
      <w:trPr>
        <w:tblHeader/>
      </w:trPr>
      <w:tcPr>
        <w:tcBorders>
          <w:top w:val="single" w:sz="6" w:space="0" w:color="auto"/>
          <w:left w:val="single" w:sz="6" w:space="0" w:color="auto"/>
          <w:bottom w:val="single" w:sz="6" w:space="0" w:color="auto"/>
          <w:right w:val="single" w:sz="6" w:space="0" w:color="auto"/>
          <w:insideH w:val="single" w:sz="6" w:space="0" w:color="auto"/>
          <w:insideV w:val="single" w:sz="6" w:space="0" w:color="auto"/>
          <w:tl2br w:val="nil"/>
          <w:tr2bl w:val="nil"/>
        </w:tcBorders>
        <w:shd w:val="clear" w:color="auto" w:fill="D9D9D9"/>
      </w:tcPr>
    </w:tblStylePr>
  </w:style>
  <w:style w:type="paragraph" w:customStyle="1" w:styleId="Outline">
    <w:name w:val="Outline"/>
    <w:basedOn w:val="a2"/>
    <w:rsid w:val="00FE6FE3"/>
    <w:pPr>
      <w:topLinePunct w:val="0"/>
      <w:spacing w:before="80" w:after="80" w:line="200" w:lineRule="atLeast"/>
      <w:ind w:left="709"/>
      <w:jc w:val="both"/>
    </w:pPr>
    <w:rPr>
      <w:i/>
      <w:color w:val="0000FF"/>
      <w:sz w:val="18"/>
      <w:szCs w:val="18"/>
    </w:rPr>
  </w:style>
  <w:style w:type="paragraph" w:customStyle="1" w:styleId="TableDescriptioninAppendix">
    <w:name w:val="Table Description in Appendix"/>
    <w:basedOn w:val="TableDescription"/>
    <w:next w:val="a2"/>
    <w:rsid w:val="00FE6FE3"/>
    <w:pPr>
      <w:numPr>
        <w:numId w:val="14"/>
      </w:numPr>
    </w:pPr>
  </w:style>
  <w:style w:type="paragraph" w:customStyle="1" w:styleId="Code">
    <w:name w:val="Code"/>
    <w:basedOn w:val="a2"/>
    <w:rsid w:val="00FE6FE3"/>
    <w:pPr>
      <w:widowControl w:val="0"/>
      <w:shd w:val="clear" w:color="auto" w:fill="F2F2F2"/>
      <w:autoSpaceDE w:val="0"/>
      <w:autoSpaceDN w:val="0"/>
      <w:spacing w:before="0" w:after="0" w:line="360" w:lineRule="auto"/>
    </w:pPr>
    <w:rPr>
      <w:sz w:val="18"/>
    </w:rPr>
  </w:style>
  <w:style w:type="paragraph" w:customStyle="1" w:styleId="CopyrightDeclaration1">
    <w:name w:val="Copyright Declaration1"/>
    <w:rsid w:val="008C2910"/>
    <w:pPr>
      <w:spacing w:before="80" w:after="80"/>
    </w:pPr>
    <w:rPr>
      <w:sz w:val="36"/>
    </w:rPr>
  </w:style>
  <w:style w:type="paragraph" w:customStyle="1" w:styleId="Cover30">
    <w:name w:val="Cover3"/>
    <w:semiHidden/>
    <w:rsid w:val="00FE6FE3"/>
    <w:pPr>
      <w:adjustRightInd w:val="0"/>
      <w:snapToGrid w:val="0"/>
      <w:spacing w:before="80" w:after="80" w:line="240" w:lineRule="atLeast"/>
    </w:pPr>
    <w:rPr>
      <w:rFonts w:eastAsia="黑体" w:cs="Arial"/>
      <w:noProof/>
      <w:sz w:val="32"/>
      <w:szCs w:val="32"/>
      <w:lang w:eastAsia="en-US"/>
    </w:rPr>
  </w:style>
  <w:style w:type="paragraph" w:customStyle="1" w:styleId="Cover40">
    <w:name w:val="Cover4"/>
    <w:basedOn w:val="a2"/>
    <w:semiHidden/>
    <w:rsid w:val="00FE6FE3"/>
    <w:pPr>
      <w:topLinePunct w:val="0"/>
      <w:ind w:left="0"/>
    </w:pPr>
    <w:rPr>
      <w:rFonts w:eastAsia="Arial"/>
      <w:b/>
      <w:bCs/>
      <w:sz w:val="24"/>
      <w:szCs w:val="24"/>
    </w:rPr>
  </w:style>
  <w:style w:type="paragraph" w:customStyle="1" w:styleId="SubItemListTextTD">
    <w:name w:val="Sub Item List Text TD"/>
    <w:basedOn w:val="TerminalDisplay"/>
    <w:rsid w:val="006B1C57"/>
    <w:pPr>
      <w:adjustRightInd w:val="0"/>
      <w:ind w:left="2410"/>
    </w:pPr>
  </w:style>
  <w:style w:type="paragraph" w:customStyle="1" w:styleId="ItemlistTextTD">
    <w:name w:val="Item list Text TD"/>
    <w:basedOn w:val="TerminalDisplay"/>
    <w:rsid w:val="008C2910"/>
    <w:pPr>
      <w:adjustRightInd w:val="0"/>
      <w:ind w:left="2126"/>
    </w:pPr>
  </w:style>
  <w:style w:type="paragraph" w:customStyle="1" w:styleId="ItemListTextinTable">
    <w:name w:val="Item List Text in Table"/>
    <w:basedOn w:val="TableText"/>
    <w:rsid w:val="00FE6FE3"/>
    <w:pPr>
      <w:ind w:left="284"/>
    </w:pPr>
  </w:style>
  <w:style w:type="paragraph" w:customStyle="1" w:styleId="Appendixheading1">
    <w:name w:val="Appendix heading 1"/>
    <w:basedOn w:val="1"/>
    <w:next w:val="2"/>
    <w:rsid w:val="008C2910"/>
    <w:pPr>
      <w:keepLines/>
      <w:numPr>
        <w:numId w:val="14"/>
      </w:numPr>
      <w:topLinePunct w:val="0"/>
    </w:pPr>
    <w:rPr>
      <w:rFonts w:hint="eastAsia"/>
      <w:bCs w:val="0"/>
    </w:rPr>
  </w:style>
  <w:style w:type="paragraph" w:customStyle="1" w:styleId="Appendixheading2">
    <w:name w:val="Appendix heading 2"/>
    <w:basedOn w:val="2"/>
    <w:next w:val="Appendixheading3"/>
    <w:rsid w:val="008C2910"/>
    <w:pPr>
      <w:numPr>
        <w:numId w:val="14"/>
      </w:numPr>
      <w:topLinePunct w:val="0"/>
      <w:spacing w:before="200"/>
    </w:pPr>
    <w:rPr>
      <w:rFonts w:cs="Times New Roman" w:hint="eastAsia"/>
    </w:rPr>
  </w:style>
  <w:style w:type="paragraph" w:customStyle="1" w:styleId="Appendixheading3">
    <w:name w:val="Appendix heading 3"/>
    <w:basedOn w:val="3"/>
    <w:next w:val="Appendixheading4"/>
    <w:rsid w:val="008C2910"/>
    <w:pPr>
      <w:numPr>
        <w:numId w:val="14"/>
      </w:numPr>
      <w:topLinePunct w:val="0"/>
    </w:pPr>
    <w:rPr>
      <w:rFonts w:cs="Times New Roman" w:hint="eastAsia"/>
    </w:rPr>
  </w:style>
  <w:style w:type="paragraph" w:customStyle="1" w:styleId="Appendixheading4">
    <w:name w:val="Appendix heading 4"/>
    <w:basedOn w:val="40"/>
    <w:next w:val="Appendixheading5"/>
    <w:rsid w:val="008C2910"/>
    <w:pPr>
      <w:numPr>
        <w:numId w:val="14"/>
      </w:numPr>
      <w:topLinePunct w:val="0"/>
    </w:pPr>
    <w:rPr>
      <w:bCs/>
    </w:rPr>
  </w:style>
  <w:style w:type="paragraph" w:customStyle="1" w:styleId="Appendixheading5">
    <w:name w:val="Appendix heading 5"/>
    <w:basedOn w:val="50"/>
    <w:next w:val="BlockLabel"/>
    <w:rsid w:val="008C2910"/>
    <w:pPr>
      <w:numPr>
        <w:numId w:val="14"/>
      </w:numPr>
      <w:topLinePunct w:val="0"/>
    </w:pPr>
    <w:rPr>
      <w:rFonts w:cs="Times New Roman"/>
      <w:bCs/>
    </w:rPr>
  </w:style>
  <w:style w:type="character" w:styleId="afff7">
    <w:name w:val="Placeholder Text"/>
    <w:uiPriority w:val="99"/>
    <w:semiHidden/>
    <w:rsid w:val="00FE6FE3"/>
    <w:rPr>
      <w:color w:val="808080"/>
    </w:rPr>
  </w:style>
  <w:style w:type="paragraph" w:customStyle="1" w:styleId="Cover20">
    <w:name w:val="Cover2"/>
    <w:semiHidden/>
    <w:rsid w:val="00FE6FE3"/>
    <w:pPr>
      <w:widowControl w:val="0"/>
      <w:adjustRightInd w:val="0"/>
      <w:snapToGrid w:val="0"/>
      <w:spacing w:before="800" w:after="1200"/>
    </w:pPr>
    <w:rPr>
      <w:rFonts w:eastAsia="黑体" w:cs="Arial"/>
      <w:b/>
      <w:bCs/>
      <w:noProof/>
      <w:sz w:val="36"/>
      <w:szCs w:val="36"/>
      <w:lang w:eastAsia="en-US"/>
    </w:rPr>
  </w:style>
  <w:style w:type="paragraph" w:customStyle="1" w:styleId="afff8">
    <w:name w:val="图样式"/>
    <w:basedOn w:val="a2"/>
    <w:rsid w:val="00FE6FE3"/>
    <w:pPr>
      <w:keepNext/>
      <w:topLinePunct w:val="0"/>
      <w:autoSpaceDE w:val="0"/>
      <w:autoSpaceDN w:val="0"/>
      <w:snapToGrid/>
      <w:spacing w:before="80" w:after="80" w:line="360" w:lineRule="auto"/>
      <w:ind w:left="0"/>
      <w:jc w:val="center"/>
    </w:pPr>
  </w:style>
  <w:style w:type="paragraph" w:customStyle="1" w:styleId="ItemListinTableText">
    <w:name w:val="Item List in Table Text"/>
    <w:basedOn w:val="a2"/>
    <w:rsid w:val="00FE6FE3"/>
    <w:pPr>
      <w:widowControl w:val="0"/>
      <w:spacing w:before="80" w:after="80"/>
      <w:ind w:left="284"/>
    </w:pPr>
    <w:rPr>
      <w:snapToGrid w:val="0"/>
      <w:color w:val="000000"/>
    </w:rPr>
  </w:style>
  <w:style w:type="paragraph" w:customStyle="1" w:styleId="ItemListinTableText0">
    <w:name w:val="Item List in Table Text + 海绿"/>
    <w:basedOn w:val="ItemListinTableText"/>
    <w:rsid w:val="00FE6FE3"/>
    <w:rPr>
      <w:color w:val="808080"/>
    </w:rPr>
  </w:style>
  <w:style w:type="paragraph" w:customStyle="1" w:styleId="ItemStepinTable0">
    <w:name w:val="Item Step in Table + 海绿"/>
    <w:basedOn w:val="ItemStepinTable"/>
    <w:rsid w:val="00FE6FE3"/>
    <w:rPr>
      <w:color w:val="808080"/>
    </w:rPr>
  </w:style>
  <w:style w:type="paragraph" w:customStyle="1" w:styleId="ItemStep0">
    <w:name w:val="Item Step + 海绿"/>
    <w:basedOn w:val="ItemStep"/>
    <w:rsid w:val="00FE6FE3"/>
    <w:pPr>
      <w:numPr>
        <w:ilvl w:val="0"/>
        <w:numId w:val="0"/>
      </w:numPr>
      <w:outlineLvl w:val="9"/>
    </w:pPr>
    <w:rPr>
      <w:color w:val="808080"/>
    </w:rPr>
  </w:style>
  <w:style w:type="paragraph" w:customStyle="1" w:styleId="Cover-">
    <w:name w:val="Cover-宋体+罗马+正文"/>
    <w:basedOn w:val="a2"/>
    <w:link w:val="Cover-Char"/>
    <w:locked/>
    <w:rsid w:val="002075CB"/>
    <w:pPr>
      <w:widowControl w:val="0"/>
      <w:topLinePunct w:val="0"/>
      <w:autoSpaceDE w:val="0"/>
      <w:autoSpaceDN w:val="0"/>
      <w:snapToGrid/>
      <w:spacing w:before="0" w:afterLines="50" w:after="80" w:line="320" w:lineRule="exact"/>
      <w:ind w:left="0" w:firstLine="420"/>
    </w:pPr>
    <w:rPr>
      <w:rFonts w:ascii="HuaweiSans-Regular" w:hAnsi="HuaweiSans-Regular" w:cs="Arial"/>
      <w:sz w:val="24"/>
      <w:szCs w:val="24"/>
    </w:rPr>
  </w:style>
  <w:style w:type="character" w:customStyle="1" w:styleId="Char1">
    <w:name w:val="脚注文本 Char"/>
    <w:link w:val="af"/>
    <w:uiPriority w:val="99"/>
    <w:rsid w:val="00FE6FE3"/>
    <w:rPr>
      <w:rFonts w:ascii="Huawei Sans" w:eastAsia="方正兰亭黑简体" w:hAnsi="Huawei Sans" w:cs="Arial"/>
      <w:kern w:val="2"/>
      <w:sz w:val="18"/>
      <w:szCs w:val="18"/>
    </w:rPr>
  </w:style>
  <w:style w:type="character" w:styleId="afff9">
    <w:name w:val="Subtle Emphasis"/>
    <w:uiPriority w:val="19"/>
    <w:rsid w:val="006B1C57"/>
    <w:rPr>
      <w:rFonts w:ascii="Huawei Sans" w:eastAsia="方正兰亭黑简体" w:hAnsi="Huawei Sans" w:cs="Mangal"/>
      <w:bCs w:val="0"/>
      <w:i/>
      <w:iCs/>
      <w:color w:val="808080"/>
      <w:szCs w:val="22"/>
      <w:lang w:eastAsia="zh-CN"/>
    </w:rPr>
  </w:style>
  <w:style w:type="table" w:styleId="2-5">
    <w:name w:val="Medium Shading 2 Accent 5"/>
    <w:basedOn w:val="a4"/>
    <w:uiPriority w:val="64"/>
    <w:rsid w:val="00FE6FE3"/>
    <w:rPr>
      <w:rFonts w:ascii="Calibri" w:eastAsia="宋体" w:hAnsi="Calibri" w:cs="Mangal"/>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CodeinTable">
    <w:name w:val="Code in Table"/>
    <w:basedOn w:val="Code"/>
    <w:rsid w:val="00FE6FE3"/>
    <w:pPr>
      <w:spacing w:before="80" w:after="80" w:line="240" w:lineRule="atLeast"/>
      <w:ind w:left="0"/>
    </w:pPr>
  </w:style>
  <w:style w:type="paragraph" w:customStyle="1" w:styleId="CoverText0">
    <w:name w:val="样式 Cover Text + 黑色"/>
    <w:basedOn w:val="CoverText"/>
    <w:rsid w:val="00D202A7"/>
    <w:rPr>
      <w:color w:val="000000"/>
    </w:rPr>
  </w:style>
  <w:style w:type="character" w:customStyle="1" w:styleId="Arial">
    <w:name w:val="样式 Arial 小四 加粗"/>
    <w:rsid w:val="003D4088"/>
    <w:rPr>
      <w:rFonts w:ascii="Huawei Sans" w:eastAsia="方正兰亭黑简体" w:hAnsi="Huawei Sans"/>
      <w:b/>
      <w:bCs/>
      <w:sz w:val="24"/>
    </w:rPr>
  </w:style>
  <w:style w:type="character" w:customStyle="1" w:styleId="1c">
    <w:name w:val="样式 海绿1"/>
    <w:rsid w:val="00F967FE"/>
    <w:rPr>
      <w:rFonts w:ascii="Huawei Sans" w:eastAsia="方正兰亭黑简体" w:hAnsi="Huawei Sans"/>
      <w:color w:val="339966"/>
    </w:rPr>
  </w:style>
  <w:style w:type="character" w:customStyle="1" w:styleId="afffa">
    <w:name w:val="样式 倾斜"/>
    <w:rsid w:val="003D4088"/>
    <w:rPr>
      <w:rFonts w:ascii="Huawei Sans" w:eastAsia="方正兰亭细黑简体" w:hAnsi="Huawei Sans"/>
      <w:i/>
      <w:iCs/>
    </w:rPr>
  </w:style>
  <w:style w:type="character" w:customStyle="1" w:styleId="afffb">
    <w:name w:val="样式 小四 加粗"/>
    <w:rsid w:val="006B1C57"/>
    <w:rPr>
      <w:rFonts w:ascii="Huawei Sans" w:eastAsia="方正兰亭黑简体" w:hAnsi="Huawei Sans"/>
      <w:b/>
      <w:bCs/>
      <w:sz w:val="24"/>
    </w:rPr>
  </w:style>
  <w:style w:type="character" w:customStyle="1" w:styleId="afffc">
    <w:name w:val="样式 海绿"/>
    <w:rsid w:val="005A2F4E"/>
    <w:rPr>
      <w:rFonts w:ascii="Huawei Sans" w:eastAsia="方正兰亭黑简体" w:hAnsi="Huawei Sans"/>
      <w:color w:val="339966"/>
    </w:rPr>
  </w:style>
  <w:style w:type="paragraph" w:customStyle="1" w:styleId="Cover50">
    <w:name w:val="样式 Cover 5 +加粗"/>
    <w:basedOn w:val="Cover5"/>
    <w:rsid w:val="00FE6FE3"/>
    <w:rPr>
      <w:b/>
      <w:bCs/>
    </w:rPr>
  </w:style>
  <w:style w:type="paragraph" w:customStyle="1" w:styleId="Arial000">
    <w:name w:val="样式 (西文) Arial (中文) 微软雅黑 小四 加粗 右 左侧:  0 厘米 段前: 0 磅 段后: 0 磅..."/>
    <w:basedOn w:val="a2"/>
    <w:rsid w:val="008C2910"/>
    <w:pPr>
      <w:spacing w:before="0" w:after="0" w:line="240" w:lineRule="auto"/>
      <w:ind w:left="0"/>
      <w:jc w:val="right"/>
    </w:pPr>
    <w:rPr>
      <w:rFonts w:cs="宋体"/>
      <w:b/>
      <w:bCs/>
      <w:sz w:val="24"/>
    </w:rPr>
  </w:style>
  <w:style w:type="character" w:customStyle="1" w:styleId="afffd">
    <w:name w:val="样式 倾斜 蓝色"/>
    <w:rsid w:val="006B1C57"/>
    <w:rPr>
      <w:rFonts w:ascii="Huawei Sans" w:eastAsia="方正兰亭黑简体" w:hAnsi="Huawei Sans"/>
      <w:i/>
      <w:iCs/>
      <w:color w:val="0000FF"/>
    </w:rPr>
  </w:style>
  <w:style w:type="character" w:customStyle="1" w:styleId="1d">
    <w:name w:val="样式 样式 海绿1 + 方正兰亭黑简体"/>
    <w:rsid w:val="00F967FE"/>
    <w:rPr>
      <w:rFonts w:ascii="Huawei Sans" w:eastAsia="方正兰亭黑简体" w:hAnsi="Huawei Sans"/>
      <w:color w:val="339966"/>
    </w:rPr>
  </w:style>
  <w:style w:type="character" w:customStyle="1" w:styleId="Char0">
    <w:name w:val="页眉 Char"/>
    <w:link w:val="ac"/>
    <w:semiHidden/>
    <w:rsid w:val="00BA0562"/>
    <w:rPr>
      <w:sz w:val="2"/>
      <w:szCs w:val="2"/>
    </w:rPr>
  </w:style>
  <w:style w:type="paragraph" w:customStyle="1" w:styleId="1e">
    <w:name w:val="表格1"/>
    <w:basedOn w:val="TableHeading"/>
    <w:link w:val="1f"/>
    <w:locked/>
    <w:rsid w:val="00BA0562"/>
    <w:pPr>
      <w:jc w:val="center"/>
    </w:pPr>
    <w:rPr>
      <w:b w:val="0"/>
      <w:sz w:val="32"/>
      <w:szCs w:val="32"/>
    </w:rPr>
  </w:style>
  <w:style w:type="character" w:customStyle="1" w:styleId="TableHeading0">
    <w:name w:val="Table Heading 字符"/>
    <w:link w:val="TableHeading"/>
    <w:rsid w:val="00BA0562"/>
    <w:rPr>
      <w:rFonts w:cs="Book Antiqua"/>
      <w:b/>
      <w:bCs/>
      <w:snapToGrid w:val="0"/>
      <w:sz w:val="21"/>
    </w:rPr>
  </w:style>
  <w:style w:type="paragraph" w:customStyle="1" w:styleId="cover--">
    <w:name w:val="cover--"/>
    <w:basedOn w:val="a2"/>
    <w:locked/>
    <w:rsid w:val="00BA0562"/>
    <w:pPr>
      <w:widowControl w:val="0"/>
      <w:tabs>
        <w:tab w:val="left" w:pos="1644"/>
      </w:tabs>
      <w:autoSpaceDE w:val="0"/>
      <w:autoSpaceDN w:val="0"/>
      <w:snapToGrid/>
      <w:spacing w:before="120" w:after="120" w:line="360" w:lineRule="auto"/>
      <w:ind w:left="0"/>
      <w:jc w:val="center"/>
    </w:pPr>
    <w:rPr>
      <w:rFonts w:ascii="Arial" w:eastAsia="黑体" w:hAnsi="Arial" w:cs="Arial"/>
      <w:sz w:val="72"/>
      <w:szCs w:val="32"/>
    </w:rPr>
  </w:style>
  <w:style w:type="character" w:customStyle="1" w:styleId="Cover-Char">
    <w:name w:val="Cover-宋体+罗马+正文 Char"/>
    <w:link w:val="Cover-"/>
    <w:rsid w:val="002075CB"/>
    <w:rPr>
      <w:rFonts w:ascii="HuaweiSans-Regular" w:hAnsi="HuaweiSans-Regular" w:cs="Arial"/>
      <w:sz w:val="24"/>
      <w:szCs w:val="24"/>
      <w:lang w:bidi="ar-SA"/>
    </w:rPr>
  </w:style>
  <w:style w:type="paragraph" w:customStyle="1" w:styleId="1f0">
    <w:name w:val="1.正文"/>
    <w:basedOn w:val="a2"/>
    <w:link w:val="1f1"/>
    <w:locked/>
    <w:rsid w:val="002075CB"/>
    <w:pPr>
      <w:spacing w:before="80" w:after="80"/>
      <w:ind w:left="1021"/>
    </w:pPr>
    <w:rPr>
      <w:rFonts w:ascii="HuaweiSans-Regular" w:hAnsi="HuaweiSans-Regular" w:cs="Arial"/>
      <w:szCs w:val="32"/>
    </w:rPr>
  </w:style>
  <w:style w:type="character" w:customStyle="1" w:styleId="1f1">
    <w:name w:val="1.正文 字符"/>
    <w:link w:val="1f0"/>
    <w:rsid w:val="002075CB"/>
    <w:rPr>
      <w:rFonts w:ascii="HuaweiSans-Regular" w:hAnsi="HuaweiSans-Regular" w:cs="Arial"/>
      <w:sz w:val="21"/>
      <w:szCs w:val="32"/>
      <w:lang w:bidi="ar-SA"/>
    </w:rPr>
  </w:style>
  <w:style w:type="paragraph" w:customStyle="1" w:styleId="afffe">
    <w:name w:val="表格"/>
    <w:next w:val="a2"/>
    <w:link w:val="Char2"/>
    <w:locked/>
    <w:rsid w:val="00BA0562"/>
    <w:pPr>
      <w:framePr w:wrap="around" w:vAnchor="text" w:hAnchor="margin" w:x="-34" w:y="1"/>
      <w:mirrorIndents/>
    </w:pPr>
    <w:rPr>
      <w:rFonts w:ascii="Arial" w:eastAsia="微软雅黑" w:hAnsi="Arial" w:cs="Arial"/>
      <w:snapToGrid w:val="0"/>
      <w:sz w:val="32"/>
      <w:szCs w:val="21"/>
    </w:rPr>
  </w:style>
  <w:style w:type="character" w:customStyle="1" w:styleId="Char2">
    <w:name w:val="表格 Char"/>
    <w:link w:val="afffe"/>
    <w:rsid w:val="00BA0562"/>
    <w:rPr>
      <w:rFonts w:ascii="Arial" w:eastAsia="微软雅黑" w:hAnsi="Arial" w:cs="Arial"/>
      <w:snapToGrid w:val="0"/>
      <w:sz w:val="32"/>
      <w:szCs w:val="21"/>
    </w:rPr>
  </w:style>
  <w:style w:type="character" w:customStyle="1" w:styleId="affff">
    <w:name w:val="样式 蓝色"/>
    <w:semiHidden/>
    <w:locked/>
    <w:rsid w:val="00BA0562"/>
    <w:rPr>
      <w:color w:val="0000FF"/>
    </w:rPr>
  </w:style>
  <w:style w:type="paragraph" w:customStyle="1" w:styleId="Tab">
    <w:name w:val="正文+Tab"/>
    <w:basedOn w:val="a2"/>
    <w:locked/>
    <w:rsid w:val="00BA0562"/>
    <w:pPr>
      <w:spacing w:before="80" w:after="80"/>
      <w:ind w:left="420"/>
    </w:pPr>
    <w:rPr>
      <w:rFonts w:ascii="HuaweiSans-Regular" w:hAnsi="HuaweiSans-Regular" w:cs="宋体"/>
      <w:sz w:val="32"/>
    </w:rPr>
  </w:style>
  <w:style w:type="character" w:customStyle="1" w:styleId="1f">
    <w:name w:val="表格1 字符"/>
    <w:link w:val="1e"/>
    <w:rsid w:val="00BA0562"/>
    <w:rPr>
      <w:rFonts w:cs="Book Antiqua"/>
      <w:b w:val="0"/>
      <w:bCs/>
      <w:snapToGrid w:val="0"/>
      <w:sz w:val="32"/>
      <w:szCs w:val="32"/>
    </w:rPr>
  </w:style>
  <w:style w:type="paragraph" w:customStyle="1" w:styleId="affff0">
    <w:name w:val="命令行"/>
    <w:basedOn w:val="a2"/>
    <w:locked/>
    <w:rsid w:val="00BA0562"/>
    <w:pPr>
      <w:topLinePunct w:val="0"/>
      <w:adjustRightInd/>
      <w:spacing w:beforeLines="100" w:before="0" w:afterLines="100" w:after="0" w:line="240" w:lineRule="auto"/>
      <w:ind w:leftChars="500" w:left="500" w:rightChars="100" w:right="100" w:firstLineChars="200" w:firstLine="200"/>
      <w:contextualSpacing/>
    </w:pPr>
    <w:rPr>
      <w:rFonts w:ascii="Courier New" w:hAnsi="Courier New"/>
      <w:sz w:val="16"/>
    </w:rPr>
  </w:style>
  <w:style w:type="paragraph" w:customStyle="1" w:styleId="Command11">
    <w:name w:val="样式 Command + 左侧:  1 字符 右侧:  1 字符"/>
    <w:basedOn w:val="Command"/>
    <w:semiHidden/>
    <w:locked/>
    <w:rsid w:val="00BA0562"/>
    <w:pPr>
      <w:spacing w:before="40" w:after="40"/>
      <w:ind w:leftChars="810" w:left="2940" w:rightChars="100" w:right="210"/>
    </w:pPr>
    <w:rPr>
      <w:rFonts w:ascii="Courier New" w:hAnsi="Courier New" w:cs="宋体"/>
      <w:sz w:val="32"/>
      <w:szCs w:val="20"/>
    </w:rPr>
  </w:style>
  <w:style w:type="character" w:customStyle="1" w:styleId="affff1">
    <w:name w:val="样式 正文 +"/>
    <w:locked/>
    <w:rsid w:val="00BA0562"/>
    <w:rPr>
      <w:rFonts w:ascii="FrutigerNext LT Regular" w:eastAsia="华文细黑" w:hAnsi="FrutigerNext LT Regular"/>
      <w:kern w:val="0"/>
    </w:rPr>
  </w:style>
  <w:style w:type="paragraph" w:styleId="TOC">
    <w:name w:val="TOC Heading"/>
    <w:basedOn w:val="1"/>
    <w:next w:val="a2"/>
    <w:autoRedefine/>
    <w:uiPriority w:val="39"/>
    <w:unhideWhenUsed/>
    <w:rsid w:val="00BA0562"/>
    <w:pPr>
      <w:keepLines/>
      <w:numPr>
        <w:numId w:val="0"/>
      </w:numPr>
      <w:pBdr>
        <w:bottom w:val="none" w:sz="0" w:space="0" w:color="auto"/>
      </w:pBdr>
      <w:topLinePunct w:val="0"/>
      <w:adjustRightInd/>
      <w:snapToGrid/>
      <w:spacing w:before="240" w:after="0" w:line="259" w:lineRule="auto"/>
      <w:jc w:val="left"/>
      <w:outlineLvl w:val="9"/>
    </w:pPr>
    <w:rPr>
      <w:rFonts w:ascii="HuaweiSans-Regular" w:hAnsi="HuaweiSans-Regular" w:cs="Arial"/>
      <w:b w:val="0"/>
      <w:bCs w:val="0"/>
      <w:color w:val="365F91"/>
      <w:sz w:val="32"/>
      <w:szCs w:val="32"/>
    </w:rPr>
  </w:style>
  <w:style w:type="table" w:customStyle="1" w:styleId="V30">
    <w:name w:val="实验手册V3.0专用"/>
    <w:basedOn w:val="a4"/>
    <w:uiPriority w:val="99"/>
    <w:locked/>
    <w:rsid w:val="00BA0562"/>
    <w:rPr>
      <w:rFonts w:ascii="HuaweiSans-Regular" w:hAnsi="HuaweiSans-Regular" w:cs="Arial"/>
      <w:sz w:val="21"/>
      <w:szCs w:val="32"/>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cPr>
    </w:tblStylePr>
    <w:tblStylePr w:type="firstCol">
      <w:pPr>
        <w:jc w:val="center"/>
      </w:pPr>
      <w:tblPr/>
      <w:tcPr>
        <w:vAlign w:val="center"/>
      </w:tcPr>
    </w:tblStylePr>
  </w:style>
  <w:style w:type="paragraph" w:customStyle="1" w:styleId="TableDescription1">
    <w:name w:val="样式 Table Description + 居中"/>
    <w:basedOn w:val="TableDescription"/>
    <w:link w:val="TableDescription2"/>
    <w:locked/>
    <w:rsid w:val="00BA0562"/>
    <w:pPr>
      <w:numPr>
        <w:ilvl w:val="0"/>
        <w:numId w:val="0"/>
      </w:numPr>
      <w:ind w:leftChars="100" w:left="1281" w:rightChars="100" w:right="100"/>
      <w:jc w:val="center"/>
    </w:pPr>
    <w:rPr>
      <w:rFonts w:ascii="HuaweiSans-Regular" w:hAnsi="HuaweiSans-Regular" w:cs="宋体"/>
      <w:sz w:val="32"/>
    </w:rPr>
  </w:style>
  <w:style w:type="character" w:customStyle="1" w:styleId="1Char">
    <w:name w:val="标题 1 Char"/>
    <w:aliases w:val="heading 1 Char,ALT+1 Char"/>
    <w:link w:val="1"/>
    <w:rsid w:val="00FB59F1"/>
    <w:rPr>
      <w:rFonts w:cs="Book Antiqua"/>
      <w:b/>
      <w:bCs/>
      <w:sz w:val="44"/>
      <w:szCs w:val="44"/>
    </w:rPr>
  </w:style>
  <w:style w:type="paragraph" w:customStyle="1" w:styleId="affff2">
    <w:name w:val="正文（首行不缩进）"/>
    <w:basedOn w:val="a2"/>
    <w:locked/>
    <w:rsid w:val="00BA0562"/>
    <w:pPr>
      <w:widowControl w:val="0"/>
      <w:topLinePunct w:val="0"/>
      <w:autoSpaceDE w:val="0"/>
      <w:autoSpaceDN w:val="0"/>
      <w:snapToGrid/>
      <w:spacing w:beforeLines="50" w:before="0" w:afterLines="50" w:after="0" w:line="240" w:lineRule="auto"/>
      <w:ind w:leftChars="400" w:left="880" w:firstLineChars="200" w:firstLine="440"/>
      <w:contextualSpacing/>
    </w:pPr>
    <w:rPr>
      <w:rFonts w:ascii="Times New Roman" w:hAnsi="Times New Roman"/>
      <w:snapToGrid w:val="0"/>
      <w:sz w:val="22"/>
      <w:szCs w:val="32"/>
    </w:rPr>
  </w:style>
  <w:style w:type="paragraph" w:styleId="affff3">
    <w:name w:val="List Paragraph"/>
    <w:basedOn w:val="a2"/>
    <w:link w:val="Char3"/>
    <w:autoRedefine/>
    <w:uiPriority w:val="34"/>
    <w:rsid w:val="00BA0562"/>
    <w:pPr>
      <w:widowControl w:val="0"/>
      <w:topLinePunct w:val="0"/>
      <w:autoSpaceDE w:val="0"/>
      <w:autoSpaceDN w:val="0"/>
      <w:snapToGrid/>
      <w:spacing w:beforeLines="50" w:before="0" w:afterLines="50" w:after="0" w:line="240" w:lineRule="auto"/>
      <w:ind w:leftChars="400" w:left="880" w:firstLineChars="200" w:firstLine="420"/>
      <w:contextualSpacing/>
    </w:pPr>
    <w:rPr>
      <w:rFonts w:ascii="HuaweiSans-Regular" w:hAnsi="HuaweiSans-Regular" w:cs="Arial"/>
      <w:snapToGrid w:val="0"/>
      <w:sz w:val="22"/>
      <w:szCs w:val="32"/>
    </w:rPr>
  </w:style>
  <w:style w:type="character" w:customStyle="1" w:styleId="Char3">
    <w:name w:val="列出段落 Char"/>
    <w:link w:val="affff3"/>
    <w:uiPriority w:val="34"/>
    <w:rsid w:val="00BA0562"/>
    <w:rPr>
      <w:rFonts w:ascii="HuaweiSans-Regular" w:hAnsi="HuaweiSans-Regular" w:cs="Arial"/>
      <w:snapToGrid w:val="0"/>
      <w:sz w:val="22"/>
      <w:szCs w:val="32"/>
    </w:rPr>
  </w:style>
  <w:style w:type="paragraph" w:customStyle="1" w:styleId="affff4">
    <w:name w:val="表格题注"/>
    <w:next w:val="a2"/>
    <w:locked/>
    <w:rsid w:val="00BA0562"/>
    <w:pPr>
      <w:keepLines/>
      <w:spacing w:beforeLines="100"/>
      <w:ind w:left="1089" w:hanging="369"/>
      <w:jc w:val="center"/>
    </w:pPr>
    <w:rPr>
      <w:rFonts w:ascii="Arial" w:hAnsi="Arial" w:cs="Arial"/>
      <w:sz w:val="18"/>
      <w:szCs w:val="18"/>
    </w:rPr>
  </w:style>
  <w:style w:type="paragraph" w:customStyle="1" w:styleId="affff5">
    <w:name w:val="插图题注"/>
    <w:next w:val="a2"/>
    <w:locked/>
    <w:rsid w:val="00BA0562"/>
    <w:pPr>
      <w:spacing w:afterLines="100"/>
      <w:ind w:left="1089" w:hanging="369"/>
      <w:jc w:val="center"/>
    </w:pPr>
    <w:rPr>
      <w:rFonts w:ascii="Arial" w:hAnsi="Arial" w:cs="Arial"/>
      <w:sz w:val="18"/>
      <w:szCs w:val="18"/>
    </w:rPr>
  </w:style>
  <w:style w:type="paragraph" w:customStyle="1" w:styleId="111">
    <w:name w:val="标题111"/>
    <w:basedOn w:val="2"/>
    <w:locked/>
    <w:rsid w:val="00BA0562"/>
    <w:pPr>
      <w:keepLines w:val="0"/>
      <w:numPr>
        <w:ilvl w:val="0"/>
        <w:numId w:val="16"/>
      </w:numPr>
      <w:topLinePunct w:val="0"/>
      <w:adjustRightInd/>
      <w:snapToGrid/>
      <w:spacing w:before="240" w:after="240" w:line="240" w:lineRule="auto"/>
      <w:jc w:val="both"/>
    </w:pPr>
    <w:rPr>
      <w:rFonts w:ascii="Arial" w:hAnsi="Arial" w:cs="Times New Roman"/>
      <w:bCs w:val="0"/>
      <w:noProof w:val="0"/>
      <w:sz w:val="24"/>
      <w:szCs w:val="24"/>
      <w:lang w:eastAsia="zh-CN"/>
    </w:rPr>
  </w:style>
  <w:style w:type="paragraph" w:customStyle="1" w:styleId="a0">
    <w:name w:val="实验目标"/>
    <w:basedOn w:val="affff3"/>
    <w:locked/>
    <w:rsid w:val="00BA0562"/>
    <w:pPr>
      <w:numPr>
        <w:numId w:val="17"/>
      </w:numPr>
      <w:spacing w:before="156" w:after="156"/>
      <w:ind w:leftChars="0" w:left="0" w:firstLineChars="0" w:firstLine="0"/>
    </w:pPr>
    <w:rPr>
      <w:rFonts w:cs="宋体"/>
      <w:color w:val="000000"/>
      <w:szCs w:val="20"/>
    </w:rPr>
  </w:style>
  <w:style w:type="paragraph" w:customStyle="1" w:styleId="-">
    <w:name w:val="表格-实验环境说明"/>
    <w:basedOn w:val="afffe"/>
    <w:locked/>
    <w:rsid w:val="00BA0562"/>
    <w:pPr>
      <w:framePr w:wrap="around"/>
      <w:spacing w:before="156" w:after="156"/>
      <w:jc w:val="center"/>
    </w:pPr>
    <w:rPr>
      <w:rFonts w:ascii="微软雅黑" w:hAnsi="微软雅黑" w:cs="宋体"/>
      <w:szCs w:val="20"/>
    </w:rPr>
  </w:style>
  <w:style w:type="character" w:customStyle="1" w:styleId="Char">
    <w:name w:val="页脚 Char"/>
    <w:link w:val="ab"/>
    <w:uiPriority w:val="99"/>
    <w:rsid w:val="00BA0562"/>
    <w:rPr>
      <w:b/>
      <w:bCs/>
      <w:sz w:val="2"/>
      <w:szCs w:val="2"/>
    </w:rPr>
  </w:style>
  <w:style w:type="paragraph" w:customStyle="1" w:styleId="1110">
    <w:name w:val="正文111"/>
    <w:basedOn w:val="a2"/>
    <w:link w:val="111Char"/>
    <w:locked/>
    <w:rsid w:val="00BA0562"/>
    <w:pPr>
      <w:widowControl w:val="0"/>
      <w:topLinePunct w:val="0"/>
      <w:autoSpaceDE w:val="0"/>
      <w:autoSpaceDN w:val="0"/>
      <w:snapToGrid/>
      <w:spacing w:beforeLines="50" w:before="0" w:afterLines="50" w:after="0" w:line="240" w:lineRule="auto"/>
      <w:ind w:left="0" w:firstLineChars="200" w:firstLine="420"/>
      <w:contextualSpacing/>
    </w:pPr>
    <w:rPr>
      <w:rFonts w:ascii="HuaweiSans-Regular" w:hAnsi="HuaweiSans-Regular"/>
      <w:bCs/>
      <w:snapToGrid w:val="0"/>
      <w:sz w:val="32"/>
    </w:rPr>
  </w:style>
  <w:style w:type="character" w:customStyle="1" w:styleId="111Char">
    <w:name w:val="正文111 Char"/>
    <w:link w:val="1110"/>
    <w:rsid w:val="00BA0562"/>
    <w:rPr>
      <w:rFonts w:ascii="HuaweiSans-Regular" w:hAnsi="HuaweiSans-Regular"/>
      <w:bCs/>
      <w:snapToGrid w:val="0"/>
      <w:sz w:val="32"/>
    </w:rPr>
  </w:style>
  <w:style w:type="paragraph" w:customStyle="1" w:styleId="2f2">
    <w:name w:val="2.命令"/>
    <w:basedOn w:val="a2"/>
    <w:link w:val="2f3"/>
    <w:qFormat/>
    <w:locked/>
    <w:rsid w:val="00BA0562"/>
    <w:pPr>
      <w:shd w:val="clear" w:color="auto" w:fill="F2F2F2"/>
      <w:spacing w:before="40" w:after="40"/>
      <w:ind w:left="1021"/>
      <w:contextualSpacing/>
    </w:pPr>
    <w:rPr>
      <w:rFonts w:ascii="HuaweiSans-Regular" w:hAnsi="HuaweiSans-Regular" w:cs="Courier New"/>
      <w:sz w:val="18"/>
      <w:szCs w:val="18"/>
    </w:rPr>
  </w:style>
  <w:style w:type="character" w:customStyle="1" w:styleId="2f3">
    <w:name w:val="2.命令 字符"/>
    <w:link w:val="2f2"/>
    <w:rsid w:val="00BA0562"/>
    <w:rPr>
      <w:rFonts w:ascii="HuaweiSans-Regular" w:hAnsi="HuaweiSans-Regular" w:cs="Courier New"/>
      <w:sz w:val="18"/>
      <w:szCs w:val="18"/>
      <w:shd w:val="clear" w:color="auto" w:fill="F2F2F2"/>
    </w:rPr>
  </w:style>
  <w:style w:type="paragraph" w:customStyle="1" w:styleId="4a">
    <w:name w:val="4.任务"/>
    <w:basedOn w:val="ItemList"/>
    <w:link w:val="4b"/>
    <w:autoRedefine/>
    <w:locked/>
    <w:rsid w:val="00BA0562"/>
    <w:pPr>
      <w:numPr>
        <w:numId w:val="0"/>
      </w:numPr>
      <w:ind w:left="1446"/>
    </w:pPr>
    <w:rPr>
      <w:rFonts w:ascii="HuaweiSans-Regular" w:hAnsi="HuaweiSans-Regular" w:cs="微软雅黑"/>
    </w:rPr>
  </w:style>
  <w:style w:type="character" w:customStyle="1" w:styleId="Step0">
    <w:name w:val="Step 字符"/>
    <w:link w:val="Step"/>
    <w:rsid w:val="00BA0562"/>
    <w:rPr>
      <w:snapToGrid w:val="0"/>
      <w:sz w:val="21"/>
      <w:lang w:bidi="ar-SA"/>
    </w:rPr>
  </w:style>
  <w:style w:type="paragraph" w:customStyle="1" w:styleId="59">
    <w:name w:val="5.表格文字"/>
    <w:basedOn w:val="TableText"/>
    <w:link w:val="5a"/>
    <w:autoRedefine/>
    <w:locked/>
    <w:rsid w:val="00BA0562"/>
    <w:pPr>
      <w:autoSpaceDE w:val="0"/>
      <w:autoSpaceDN w:val="0"/>
    </w:pPr>
    <w:rPr>
      <w:szCs w:val="32"/>
    </w:rPr>
  </w:style>
  <w:style w:type="character" w:customStyle="1" w:styleId="ItemList0">
    <w:name w:val="Item List 字符"/>
    <w:link w:val="ItemList"/>
    <w:rsid w:val="00BA0562"/>
    <w:rPr>
      <w:rFonts w:cs="Arial"/>
      <w:kern w:val="2"/>
      <w:sz w:val="21"/>
      <w:szCs w:val="21"/>
      <w:lang w:bidi="ar-SA"/>
    </w:rPr>
  </w:style>
  <w:style w:type="character" w:customStyle="1" w:styleId="4b">
    <w:name w:val="4.任务 字符"/>
    <w:link w:val="4a"/>
    <w:rsid w:val="00BA0562"/>
    <w:rPr>
      <w:rFonts w:ascii="HuaweiSans-Regular" w:hAnsi="HuaweiSans-Regular" w:cs="微软雅黑"/>
      <w:kern w:val="2"/>
      <w:sz w:val="21"/>
      <w:szCs w:val="21"/>
    </w:rPr>
  </w:style>
  <w:style w:type="character" w:customStyle="1" w:styleId="TableText0">
    <w:name w:val="Table Text 字符"/>
    <w:link w:val="TableText"/>
    <w:rsid w:val="00BA0562"/>
    <w:rPr>
      <w:snapToGrid w:val="0"/>
      <w:sz w:val="21"/>
    </w:rPr>
  </w:style>
  <w:style w:type="character" w:customStyle="1" w:styleId="5a">
    <w:name w:val="5.表格文字 字符"/>
    <w:link w:val="59"/>
    <w:rsid w:val="00BA0562"/>
    <w:rPr>
      <w:snapToGrid w:val="0"/>
      <w:sz w:val="21"/>
      <w:szCs w:val="32"/>
    </w:rPr>
  </w:style>
  <w:style w:type="paragraph" w:customStyle="1" w:styleId="64">
    <w:name w:val="6.前言"/>
    <w:basedOn w:val="Heading1NoNumber"/>
    <w:link w:val="65"/>
    <w:autoRedefine/>
    <w:locked/>
    <w:rsid w:val="00BA0562"/>
    <w:pPr>
      <w:tabs>
        <w:tab w:val="left" w:pos="4095"/>
        <w:tab w:val="right" w:pos="9638"/>
      </w:tabs>
      <w:spacing w:before="0"/>
    </w:pPr>
    <w:rPr>
      <w:rFonts w:ascii="HuaweiSans-Regular" w:hAnsi="HuaweiSans-Regular" w:cs="Arial"/>
    </w:rPr>
  </w:style>
  <w:style w:type="paragraph" w:customStyle="1" w:styleId="74">
    <w:name w:val="7.简介标题"/>
    <w:basedOn w:val="Heading2NoNumber"/>
    <w:link w:val="75"/>
    <w:autoRedefine/>
    <w:locked/>
    <w:rsid w:val="00BA0562"/>
    <w:pPr>
      <w:spacing w:after="80"/>
      <w:outlineLvl w:val="1"/>
    </w:pPr>
    <w:rPr>
      <w:rFonts w:ascii="HuaweiSans-Regular" w:hAnsi="HuaweiSans-Regular" w:cs="Arial"/>
    </w:rPr>
  </w:style>
  <w:style w:type="character" w:customStyle="1" w:styleId="Heading1NoNumber0">
    <w:name w:val="Heading1 No Number 字符"/>
    <w:link w:val="Heading1NoNumber"/>
    <w:rsid w:val="00BA0562"/>
  </w:style>
  <w:style w:type="character" w:customStyle="1" w:styleId="65">
    <w:name w:val="6.前言 字符"/>
    <w:link w:val="64"/>
    <w:rsid w:val="00BA0562"/>
    <w:rPr>
      <w:rFonts w:ascii="HuaweiSans-Regular" w:hAnsi="HuaweiSans-Regular" w:cs="Arial"/>
      <w:b/>
      <w:bCs/>
      <w:sz w:val="44"/>
      <w:szCs w:val="44"/>
    </w:rPr>
  </w:style>
  <w:style w:type="paragraph" w:customStyle="1" w:styleId="84">
    <w:name w:val="8.前言标题"/>
    <w:basedOn w:val="Heading3NoNumber"/>
    <w:link w:val="85"/>
    <w:autoRedefine/>
    <w:locked/>
    <w:rsid w:val="00BA0562"/>
    <w:pPr>
      <w:spacing w:after="80"/>
    </w:pPr>
    <w:rPr>
      <w:rFonts w:ascii="HuaweiSans-Regular" w:hAnsi="HuaweiSans-Regular" w:cs="微软雅黑"/>
    </w:rPr>
  </w:style>
  <w:style w:type="character" w:customStyle="1" w:styleId="2Char">
    <w:name w:val="标题 2 Char"/>
    <w:aliases w:val="heading 2 Char,ALT+2 Char"/>
    <w:link w:val="2"/>
    <w:rsid w:val="00BA0562"/>
    <w:rPr>
      <w:rFonts w:cs="Book Antiqua"/>
      <w:b/>
      <w:bCs/>
      <w:noProof/>
      <w:sz w:val="36"/>
      <w:szCs w:val="36"/>
      <w:lang w:eastAsia="en-US" w:bidi="ar-SA"/>
    </w:rPr>
  </w:style>
  <w:style w:type="character" w:customStyle="1" w:styleId="Heading2NoNumber0">
    <w:name w:val="Heading2 No Number 字符"/>
    <w:link w:val="Heading2NoNumber"/>
    <w:rsid w:val="00BA0562"/>
  </w:style>
  <w:style w:type="character" w:customStyle="1" w:styleId="75">
    <w:name w:val="7.简介标题 字符"/>
    <w:link w:val="74"/>
    <w:rsid w:val="00BA0562"/>
    <w:rPr>
      <w:rFonts w:ascii="HuaweiSans-Regular" w:hAnsi="HuaweiSans-Regular" w:cs="Arial"/>
      <w:b/>
      <w:bCs/>
      <w:noProof/>
      <w:sz w:val="36"/>
      <w:szCs w:val="36"/>
      <w:lang w:eastAsia="en-US"/>
    </w:rPr>
  </w:style>
  <w:style w:type="character" w:customStyle="1" w:styleId="3Char">
    <w:name w:val="标题 3 Char"/>
    <w:aliases w:val="heading 3 Char,ALT+3 Char"/>
    <w:link w:val="3"/>
    <w:rsid w:val="00BA0562"/>
    <w:rPr>
      <w:rFonts w:cs="宋体"/>
      <w:b/>
      <w:noProof/>
      <w:sz w:val="32"/>
      <w:szCs w:val="32"/>
      <w:lang w:bidi="ar-SA"/>
    </w:rPr>
  </w:style>
  <w:style w:type="character" w:customStyle="1" w:styleId="Heading3NoNumber0">
    <w:name w:val="Heading3 No Number 字符"/>
    <w:link w:val="Heading3NoNumber"/>
    <w:rsid w:val="00BA0562"/>
    <w:rPr>
      <w:rFonts w:cs="Book Antiqua"/>
      <w:b/>
      <w:noProof/>
      <w:sz w:val="26"/>
      <w:szCs w:val="32"/>
    </w:rPr>
  </w:style>
  <w:style w:type="character" w:customStyle="1" w:styleId="85">
    <w:name w:val="8.前言标题 字符"/>
    <w:link w:val="84"/>
    <w:rsid w:val="00BA0562"/>
    <w:rPr>
      <w:rFonts w:ascii="HuaweiSans-Regular" w:hAnsi="HuaweiSans-Regular" w:cs="微软雅黑"/>
      <w:b/>
      <w:noProof/>
      <w:sz w:val="26"/>
      <w:szCs w:val="32"/>
    </w:rPr>
  </w:style>
  <w:style w:type="paragraph" w:customStyle="1" w:styleId="3f0">
    <w:name w:val="3.步骤"/>
    <w:basedOn w:val="Step"/>
    <w:link w:val="3Char0"/>
    <w:autoRedefine/>
    <w:locked/>
    <w:rsid w:val="00BA0562"/>
    <w:pPr>
      <w:numPr>
        <w:ilvl w:val="0"/>
        <w:numId w:val="0"/>
      </w:numPr>
      <w:ind w:left="1701" w:hanging="159"/>
      <w:outlineLvl w:val="4"/>
    </w:pPr>
    <w:rPr>
      <w:rFonts w:ascii="HuaweiSans-Regular" w:hAnsi="HuaweiSans-Regular" w:cs="Arial"/>
      <w:szCs w:val="32"/>
    </w:rPr>
  </w:style>
  <w:style w:type="character" w:customStyle="1" w:styleId="3Char0">
    <w:name w:val="3.步骤 Char"/>
    <w:link w:val="3f0"/>
    <w:rsid w:val="00BA0562"/>
    <w:rPr>
      <w:rFonts w:ascii="HuaweiSans-Regular" w:hAnsi="HuaweiSans-Regular" w:cs="Arial"/>
      <w:snapToGrid w:val="0"/>
      <w:sz w:val="21"/>
      <w:szCs w:val="32"/>
    </w:rPr>
  </w:style>
  <w:style w:type="paragraph" w:customStyle="1" w:styleId="92">
    <w:name w:val="9.图片标题"/>
    <w:basedOn w:val="FigureDescription"/>
    <w:link w:val="93"/>
    <w:autoRedefine/>
    <w:locked/>
    <w:rsid w:val="00BA0562"/>
    <w:pPr>
      <w:numPr>
        <w:ilvl w:val="0"/>
        <w:numId w:val="0"/>
      </w:numPr>
      <w:spacing w:before="80" w:after="160" w:line="240" w:lineRule="auto"/>
      <w:ind w:left="1021"/>
      <w:jc w:val="center"/>
      <w:outlineLvl w:val="9"/>
    </w:pPr>
    <w:rPr>
      <w:rFonts w:ascii="HuaweiSans-Regular" w:hAnsi="HuaweiSans-Regular" w:cs="微软雅黑"/>
      <w:b/>
      <w:sz w:val="24"/>
      <w:szCs w:val="24"/>
    </w:rPr>
  </w:style>
  <w:style w:type="paragraph" w:customStyle="1" w:styleId="5b">
    <w:name w:val="5.表格标题"/>
    <w:basedOn w:val="TableDescription1"/>
    <w:link w:val="5c"/>
    <w:autoRedefine/>
    <w:locked/>
    <w:rsid w:val="00BA0562"/>
    <w:pPr>
      <w:spacing w:before="160" w:line="240" w:lineRule="auto"/>
      <w:ind w:leftChars="0" w:left="1021" w:rightChars="0" w:right="0"/>
      <w:outlineLvl w:val="9"/>
    </w:pPr>
    <w:rPr>
      <w:rFonts w:cs="微软雅黑"/>
      <w:b/>
      <w:sz w:val="24"/>
      <w:szCs w:val="24"/>
    </w:rPr>
  </w:style>
  <w:style w:type="character" w:customStyle="1" w:styleId="FigureDescription0">
    <w:name w:val="Figure Description 字符"/>
    <w:link w:val="FigureDescription"/>
    <w:rsid w:val="00BA0562"/>
    <w:rPr>
      <w:rFonts w:cs="Arial"/>
      <w:spacing w:val="-4"/>
      <w:kern w:val="2"/>
      <w:sz w:val="21"/>
      <w:szCs w:val="21"/>
      <w:lang w:bidi="ar-SA"/>
    </w:rPr>
  </w:style>
  <w:style w:type="character" w:customStyle="1" w:styleId="93">
    <w:name w:val="9.图片标题 字符"/>
    <w:link w:val="92"/>
    <w:rsid w:val="00BA0562"/>
    <w:rPr>
      <w:rFonts w:ascii="HuaweiSans-Regular" w:hAnsi="HuaweiSans-Regular" w:cs="微软雅黑"/>
      <w:b/>
      <w:spacing w:val="-4"/>
      <w:kern w:val="2"/>
      <w:sz w:val="24"/>
      <w:szCs w:val="24"/>
    </w:rPr>
  </w:style>
  <w:style w:type="character" w:customStyle="1" w:styleId="TableDescription0">
    <w:name w:val="Table Description 字符"/>
    <w:link w:val="TableDescription"/>
    <w:rsid w:val="00BA0562"/>
    <w:rPr>
      <w:spacing w:val="-4"/>
      <w:sz w:val="21"/>
      <w:lang w:bidi="ar-SA"/>
    </w:rPr>
  </w:style>
  <w:style w:type="character" w:customStyle="1" w:styleId="TableDescription2">
    <w:name w:val="样式 Table Description + 居中 字符"/>
    <w:link w:val="TableDescription1"/>
    <w:rsid w:val="00BA0562"/>
    <w:rPr>
      <w:rFonts w:ascii="HuaweiSans-Regular" w:hAnsi="HuaweiSans-Regular" w:cs="宋体"/>
      <w:spacing w:val="-4"/>
      <w:sz w:val="32"/>
    </w:rPr>
  </w:style>
  <w:style w:type="character" w:customStyle="1" w:styleId="5c">
    <w:name w:val="5.表格标题 字符"/>
    <w:link w:val="5b"/>
    <w:rsid w:val="00BA0562"/>
    <w:rPr>
      <w:rFonts w:ascii="HuaweiSans-Regular" w:hAnsi="HuaweiSans-Regular" w:cs="微软雅黑"/>
      <w:b/>
      <w:spacing w:val="-4"/>
      <w:sz w:val="24"/>
      <w:szCs w:val="24"/>
    </w:rPr>
  </w:style>
  <w:style w:type="paragraph" w:styleId="affff6">
    <w:name w:val="No Spacing"/>
    <w:autoRedefine/>
    <w:uiPriority w:val="1"/>
    <w:rsid w:val="00BA0562"/>
    <w:pPr>
      <w:topLinePunct/>
      <w:adjustRightInd w:val="0"/>
      <w:snapToGrid w:val="0"/>
      <w:ind w:left="1134"/>
    </w:pPr>
    <w:rPr>
      <w:rFonts w:ascii="微软雅黑" w:eastAsia="微软雅黑" w:hAnsi="微软雅黑" w:cs="微软雅黑"/>
      <w:kern w:val="2"/>
      <w:sz w:val="21"/>
      <w:szCs w:val="21"/>
    </w:rPr>
  </w:style>
  <w:style w:type="character" w:styleId="affff7">
    <w:name w:val="Intense Emphasis"/>
    <w:uiPriority w:val="21"/>
    <w:rsid w:val="00BA0562"/>
    <w:rPr>
      <w:rFonts w:ascii="微软雅黑" w:eastAsia="微软雅黑" w:hAnsi="微软雅黑" w:cs="微软雅黑"/>
      <w:i/>
      <w:iCs/>
      <w:color w:val="4F81BD"/>
    </w:rPr>
  </w:style>
  <w:style w:type="paragraph" w:styleId="affff8">
    <w:name w:val="Quote"/>
    <w:basedOn w:val="a2"/>
    <w:next w:val="a2"/>
    <w:link w:val="Char4"/>
    <w:autoRedefine/>
    <w:uiPriority w:val="29"/>
    <w:rsid w:val="00BA0562"/>
    <w:pPr>
      <w:spacing w:before="200"/>
      <w:ind w:left="864" w:right="864"/>
      <w:jc w:val="center"/>
    </w:pPr>
    <w:rPr>
      <w:rFonts w:ascii="HuaweiSans-Regular" w:hAnsi="HuaweiSans-Regular" w:cs="Arial"/>
      <w:i/>
      <w:iCs/>
      <w:color w:val="404040"/>
      <w:sz w:val="32"/>
      <w:szCs w:val="32"/>
    </w:rPr>
  </w:style>
  <w:style w:type="character" w:customStyle="1" w:styleId="Char4">
    <w:name w:val="引用 Char"/>
    <w:link w:val="affff8"/>
    <w:uiPriority w:val="29"/>
    <w:rsid w:val="00BA0562"/>
    <w:rPr>
      <w:rFonts w:ascii="HuaweiSans-Regular" w:hAnsi="HuaweiSans-Regular" w:cs="Arial"/>
      <w:i/>
      <w:iCs/>
      <w:color w:val="404040"/>
      <w:sz w:val="32"/>
      <w:szCs w:val="32"/>
    </w:rPr>
  </w:style>
  <w:style w:type="paragraph" w:styleId="affff9">
    <w:name w:val="Intense Quote"/>
    <w:basedOn w:val="a2"/>
    <w:next w:val="a2"/>
    <w:link w:val="Char5"/>
    <w:autoRedefine/>
    <w:uiPriority w:val="30"/>
    <w:rsid w:val="00BA0562"/>
    <w:pPr>
      <w:pBdr>
        <w:top w:val="single" w:sz="4" w:space="10" w:color="4F81BD"/>
        <w:bottom w:val="single" w:sz="4" w:space="10" w:color="4F81BD"/>
      </w:pBdr>
      <w:spacing w:before="360" w:after="360"/>
      <w:ind w:left="864" w:right="864"/>
      <w:jc w:val="center"/>
    </w:pPr>
    <w:rPr>
      <w:rFonts w:ascii="HuaweiSans-Regular" w:hAnsi="HuaweiSans-Regular" w:cs="Arial"/>
      <w:i/>
      <w:iCs/>
      <w:color w:val="4F81BD"/>
      <w:sz w:val="32"/>
      <w:szCs w:val="32"/>
    </w:rPr>
  </w:style>
  <w:style w:type="character" w:customStyle="1" w:styleId="Char5">
    <w:name w:val="明显引用 Char"/>
    <w:link w:val="affff9"/>
    <w:uiPriority w:val="30"/>
    <w:rsid w:val="00BA0562"/>
    <w:rPr>
      <w:rFonts w:ascii="HuaweiSans-Regular" w:hAnsi="HuaweiSans-Regular" w:cs="Arial"/>
      <w:i/>
      <w:iCs/>
      <w:color w:val="4F81BD"/>
      <w:sz w:val="32"/>
      <w:szCs w:val="32"/>
    </w:rPr>
  </w:style>
  <w:style w:type="character" w:styleId="affffa">
    <w:name w:val="Subtle Reference"/>
    <w:uiPriority w:val="31"/>
    <w:rsid w:val="00BA0562"/>
    <w:rPr>
      <w:rFonts w:ascii="微软雅黑" w:eastAsia="微软雅黑" w:hAnsi="微软雅黑" w:cs="微软雅黑"/>
      <w:smallCaps/>
      <w:color w:val="5A5A5A"/>
    </w:rPr>
  </w:style>
  <w:style w:type="character" w:styleId="affffb">
    <w:name w:val="Intense Reference"/>
    <w:uiPriority w:val="32"/>
    <w:rsid w:val="00BA0562"/>
    <w:rPr>
      <w:rFonts w:ascii="微软雅黑" w:eastAsia="微软雅黑" w:hAnsi="微软雅黑" w:cs="微软雅黑"/>
      <w:b/>
      <w:bCs/>
      <w:smallCaps/>
      <w:color w:val="4F81BD"/>
      <w:spacing w:val="5"/>
    </w:rPr>
  </w:style>
  <w:style w:type="character" w:styleId="affffc">
    <w:name w:val="Book Title"/>
    <w:uiPriority w:val="33"/>
    <w:rsid w:val="00BA0562"/>
    <w:rPr>
      <w:rFonts w:ascii="微软雅黑" w:eastAsia="微软雅黑" w:hAnsi="微软雅黑" w:cs="微软雅黑"/>
      <w:b/>
      <w:bCs/>
      <w:i/>
      <w:iCs/>
      <w:spacing w:val="5"/>
    </w:rPr>
  </w:style>
  <w:style w:type="character" w:customStyle="1" w:styleId="keyword">
    <w:name w:val="keyword"/>
    <w:locked/>
    <w:rsid w:val="00BA0562"/>
  </w:style>
  <w:style w:type="paragraph" w:customStyle="1" w:styleId="affffd">
    <w:name w:val="关于当前状态的解释"/>
    <w:basedOn w:val="2f2"/>
    <w:locked/>
    <w:rsid w:val="00BA0562"/>
    <w:pPr>
      <w:shd w:val="clear" w:color="auto" w:fill="auto"/>
    </w:pPr>
    <w:rPr>
      <w:i/>
    </w:rPr>
  </w:style>
  <w:style w:type="character" w:customStyle="1" w:styleId="4Char">
    <w:name w:val="标题 4 Char"/>
    <w:aliases w:val="heading 4 Char,ALT+4 Char"/>
    <w:link w:val="40"/>
    <w:rsid w:val="00BA0562"/>
    <w:rPr>
      <w:rFonts w:cs="宋体"/>
      <w:b/>
      <w:noProof/>
      <w:sz w:val="28"/>
      <w:szCs w:val="28"/>
      <w:lang w:bidi="ar-SA"/>
    </w:rPr>
  </w:style>
  <w:style w:type="paragraph" w:customStyle="1" w:styleId="affffe">
    <w:name w:val="参考答案！！！"/>
    <w:basedOn w:val="74"/>
    <w:link w:val="Char6"/>
    <w:rsid w:val="00BA0562"/>
    <w:pPr>
      <w:outlineLvl w:val="0"/>
    </w:pPr>
  </w:style>
  <w:style w:type="character" w:customStyle="1" w:styleId="Char6">
    <w:name w:val="参考答案！！！ Char"/>
    <w:link w:val="affffe"/>
    <w:rsid w:val="00BA0562"/>
  </w:style>
  <w:style w:type="paragraph" w:customStyle="1" w:styleId="BlockLabelinAppendix">
    <w:name w:val="Block Label in Appendix"/>
    <w:basedOn w:val="BlockLabel"/>
    <w:next w:val="a2"/>
    <w:rsid w:val="006132A9"/>
    <w:pPr>
      <w:topLinePunct w:val="0"/>
      <w:outlineLvl w:val="3"/>
    </w:pPr>
    <w:rPr>
      <w:rFonts w:ascii="Book Antiqua" w:eastAsia="Arial" w:hAnsi="Book Antiqua"/>
    </w:rPr>
  </w:style>
  <w:style w:type="paragraph" w:customStyle="1" w:styleId="ItemStepinAppendix">
    <w:name w:val="Item Step in Appendix"/>
    <w:basedOn w:val="ItemStep"/>
    <w:rsid w:val="006132A9"/>
    <w:pPr>
      <w:numPr>
        <w:ilvl w:val="0"/>
        <w:numId w:val="0"/>
      </w:numPr>
      <w:tabs>
        <w:tab w:val="num" w:pos="2126"/>
      </w:tabs>
      <w:ind w:left="2126" w:hanging="425"/>
      <w:outlineLvl w:val="5"/>
    </w:pPr>
    <w:rPr>
      <w:rFonts w:ascii="Times New Roman" w:eastAsia="宋体" w:hAnsi="Times New Roman"/>
    </w:rPr>
  </w:style>
  <w:style w:type="paragraph" w:customStyle="1" w:styleId="StepinAppendix">
    <w:name w:val="Step in Appendix"/>
    <w:basedOn w:val="Step"/>
    <w:rsid w:val="006132A9"/>
    <w:pPr>
      <w:numPr>
        <w:ilvl w:val="0"/>
        <w:numId w:val="0"/>
      </w:numPr>
      <w:tabs>
        <w:tab w:val="num" w:pos="1701"/>
      </w:tabs>
      <w:topLinePunct w:val="0"/>
      <w:ind w:left="1701" w:hanging="159"/>
      <w:outlineLvl w:val="4"/>
    </w:pPr>
    <w:rPr>
      <w:rFonts w:ascii="Times New Roman" w:eastAsia="宋体" w:hAnsi="Times New Roman" w:cs="Arial"/>
      <w:szCs w:val="21"/>
    </w:rPr>
  </w:style>
  <w:style w:type="paragraph" w:customStyle="1" w:styleId="referenceanswer">
    <w:name w:val="reference answer"/>
    <w:basedOn w:val="1"/>
    <w:qFormat/>
    <w:rsid w:val="00382FCF"/>
    <w:pPr>
      <w:numPr>
        <w:numId w:val="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6.png"/><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7.png"/><Relationship Id="rId29" Type="http://schemas.openxmlformats.org/officeDocument/2006/relationships/image" Target="media/image16.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10" Type="http://schemas.openxmlformats.org/officeDocument/2006/relationships/hyperlink" Target="https://e.huawei.com/" TargetMode="External"/><Relationship Id="rId19" Type="http://schemas.openxmlformats.org/officeDocument/2006/relationships/header" Target="header5.xml"/><Relationship Id="rId31" Type="http://schemas.openxmlformats.org/officeDocument/2006/relationships/image" Target="media/image18.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5.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D:\DTP\&#21326;&#20026;sans&#23383;&#20307;\customer%20document%20template%20for%20EBG_Huawei%20Sans.dotm"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BBB8A6D-A540-43E1-B907-D9B100DD11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customer document template for EBG_Huawei Sans.dotm</Template>
  <TotalTime>524</TotalTime>
  <Pages>1</Pages>
  <Words>42950</Words>
  <Characters>244820</Characters>
  <Application>Microsoft Office Word</Application>
  <DocSecurity>0</DocSecurity>
  <Lines>2040</Lines>
  <Paragraphs>574</Paragraphs>
  <ScaleCrop>false</ScaleCrop>
  <Company>Huawei Technologies Co.,Ltd.</Company>
  <LinksUpToDate>false</LinksUpToDate>
  <CharactersWithSpaces>287196</CharactersWithSpaces>
  <SharedDoc>false</SharedDoc>
  <HLinks>
    <vt:vector size="1158" baseType="variant">
      <vt:variant>
        <vt:i4>1114170</vt:i4>
      </vt:variant>
      <vt:variant>
        <vt:i4>1153</vt:i4>
      </vt:variant>
      <vt:variant>
        <vt:i4>0</vt:i4>
      </vt:variant>
      <vt:variant>
        <vt:i4>5</vt:i4>
      </vt:variant>
      <vt:variant>
        <vt:lpwstr/>
      </vt:variant>
      <vt:variant>
        <vt:lpwstr>_Toc37434092</vt:lpwstr>
      </vt:variant>
      <vt:variant>
        <vt:i4>1179706</vt:i4>
      </vt:variant>
      <vt:variant>
        <vt:i4>1147</vt:i4>
      </vt:variant>
      <vt:variant>
        <vt:i4>0</vt:i4>
      </vt:variant>
      <vt:variant>
        <vt:i4>5</vt:i4>
      </vt:variant>
      <vt:variant>
        <vt:lpwstr/>
      </vt:variant>
      <vt:variant>
        <vt:lpwstr>_Toc37434091</vt:lpwstr>
      </vt:variant>
      <vt:variant>
        <vt:i4>1245242</vt:i4>
      </vt:variant>
      <vt:variant>
        <vt:i4>1141</vt:i4>
      </vt:variant>
      <vt:variant>
        <vt:i4>0</vt:i4>
      </vt:variant>
      <vt:variant>
        <vt:i4>5</vt:i4>
      </vt:variant>
      <vt:variant>
        <vt:lpwstr/>
      </vt:variant>
      <vt:variant>
        <vt:lpwstr>_Toc37434090</vt:lpwstr>
      </vt:variant>
      <vt:variant>
        <vt:i4>1703995</vt:i4>
      </vt:variant>
      <vt:variant>
        <vt:i4>1135</vt:i4>
      </vt:variant>
      <vt:variant>
        <vt:i4>0</vt:i4>
      </vt:variant>
      <vt:variant>
        <vt:i4>5</vt:i4>
      </vt:variant>
      <vt:variant>
        <vt:lpwstr/>
      </vt:variant>
      <vt:variant>
        <vt:lpwstr>_Toc37434089</vt:lpwstr>
      </vt:variant>
      <vt:variant>
        <vt:i4>1769531</vt:i4>
      </vt:variant>
      <vt:variant>
        <vt:i4>1129</vt:i4>
      </vt:variant>
      <vt:variant>
        <vt:i4>0</vt:i4>
      </vt:variant>
      <vt:variant>
        <vt:i4>5</vt:i4>
      </vt:variant>
      <vt:variant>
        <vt:lpwstr/>
      </vt:variant>
      <vt:variant>
        <vt:lpwstr>_Toc37434088</vt:lpwstr>
      </vt:variant>
      <vt:variant>
        <vt:i4>1310779</vt:i4>
      </vt:variant>
      <vt:variant>
        <vt:i4>1123</vt:i4>
      </vt:variant>
      <vt:variant>
        <vt:i4>0</vt:i4>
      </vt:variant>
      <vt:variant>
        <vt:i4>5</vt:i4>
      </vt:variant>
      <vt:variant>
        <vt:lpwstr/>
      </vt:variant>
      <vt:variant>
        <vt:lpwstr>_Toc37434087</vt:lpwstr>
      </vt:variant>
      <vt:variant>
        <vt:i4>1376315</vt:i4>
      </vt:variant>
      <vt:variant>
        <vt:i4>1117</vt:i4>
      </vt:variant>
      <vt:variant>
        <vt:i4>0</vt:i4>
      </vt:variant>
      <vt:variant>
        <vt:i4>5</vt:i4>
      </vt:variant>
      <vt:variant>
        <vt:lpwstr/>
      </vt:variant>
      <vt:variant>
        <vt:lpwstr>_Toc37434086</vt:lpwstr>
      </vt:variant>
      <vt:variant>
        <vt:i4>1441851</vt:i4>
      </vt:variant>
      <vt:variant>
        <vt:i4>1111</vt:i4>
      </vt:variant>
      <vt:variant>
        <vt:i4>0</vt:i4>
      </vt:variant>
      <vt:variant>
        <vt:i4>5</vt:i4>
      </vt:variant>
      <vt:variant>
        <vt:lpwstr/>
      </vt:variant>
      <vt:variant>
        <vt:lpwstr>_Toc37434085</vt:lpwstr>
      </vt:variant>
      <vt:variant>
        <vt:i4>1507387</vt:i4>
      </vt:variant>
      <vt:variant>
        <vt:i4>1105</vt:i4>
      </vt:variant>
      <vt:variant>
        <vt:i4>0</vt:i4>
      </vt:variant>
      <vt:variant>
        <vt:i4>5</vt:i4>
      </vt:variant>
      <vt:variant>
        <vt:lpwstr/>
      </vt:variant>
      <vt:variant>
        <vt:lpwstr>_Toc37434084</vt:lpwstr>
      </vt:variant>
      <vt:variant>
        <vt:i4>1048635</vt:i4>
      </vt:variant>
      <vt:variant>
        <vt:i4>1099</vt:i4>
      </vt:variant>
      <vt:variant>
        <vt:i4>0</vt:i4>
      </vt:variant>
      <vt:variant>
        <vt:i4>5</vt:i4>
      </vt:variant>
      <vt:variant>
        <vt:lpwstr/>
      </vt:variant>
      <vt:variant>
        <vt:lpwstr>_Toc37434083</vt:lpwstr>
      </vt:variant>
      <vt:variant>
        <vt:i4>1114171</vt:i4>
      </vt:variant>
      <vt:variant>
        <vt:i4>1093</vt:i4>
      </vt:variant>
      <vt:variant>
        <vt:i4>0</vt:i4>
      </vt:variant>
      <vt:variant>
        <vt:i4>5</vt:i4>
      </vt:variant>
      <vt:variant>
        <vt:lpwstr/>
      </vt:variant>
      <vt:variant>
        <vt:lpwstr>_Toc37434082</vt:lpwstr>
      </vt:variant>
      <vt:variant>
        <vt:i4>1179707</vt:i4>
      </vt:variant>
      <vt:variant>
        <vt:i4>1087</vt:i4>
      </vt:variant>
      <vt:variant>
        <vt:i4>0</vt:i4>
      </vt:variant>
      <vt:variant>
        <vt:i4>5</vt:i4>
      </vt:variant>
      <vt:variant>
        <vt:lpwstr/>
      </vt:variant>
      <vt:variant>
        <vt:lpwstr>_Toc37434081</vt:lpwstr>
      </vt:variant>
      <vt:variant>
        <vt:i4>1245243</vt:i4>
      </vt:variant>
      <vt:variant>
        <vt:i4>1081</vt:i4>
      </vt:variant>
      <vt:variant>
        <vt:i4>0</vt:i4>
      </vt:variant>
      <vt:variant>
        <vt:i4>5</vt:i4>
      </vt:variant>
      <vt:variant>
        <vt:lpwstr/>
      </vt:variant>
      <vt:variant>
        <vt:lpwstr>_Toc37434080</vt:lpwstr>
      </vt:variant>
      <vt:variant>
        <vt:i4>1703988</vt:i4>
      </vt:variant>
      <vt:variant>
        <vt:i4>1075</vt:i4>
      </vt:variant>
      <vt:variant>
        <vt:i4>0</vt:i4>
      </vt:variant>
      <vt:variant>
        <vt:i4>5</vt:i4>
      </vt:variant>
      <vt:variant>
        <vt:lpwstr/>
      </vt:variant>
      <vt:variant>
        <vt:lpwstr>_Toc37434079</vt:lpwstr>
      </vt:variant>
      <vt:variant>
        <vt:i4>1769524</vt:i4>
      </vt:variant>
      <vt:variant>
        <vt:i4>1069</vt:i4>
      </vt:variant>
      <vt:variant>
        <vt:i4>0</vt:i4>
      </vt:variant>
      <vt:variant>
        <vt:i4>5</vt:i4>
      </vt:variant>
      <vt:variant>
        <vt:lpwstr/>
      </vt:variant>
      <vt:variant>
        <vt:lpwstr>_Toc37434078</vt:lpwstr>
      </vt:variant>
      <vt:variant>
        <vt:i4>1310772</vt:i4>
      </vt:variant>
      <vt:variant>
        <vt:i4>1063</vt:i4>
      </vt:variant>
      <vt:variant>
        <vt:i4>0</vt:i4>
      </vt:variant>
      <vt:variant>
        <vt:i4>5</vt:i4>
      </vt:variant>
      <vt:variant>
        <vt:lpwstr/>
      </vt:variant>
      <vt:variant>
        <vt:lpwstr>_Toc37434077</vt:lpwstr>
      </vt:variant>
      <vt:variant>
        <vt:i4>1376308</vt:i4>
      </vt:variant>
      <vt:variant>
        <vt:i4>1057</vt:i4>
      </vt:variant>
      <vt:variant>
        <vt:i4>0</vt:i4>
      </vt:variant>
      <vt:variant>
        <vt:i4>5</vt:i4>
      </vt:variant>
      <vt:variant>
        <vt:lpwstr/>
      </vt:variant>
      <vt:variant>
        <vt:lpwstr>_Toc37434076</vt:lpwstr>
      </vt:variant>
      <vt:variant>
        <vt:i4>1441844</vt:i4>
      </vt:variant>
      <vt:variant>
        <vt:i4>1051</vt:i4>
      </vt:variant>
      <vt:variant>
        <vt:i4>0</vt:i4>
      </vt:variant>
      <vt:variant>
        <vt:i4>5</vt:i4>
      </vt:variant>
      <vt:variant>
        <vt:lpwstr/>
      </vt:variant>
      <vt:variant>
        <vt:lpwstr>_Toc37434075</vt:lpwstr>
      </vt:variant>
      <vt:variant>
        <vt:i4>1507380</vt:i4>
      </vt:variant>
      <vt:variant>
        <vt:i4>1045</vt:i4>
      </vt:variant>
      <vt:variant>
        <vt:i4>0</vt:i4>
      </vt:variant>
      <vt:variant>
        <vt:i4>5</vt:i4>
      </vt:variant>
      <vt:variant>
        <vt:lpwstr/>
      </vt:variant>
      <vt:variant>
        <vt:lpwstr>_Toc37434074</vt:lpwstr>
      </vt:variant>
      <vt:variant>
        <vt:i4>1048628</vt:i4>
      </vt:variant>
      <vt:variant>
        <vt:i4>1039</vt:i4>
      </vt:variant>
      <vt:variant>
        <vt:i4>0</vt:i4>
      </vt:variant>
      <vt:variant>
        <vt:i4>5</vt:i4>
      </vt:variant>
      <vt:variant>
        <vt:lpwstr/>
      </vt:variant>
      <vt:variant>
        <vt:lpwstr>_Toc37434073</vt:lpwstr>
      </vt:variant>
      <vt:variant>
        <vt:i4>1114164</vt:i4>
      </vt:variant>
      <vt:variant>
        <vt:i4>1033</vt:i4>
      </vt:variant>
      <vt:variant>
        <vt:i4>0</vt:i4>
      </vt:variant>
      <vt:variant>
        <vt:i4>5</vt:i4>
      </vt:variant>
      <vt:variant>
        <vt:lpwstr/>
      </vt:variant>
      <vt:variant>
        <vt:lpwstr>_Toc37434072</vt:lpwstr>
      </vt:variant>
      <vt:variant>
        <vt:i4>1179700</vt:i4>
      </vt:variant>
      <vt:variant>
        <vt:i4>1027</vt:i4>
      </vt:variant>
      <vt:variant>
        <vt:i4>0</vt:i4>
      </vt:variant>
      <vt:variant>
        <vt:i4>5</vt:i4>
      </vt:variant>
      <vt:variant>
        <vt:lpwstr/>
      </vt:variant>
      <vt:variant>
        <vt:lpwstr>_Toc37434071</vt:lpwstr>
      </vt:variant>
      <vt:variant>
        <vt:i4>1245236</vt:i4>
      </vt:variant>
      <vt:variant>
        <vt:i4>1021</vt:i4>
      </vt:variant>
      <vt:variant>
        <vt:i4>0</vt:i4>
      </vt:variant>
      <vt:variant>
        <vt:i4>5</vt:i4>
      </vt:variant>
      <vt:variant>
        <vt:lpwstr/>
      </vt:variant>
      <vt:variant>
        <vt:lpwstr>_Toc37434070</vt:lpwstr>
      </vt:variant>
      <vt:variant>
        <vt:i4>1703989</vt:i4>
      </vt:variant>
      <vt:variant>
        <vt:i4>1015</vt:i4>
      </vt:variant>
      <vt:variant>
        <vt:i4>0</vt:i4>
      </vt:variant>
      <vt:variant>
        <vt:i4>5</vt:i4>
      </vt:variant>
      <vt:variant>
        <vt:lpwstr/>
      </vt:variant>
      <vt:variant>
        <vt:lpwstr>_Toc37434069</vt:lpwstr>
      </vt:variant>
      <vt:variant>
        <vt:i4>1769525</vt:i4>
      </vt:variant>
      <vt:variant>
        <vt:i4>1009</vt:i4>
      </vt:variant>
      <vt:variant>
        <vt:i4>0</vt:i4>
      </vt:variant>
      <vt:variant>
        <vt:i4>5</vt:i4>
      </vt:variant>
      <vt:variant>
        <vt:lpwstr/>
      </vt:variant>
      <vt:variant>
        <vt:lpwstr>_Toc37434068</vt:lpwstr>
      </vt:variant>
      <vt:variant>
        <vt:i4>1310773</vt:i4>
      </vt:variant>
      <vt:variant>
        <vt:i4>1003</vt:i4>
      </vt:variant>
      <vt:variant>
        <vt:i4>0</vt:i4>
      </vt:variant>
      <vt:variant>
        <vt:i4>5</vt:i4>
      </vt:variant>
      <vt:variant>
        <vt:lpwstr/>
      </vt:variant>
      <vt:variant>
        <vt:lpwstr>_Toc37434067</vt:lpwstr>
      </vt:variant>
      <vt:variant>
        <vt:i4>1376309</vt:i4>
      </vt:variant>
      <vt:variant>
        <vt:i4>997</vt:i4>
      </vt:variant>
      <vt:variant>
        <vt:i4>0</vt:i4>
      </vt:variant>
      <vt:variant>
        <vt:i4>5</vt:i4>
      </vt:variant>
      <vt:variant>
        <vt:lpwstr/>
      </vt:variant>
      <vt:variant>
        <vt:lpwstr>_Toc37434066</vt:lpwstr>
      </vt:variant>
      <vt:variant>
        <vt:i4>1441845</vt:i4>
      </vt:variant>
      <vt:variant>
        <vt:i4>991</vt:i4>
      </vt:variant>
      <vt:variant>
        <vt:i4>0</vt:i4>
      </vt:variant>
      <vt:variant>
        <vt:i4>5</vt:i4>
      </vt:variant>
      <vt:variant>
        <vt:lpwstr/>
      </vt:variant>
      <vt:variant>
        <vt:lpwstr>_Toc37434065</vt:lpwstr>
      </vt:variant>
      <vt:variant>
        <vt:i4>1507381</vt:i4>
      </vt:variant>
      <vt:variant>
        <vt:i4>985</vt:i4>
      </vt:variant>
      <vt:variant>
        <vt:i4>0</vt:i4>
      </vt:variant>
      <vt:variant>
        <vt:i4>5</vt:i4>
      </vt:variant>
      <vt:variant>
        <vt:lpwstr/>
      </vt:variant>
      <vt:variant>
        <vt:lpwstr>_Toc37434064</vt:lpwstr>
      </vt:variant>
      <vt:variant>
        <vt:i4>1048629</vt:i4>
      </vt:variant>
      <vt:variant>
        <vt:i4>979</vt:i4>
      </vt:variant>
      <vt:variant>
        <vt:i4>0</vt:i4>
      </vt:variant>
      <vt:variant>
        <vt:i4>5</vt:i4>
      </vt:variant>
      <vt:variant>
        <vt:lpwstr/>
      </vt:variant>
      <vt:variant>
        <vt:lpwstr>_Toc37434063</vt:lpwstr>
      </vt:variant>
      <vt:variant>
        <vt:i4>1114165</vt:i4>
      </vt:variant>
      <vt:variant>
        <vt:i4>973</vt:i4>
      </vt:variant>
      <vt:variant>
        <vt:i4>0</vt:i4>
      </vt:variant>
      <vt:variant>
        <vt:i4>5</vt:i4>
      </vt:variant>
      <vt:variant>
        <vt:lpwstr/>
      </vt:variant>
      <vt:variant>
        <vt:lpwstr>_Toc37434062</vt:lpwstr>
      </vt:variant>
      <vt:variant>
        <vt:i4>1179701</vt:i4>
      </vt:variant>
      <vt:variant>
        <vt:i4>967</vt:i4>
      </vt:variant>
      <vt:variant>
        <vt:i4>0</vt:i4>
      </vt:variant>
      <vt:variant>
        <vt:i4>5</vt:i4>
      </vt:variant>
      <vt:variant>
        <vt:lpwstr/>
      </vt:variant>
      <vt:variant>
        <vt:lpwstr>_Toc37434061</vt:lpwstr>
      </vt:variant>
      <vt:variant>
        <vt:i4>1245237</vt:i4>
      </vt:variant>
      <vt:variant>
        <vt:i4>961</vt:i4>
      </vt:variant>
      <vt:variant>
        <vt:i4>0</vt:i4>
      </vt:variant>
      <vt:variant>
        <vt:i4>5</vt:i4>
      </vt:variant>
      <vt:variant>
        <vt:lpwstr/>
      </vt:variant>
      <vt:variant>
        <vt:lpwstr>_Toc37434060</vt:lpwstr>
      </vt:variant>
      <vt:variant>
        <vt:i4>1703990</vt:i4>
      </vt:variant>
      <vt:variant>
        <vt:i4>955</vt:i4>
      </vt:variant>
      <vt:variant>
        <vt:i4>0</vt:i4>
      </vt:variant>
      <vt:variant>
        <vt:i4>5</vt:i4>
      </vt:variant>
      <vt:variant>
        <vt:lpwstr/>
      </vt:variant>
      <vt:variant>
        <vt:lpwstr>_Toc37434059</vt:lpwstr>
      </vt:variant>
      <vt:variant>
        <vt:i4>1769526</vt:i4>
      </vt:variant>
      <vt:variant>
        <vt:i4>949</vt:i4>
      </vt:variant>
      <vt:variant>
        <vt:i4>0</vt:i4>
      </vt:variant>
      <vt:variant>
        <vt:i4>5</vt:i4>
      </vt:variant>
      <vt:variant>
        <vt:lpwstr/>
      </vt:variant>
      <vt:variant>
        <vt:lpwstr>_Toc37434058</vt:lpwstr>
      </vt:variant>
      <vt:variant>
        <vt:i4>1310774</vt:i4>
      </vt:variant>
      <vt:variant>
        <vt:i4>943</vt:i4>
      </vt:variant>
      <vt:variant>
        <vt:i4>0</vt:i4>
      </vt:variant>
      <vt:variant>
        <vt:i4>5</vt:i4>
      </vt:variant>
      <vt:variant>
        <vt:lpwstr/>
      </vt:variant>
      <vt:variant>
        <vt:lpwstr>_Toc37434057</vt:lpwstr>
      </vt:variant>
      <vt:variant>
        <vt:i4>1376310</vt:i4>
      </vt:variant>
      <vt:variant>
        <vt:i4>937</vt:i4>
      </vt:variant>
      <vt:variant>
        <vt:i4>0</vt:i4>
      </vt:variant>
      <vt:variant>
        <vt:i4>5</vt:i4>
      </vt:variant>
      <vt:variant>
        <vt:lpwstr/>
      </vt:variant>
      <vt:variant>
        <vt:lpwstr>_Toc37434056</vt:lpwstr>
      </vt:variant>
      <vt:variant>
        <vt:i4>1441846</vt:i4>
      </vt:variant>
      <vt:variant>
        <vt:i4>931</vt:i4>
      </vt:variant>
      <vt:variant>
        <vt:i4>0</vt:i4>
      </vt:variant>
      <vt:variant>
        <vt:i4>5</vt:i4>
      </vt:variant>
      <vt:variant>
        <vt:lpwstr/>
      </vt:variant>
      <vt:variant>
        <vt:lpwstr>_Toc37434055</vt:lpwstr>
      </vt:variant>
      <vt:variant>
        <vt:i4>1507382</vt:i4>
      </vt:variant>
      <vt:variant>
        <vt:i4>925</vt:i4>
      </vt:variant>
      <vt:variant>
        <vt:i4>0</vt:i4>
      </vt:variant>
      <vt:variant>
        <vt:i4>5</vt:i4>
      </vt:variant>
      <vt:variant>
        <vt:lpwstr/>
      </vt:variant>
      <vt:variant>
        <vt:lpwstr>_Toc37434054</vt:lpwstr>
      </vt:variant>
      <vt:variant>
        <vt:i4>1048630</vt:i4>
      </vt:variant>
      <vt:variant>
        <vt:i4>919</vt:i4>
      </vt:variant>
      <vt:variant>
        <vt:i4>0</vt:i4>
      </vt:variant>
      <vt:variant>
        <vt:i4>5</vt:i4>
      </vt:variant>
      <vt:variant>
        <vt:lpwstr/>
      </vt:variant>
      <vt:variant>
        <vt:lpwstr>_Toc37434053</vt:lpwstr>
      </vt:variant>
      <vt:variant>
        <vt:i4>1114166</vt:i4>
      </vt:variant>
      <vt:variant>
        <vt:i4>913</vt:i4>
      </vt:variant>
      <vt:variant>
        <vt:i4>0</vt:i4>
      </vt:variant>
      <vt:variant>
        <vt:i4>5</vt:i4>
      </vt:variant>
      <vt:variant>
        <vt:lpwstr/>
      </vt:variant>
      <vt:variant>
        <vt:lpwstr>_Toc37434052</vt:lpwstr>
      </vt:variant>
      <vt:variant>
        <vt:i4>1179702</vt:i4>
      </vt:variant>
      <vt:variant>
        <vt:i4>907</vt:i4>
      </vt:variant>
      <vt:variant>
        <vt:i4>0</vt:i4>
      </vt:variant>
      <vt:variant>
        <vt:i4>5</vt:i4>
      </vt:variant>
      <vt:variant>
        <vt:lpwstr/>
      </vt:variant>
      <vt:variant>
        <vt:lpwstr>_Toc37434051</vt:lpwstr>
      </vt:variant>
      <vt:variant>
        <vt:i4>1245238</vt:i4>
      </vt:variant>
      <vt:variant>
        <vt:i4>901</vt:i4>
      </vt:variant>
      <vt:variant>
        <vt:i4>0</vt:i4>
      </vt:variant>
      <vt:variant>
        <vt:i4>5</vt:i4>
      </vt:variant>
      <vt:variant>
        <vt:lpwstr/>
      </vt:variant>
      <vt:variant>
        <vt:lpwstr>_Toc37434050</vt:lpwstr>
      </vt:variant>
      <vt:variant>
        <vt:i4>1703991</vt:i4>
      </vt:variant>
      <vt:variant>
        <vt:i4>895</vt:i4>
      </vt:variant>
      <vt:variant>
        <vt:i4>0</vt:i4>
      </vt:variant>
      <vt:variant>
        <vt:i4>5</vt:i4>
      </vt:variant>
      <vt:variant>
        <vt:lpwstr/>
      </vt:variant>
      <vt:variant>
        <vt:lpwstr>_Toc37434049</vt:lpwstr>
      </vt:variant>
      <vt:variant>
        <vt:i4>1769527</vt:i4>
      </vt:variant>
      <vt:variant>
        <vt:i4>889</vt:i4>
      </vt:variant>
      <vt:variant>
        <vt:i4>0</vt:i4>
      </vt:variant>
      <vt:variant>
        <vt:i4>5</vt:i4>
      </vt:variant>
      <vt:variant>
        <vt:lpwstr/>
      </vt:variant>
      <vt:variant>
        <vt:lpwstr>_Toc37434048</vt:lpwstr>
      </vt:variant>
      <vt:variant>
        <vt:i4>1310775</vt:i4>
      </vt:variant>
      <vt:variant>
        <vt:i4>883</vt:i4>
      </vt:variant>
      <vt:variant>
        <vt:i4>0</vt:i4>
      </vt:variant>
      <vt:variant>
        <vt:i4>5</vt:i4>
      </vt:variant>
      <vt:variant>
        <vt:lpwstr/>
      </vt:variant>
      <vt:variant>
        <vt:lpwstr>_Toc37434047</vt:lpwstr>
      </vt:variant>
      <vt:variant>
        <vt:i4>1376311</vt:i4>
      </vt:variant>
      <vt:variant>
        <vt:i4>877</vt:i4>
      </vt:variant>
      <vt:variant>
        <vt:i4>0</vt:i4>
      </vt:variant>
      <vt:variant>
        <vt:i4>5</vt:i4>
      </vt:variant>
      <vt:variant>
        <vt:lpwstr/>
      </vt:variant>
      <vt:variant>
        <vt:lpwstr>_Toc37434046</vt:lpwstr>
      </vt:variant>
      <vt:variant>
        <vt:i4>1441847</vt:i4>
      </vt:variant>
      <vt:variant>
        <vt:i4>871</vt:i4>
      </vt:variant>
      <vt:variant>
        <vt:i4>0</vt:i4>
      </vt:variant>
      <vt:variant>
        <vt:i4>5</vt:i4>
      </vt:variant>
      <vt:variant>
        <vt:lpwstr/>
      </vt:variant>
      <vt:variant>
        <vt:lpwstr>_Toc37434045</vt:lpwstr>
      </vt:variant>
      <vt:variant>
        <vt:i4>1507383</vt:i4>
      </vt:variant>
      <vt:variant>
        <vt:i4>865</vt:i4>
      </vt:variant>
      <vt:variant>
        <vt:i4>0</vt:i4>
      </vt:variant>
      <vt:variant>
        <vt:i4>5</vt:i4>
      </vt:variant>
      <vt:variant>
        <vt:lpwstr/>
      </vt:variant>
      <vt:variant>
        <vt:lpwstr>_Toc37434044</vt:lpwstr>
      </vt:variant>
      <vt:variant>
        <vt:i4>1048631</vt:i4>
      </vt:variant>
      <vt:variant>
        <vt:i4>859</vt:i4>
      </vt:variant>
      <vt:variant>
        <vt:i4>0</vt:i4>
      </vt:variant>
      <vt:variant>
        <vt:i4>5</vt:i4>
      </vt:variant>
      <vt:variant>
        <vt:lpwstr/>
      </vt:variant>
      <vt:variant>
        <vt:lpwstr>_Toc37434043</vt:lpwstr>
      </vt:variant>
      <vt:variant>
        <vt:i4>1114167</vt:i4>
      </vt:variant>
      <vt:variant>
        <vt:i4>853</vt:i4>
      </vt:variant>
      <vt:variant>
        <vt:i4>0</vt:i4>
      </vt:variant>
      <vt:variant>
        <vt:i4>5</vt:i4>
      </vt:variant>
      <vt:variant>
        <vt:lpwstr/>
      </vt:variant>
      <vt:variant>
        <vt:lpwstr>_Toc37434042</vt:lpwstr>
      </vt:variant>
      <vt:variant>
        <vt:i4>1179703</vt:i4>
      </vt:variant>
      <vt:variant>
        <vt:i4>847</vt:i4>
      </vt:variant>
      <vt:variant>
        <vt:i4>0</vt:i4>
      </vt:variant>
      <vt:variant>
        <vt:i4>5</vt:i4>
      </vt:variant>
      <vt:variant>
        <vt:lpwstr/>
      </vt:variant>
      <vt:variant>
        <vt:lpwstr>_Toc37434041</vt:lpwstr>
      </vt:variant>
      <vt:variant>
        <vt:i4>1245239</vt:i4>
      </vt:variant>
      <vt:variant>
        <vt:i4>841</vt:i4>
      </vt:variant>
      <vt:variant>
        <vt:i4>0</vt:i4>
      </vt:variant>
      <vt:variant>
        <vt:i4>5</vt:i4>
      </vt:variant>
      <vt:variant>
        <vt:lpwstr/>
      </vt:variant>
      <vt:variant>
        <vt:lpwstr>_Toc37434040</vt:lpwstr>
      </vt:variant>
      <vt:variant>
        <vt:i4>1703984</vt:i4>
      </vt:variant>
      <vt:variant>
        <vt:i4>835</vt:i4>
      </vt:variant>
      <vt:variant>
        <vt:i4>0</vt:i4>
      </vt:variant>
      <vt:variant>
        <vt:i4>5</vt:i4>
      </vt:variant>
      <vt:variant>
        <vt:lpwstr/>
      </vt:variant>
      <vt:variant>
        <vt:lpwstr>_Toc37434039</vt:lpwstr>
      </vt:variant>
      <vt:variant>
        <vt:i4>1769520</vt:i4>
      </vt:variant>
      <vt:variant>
        <vt:i4>829</vt:i4>
      </vt:variant>
      <vt:variant>
        <vt:i4>0</vt:i4>
      </vt:variant>
      <vt:variant>
        <vt:i4>5</vt:i4>
      </vt:variant>
      <vt:variant>
        <vt:lpwstr/>
      </vt:variant>
      <vt:variant>
        <vt:lpwstr>_Toc37434038</vt:lpwstr>
      </vt:variant>
      <vt:variant>
        <vt:i4>1310768</vt:i4>
      </vt:variant>
      <vt:variant>
        <vt:i4>823</vt:i4>
      </vt:variant>
      <vt:variant>
        <vt:i4>0</vt:i4>
      </vt:variant>
      <vt:variant>
        <vt:i4>5</vt:i4>
      </vt:variant>
      <vt:variant>
        <vt:lpwstr/>
      </vt:variant>
      <vt:variant>
        <vt:lpwstr>_Toc37434037</vt:lpwstr>
      </vt:variant>
      <vt:variant>
        <vt:i4>1376304</vt:i4>
      </vt:variant>
      <vt:variant>
        <vt:i4>817</vt:i4>
      </vt:variant>
      <vt:variant>
        <vt:i4>0</vt:i4>
      </vt:variant>
      <vt:variant>
        <vt:i4>5</vt:i4>
      </vt:variant>
      <vt:variant>
        <vt:lpwstr/>
      </vt:variant>
      <vt:variant>
        <vt:lpwstr>_Toc37434036</vt:lpwstr>
      </vt:variant>
      <vt:variant>
        <vt:i4>1441840</vt:i4>
      </vt:variant>
      <vt:variant>
        <vt:i4>811</vt:i4>
      </vt:variant>
      <vt:variant>
        <vt:i4>0</vt:i4>
      </vt:variant>
      <vt:variant>
        <vt:i4>5</vt:i4>
      </vt:variant>
      <vt:variant>
        <vt:lpwstr/>
      </vt:variant>
      <vt:variant>
        <vt:lpwstr>_Toc37434035</vt:lpwstr>
      </vt:variant>
      <vt:variant>
        <vt:i4>1507376</vt:i4>
      </vt:variant>
      <vt:variant>
        <vt:i4>805</vt:i4>
      </vt:variant>
      <vt:variant>
        <vt:i4>0</vt:i4>
      </vt:variant>
      <vt:variant>
        <vt:i4>5</vt:i4>
      </vt:variant>
      <vt:variant>
        <vt:lpwstr/>
      </vt:variant>
      <vt:variant>
        <vt:lpwstr>_Toc37434034</vt:lpwstr>
      </vt:variant>
      <vt:variant>
        <vt:i4>1048624</vt:i4>
      </vt:variant>
      <vt:variant>
        <vt:i4>799</vt:i4>
      </vt:variant>
      <vt:variant>
        <vt:i4>0</vt:i4>
      </vt:variant>
      <vt:variant>
        <vt:i4>5</vt:i4>
      </vt:variant>
      <vt:variant>
        <vt:lpwstr/>
      </vt:variant>
      <vt:variant>
        <vt:lpwstr>_Toc37434033</vt:lpwstr>
      </vt:variant>
      <vt:variant>
        <vt:i4>1114160</vt:i4>
      </vt:variant>
      <vt:variant>
        <vt:i4>793</vt:i4>
      </vt:variant>
      <vt:variant>
        <vt:i4>0</vt:i4>
      </vt:variant>
      <vt:variant>
        <vt:i4>5</vt:i4>
      </vt:variant>
      <vt:variant>
        <vt:lpwstr/>
      </vt:variant>
      <vt:variant>
        <vt:lpwstr>_Toc37434032</vt:lpwstr>
      </vt:variant>
      <vt:variant>
        <vt:i4>1179696</vt:i4>
      </vt:variant>
      <vt:variant>
        <vt:i4>787</vt:i4>
      </vt:variant>
      <vt:variant>
        <vt:i4>0</vt:i4>
      </vt:variant>
      <vt:variant>
        <vt:i4>5</vt:i4>
      </vt:variant>
      <vt:variant>
        <vt:lpwstr/>
      </vt:variant>
      <vt:variant>
        <vt:lpwstr>_Toc37434031</vt:lpwstr>
      </vt:variant>
      <vt:variant>
        <vt:i4>1245232</vt:i4>
      </vt:variant>
      <vt:variant>
        <vt:i4>781</vt:i4>
      </vt:variant>
      <vt:variant>
        <vt:i4>0</vt:i4>
      </vt:variant>
      <vt:variant>
        <vt:i4>5</vt:i4>
      </vt:variant>
      <vt:variant>
        <vt:lpwstr/>
      </vt:variant>
      <vt:variant>
        <vt:lpwstr>_Toc37434030</vt:lpwstr>
      </vt:variant>
      <vt:variant>
        <vt:i4>1703985</vt:i4>
      </vt:variant>
      <vt:variant>
        <vt:i4>775</vt:i4>
      </vt:variant>
      <vt:variant>
        <vt:i4>0</vt:i4>
      </vt:variant>
      <vt:variant>
        <vt:i4>5</vt:i4>
      </vt:variant>
      <vt:variant>
        <vt:lpwstr/>
      </vt:variant>
      <vt:variant>
        <vt:lpwstr>_Toc37434029</vt:lpwstr>
      </vt:variant>
      <vt:variant>
        <vt:i4>1769521</vt:i4>
      </vt:variant>
      <vt:variant>
        <vt:i4>769</vt:i4>
      </vt:variant>
      <vt:variant>
        <vt:i4>0</vt:i4>
      </vt:variant>
      <vt:variant>
        <vt:i4>5</vt:i4>
      </vt:variant>
      <vt:variant>
        <vt:lpwstr/>
      </vt:variant>
      <vt:variant>
        <vt:lpwstr>_Toc37434028</vt:lpwstr>
      </vt:variant>
      <vt:variant>
        <vt:i4>1310769</vt:i4>
      </vt:variant>
      <vt:variant>
        <vt:i4>763</vt:i4>
      </vt:variant>
      <vt:variant>
        <vt:i4>0</vt:i4>
      </vt:variant>
      <vt:variant>
        <vt:i4>5</vt:i4>
      </vt:variant>
      <vt:variant>
        <vt:lpwstr/>
      </vt:variant>
      <vt:variant>
        <vt:lpwstr>_Toc37434027</vt:lpwstr>
      </vt:variant>
      <vt:variant>
        <vt:i4>1376305</vt:i4>
      </vt:variant>
      <vt:variant>
        <vt:i4>757</vt:i4>
      </vt:variant>
      <vt:variant>
        <vt:i4>0</vt:i4>
      </vt:variant>
      <vt:variant>
        <vt:i4>5</vt:i4>
      </vt:variant>
      <vt:variant>
        <vt:lpwstr/>
      </vt:variant>
      <vt:variant>
        <vt:lpwstr>_Toc37434026</vt:lpwstr>
      </vt:variant>
      <vt:variant>
        <vt:i4>1441841</vt:i4>
      </vt:variant>
      <vt:variant>
        <vt:i4>751</vt:i4>
      </vt:variant>
      <vt:variant>
        <vt:i4>0</vt:i4>
      </vt:variant>
      <vt:variant>
        <vt:i4>5</vt:i4>
      </vt:variant>
      <vt:variant>
        <vt:lpwstr/>
      </vt:variant>
      <vt:variant>
        <vt:lpwstr>_Toc37434025</vt:lpwstr>
      </vt:variant>
      <vt:variant>
        <vt:i4>1507377</vt:i4>
      </vt:variant>
      <vt:variant>
        <vt:i4>745</vt:i4>
      </vt:variant>
      <vt:variant>
        <vt:i4>0</vt:i4>
      </vt:variant>
      <vt:variant>
        <vt:i4>5</vt:i4>
      </vt:variant>
      <vt:variant>
        <vt:lpwstr/>
      </vt:variant>
      <vt:variant>
        <vt:lpwstr>_Toc37434024</vt:lpwstr>
      </vt:variant>
      <vt:variant>
        <vt:i4>1048625</vt:i4>
      </vt:variant>
      <vt:variant>
        <vt:i4>739</vt:i4>
      </vt:variant>
      <vt:variant>
        <vt:i4>0</vt:i4>
      </vt:variant>
      <vt:variant>
        <vt:i4>5</vt:i4>
      </vt:variant>
      <vt:variant>
        <vt:lpwstr/>
      </vt:variant>
      <vt:variant>
        <vt:lpwstr>_Toc37434023</vt:lpwstr>
      </vt:variant>
      <vt:variant>
        <vt:i4>1114161</vt:i4>
      </vt:variant>
      <vt:variant>
        <vt:i4>733</vt:i4>
      </vt:variant>
      <vt:variant>
        <vt:i4>0</vt:i4>
      </vt:variant>
      <vt:variant>
        <vt:i4>5</vt:i4>
      </vt:variant>
      <vt:variant>
        <vt:lpwstr/>
      </vt:variant>
      <vt:variant>
        <vt:lpwstr>_Toc37434022</vt:lpwstr>
      </vt:variant>
      <vt:variant>
        <vt:i4>1179697</vt:i4>
      </vt:variant>
      <vt:variant>
        <vt:i4>727</vt:i4>
      </vt:variant>
      <vt:variant>
        <vt:i4>0</vt:i4>
      </vt:variant>
      <vt:variant>
        <vt:i4>5</vt:i4>
      </vt:variant>
      <vt:variant>
        <vt:lpwstr/>
      </vt:variant>
      <vt:variant>
        <vt:lpwstr>_Toc37434021</vt:lpwstr>
      </vt:variant>
      <vt:variant>
        <vt:i4>1245233</vt:i4>
      </vt:variant>
      <vt:variant>
        <vt:i4>721</vt:i4>
      </vt:variant>
      <vt:variant>
        <vt:i4>0</vt:i4>
      </vt:variant>
      <vt:variant>
        <vt:i4>5</vt:i4>
      </vt:variant>
      <vt:variant>
        <vt:lpwstr/>
      </vt:variant>
      <vt:variant>
        <vt:lpwstr>_Toc37434020</vt:lpwstr>
      </vt:variant>
      <vt:variant>
        <vt:i4>1703986</vt:i4>
      </vt:variant>
      <vt:variant>
        <vt:i4>715</vt:i4>
      </vt:variant>
      <vt:variant>
        <vt:i4>0</vt:i4>
      </vt:variant>
      <vt:variant>
        <vt:i4>5</vt:i4>
      </vt:variant>
      <vt:variant>
        <vt:lpwstr/>
      </vt:variant>
      <vt:variant>
        <vt:lpwstr>_Toc37434019</vt:lpwstr>
      </vt:variant>
      <vt:variant>
        <vt:i4>1769522</vt:i4>
      </vt:variant>
      <vt:variant>
        <vt:i4>709</vt:i4>
      </vt:variant>
      <vt:variant>
        <vt:i4>0</vt:i4>
      </vt:variant>
      <vt:variant>
        <vt:i4>5</vt:i4>
      </vt:variant>
      <vt:variant>
        <vt:lpwstr/>
      </vt:variant>
      <vt:variant>
        <vt:lpwstr>_Toc37434018</vt:lpwstr>
      </vt:variant>
      <vt:variant>
        <vt:i4>1310770</vt:i4>
      </vt:variant>
      <vt:variant>
        <vt:i4>703</vt:i4>
      </vt:variant>
      <vt:variant>
        <vt:i4>0</vt:i4>
      </vt:variant>
      <vt:variant>
        <vt:i4>5</vt:i4>
      </vt:variant>
      <vt:variant>
        <vt:lpwstr/>
      </vt:variant>
      <vt:variant>
        <vt:lpwstr>_Toc37434017</vt:lpwstr>
      </vt:variant>
      <vt:variant>
        <vt:i4>1376306</vt:i4>
      </vt:variant>
      <vt:variant>
        <vt:i4>697</vt:i4>
      </vt:variant>
      <vt:variant>
        <vt:i4>0</vt:i4>
      </vt:variant>
      <vt:variant>
        <vt:i4>5</vt:i4>
      </vt:variant>
      <vt:variant>
        <vt:lpwstr/>
      </vt:variant>
      <vt:variant>
        <vt:lpwstr>_Toc37434016</vt:lpwstr>
      </vt:variant>
      <vt:variant>
        <vt:i4>1441842</vt:i4>
      </vt:variant>
      <vt:variant>
        <vt:i4>691</vt:i4>
      </vt:variant>
      <vt:variant>
        <vt:i4>0</vt:i4>
      </vt:variant>
      <vt:variant>
        <vt:i4>5</vt:i4>
      </vt:variant>
      <vt:variant>
        <vt:lpwstr/>
      </vt:variant>
      <vt:variant>
        <vt:lpwstr>_Toc37434015</vt:lpwstr>
      </vt:variant>
      <vt:variant>
        <vt:i4>1507378</vt:i4>
      </vt:variant>
      <vt:variant>
        <vt:i4>685</vt:i4>
      </vt:variant>
      <vt:variant>
        <vt:i4>0</vt:i4>
      </vt:variant>
      <vt:variant>
        <vt:i4>5</vt:i4>
      </vt:variant>
      <vt:variant>
        <vt:lpwstr/>
      </vt:variant>
      <vt:variant>
        <vt:lpwstr>_Toc37434014</vt:lpwstr>
      </vt:variant>
      <vt:variant>
        <vt:i4>1048626</vt:i4>
      </vt:variant>
      <vt:variant>
        <vt:i4>679</vt:i4>
      </vt:variant>
      <vt:variant>
        <vt:i4>0</vt:i4>
      </vt:variant>
      <vt:variant>
        <vt:i4>5</vt:i4>
      </vt:variant>
      <vt:variant>
        <vt:lpwstr/>
      </vt:variant>
      <vt:variant>
        <vt:lpwstr>_Toc37434013</vt:lpwstr>
      </vt:variant>
      <vt:variant>
        <vt:i4>1114162</vt:i4>
      </vt:variant>
      <vt:variant>
        <vt:i4>673</vt:i4>
      </vt:variant>
      <vt:variant>
        <vt:i4>0</vt:i4>
      </vt:variant>
      <vt:variant>
        <vt:i4>5</vt:i4>
      </vt:variant>
      <vt:variant>
        <vt:lpwstr/>
      </vt:variant>
      <vt:variant>
        <vt:lpwstr>_Toc37434012</vt:lpwstr>
      </vt:variant>
      <vt:variant>
        <vt:i4>1179698</vt:i4>
      </vt:variant>
      <vt:variant>
        <vt:i4>667</vt:i4>
      </vt:variant>
      <vt:variant>
        <vt:i4>0</vt:i4>
      </vt:variant>
      <vt:variant>
        <vt:i4>5</vt:i4>
      </vt:variant>
      <vt:variant>
        <vt:lpwstr/>
      </vt:variant>
      <vt:variant>
        <vt:lpwstr>_Toc37434011</vt:lpwstr>
      </vt:variant>
      <vt:variant>
        <vt:i4>1245234</vt:i4>
      </vt:variant>
      <vt:variant>
        <vt:i4>661</vt:i4>
      </vt:variant>
      <vt:variant>
        <vt:i4>0</vt:i4>
      </vt:variant>
      <vt:variant>
        <vt:i4>5</vt:i4>
      </vt:variant>
      <vt:variant>
        <vt:lpwstr/>
      </vt:variant>
      <vt:variant>
        <vt:lpwstr>_Toc37434010</vt:lpwstr>
      </vt:variant>
      <vt:variant>
        <vt:i4>1703987</vt:i4>
      </vt:variant>
      <vt:variant>
        <vt:i4>655</vt:i4>
      </vt:variant>
      <vt:variant>
        <vt:i4>0</vt:i4>
      </vt:variant>
      <vt:variant>
        <vt:i4>5</vt:i4>
      </vt:variant>
      <vt:variant>
        <vt:lpwstr/>
      </vt:variant>
      <vt:variant>
        <vt:lpwstr>_Toc37434009</vt:lpwstr>
      </vt:variant>
      <vt:variant>
        <vt:i4>1769523</vt:i4>
      </vt:variant>
      <vt:variant>
        <vt:i4>649</vt:i4>
      </vt:variant>
      <vt:variant>
        <vt:i4>0</vt:i4>
      </vt:variant>
      <vt:variant>
        <vt:i4>5</vt:i4>
      </vt:variant>
      <vt:variant>
        <vt:lpwstr/>
      </vt:variant>
      <vt:variant>
        <vt:lpwstr>_Toc37434008</vt:lpwstr>
      </vt:variant>
      <vt:variant>
        <vt:i4>1310771</vt:i4>
      </vt:variant>
      <vt:variant>
        <vt:i4>643</vt:i4>
      </vt:variant>
      <vt:variant>
        <vt:i4>0</vt:i4>
      </vt:variant>
      <vt:variant>
        <vt:i4>5</vt:i4>
      </vt:variant>
      <vt:variant>
        <vt:lpwstr/>
      </vt:variant>
      <vt:variant>
        <vt:lpwstr>_Toc37434007</vt:lpwstr>
      </vt:variant>
      <vt:variant>
        <vt:i4>1376307</vt:i4>
      </vt:variant>
      <vt:variant>
        <vt:i4>637</vt:i4>
      </vt:variant>
      <vt:variant>
        <vt:i4>0</vt:i4>
      </vt:variant>
      <vt:variant>
        <vt:i4>5</vt:i4>
      </vt:variant>
      <vt:variant>
        <vt:lpwstr/>
      </vt:variant>
      <vt:variant>
        <vt:lpwstr>_Toc37434006</vt:lpwstr>
      </vt:variant>
      <vt:variant>
        <vt:i4>1441843</vt:i4>
      </vt:variant>
      <vt:variant>
        <vt:i4>631</vt:i4>
      </vt:variant>
      <vt:variant>
        <vt:i4>0</vt:i4>
      </vt:variant>
      <vt:variant>
        <vt:i4>5</vt:i4>
      </vt:variant>
      <vt:variant>
        <vt:lpwstr/>
      </vt:variant>
      <vt:variant>
        <vt:lpwstr>_Toc37434005</vt:lpwstr>
      </vt:variant>
      <vt:variant>
        <vt:i4>1507379</vt:i4>
      </vt:variant>
      <vt:variant>
        <vt:i4>625</vt:i4>
      </vt:variant>
      <vt:variant>
        <vt:i4>0</vt:i4>
      </vt:variant>
      <vt:variant>
        <vt:i4>5</vt:i4>
      </vt:variant>
      <vt:variant>
        <vt:lpwstr/>
      </vt:variant>
      <vt:variant>
        <vt:lpwstr>_Toc37434004</vt:lpwstr>
      </vt:variant>
      <vt:variant>
        <vt:i4>1048627</vt:i4>
      </vt:variant>
      <vt:variant>
        <vt:i4>619</vt:i4>
      </vt:variant>
      <vt:variant>
        <vt:i4>0</vt:i4>
      </vt:variant>
      <vt:variant>
        <vt:i4>5</vt:i4>
      </vt:variant>
      <vt:variant>
        <vt:lpwstr/>
      </vt:variant>
      <vt:variant>
        <vt:lpwstr>_Toc37434003</vt:lpwstr>
      </vt:variant>
      <vt:variant>
        <vt:i4>1114163</vt:i4>
      </vt:variant>
      <vt:variant>
        <vt:i4>613</vt:i4>
      </vt:variant>
      <vt:variant>
        <vt:i4>0</vt:i4>
      </vt:variant>
      <vt:variant>
        <vt:i4>5</vt:i4>
      </vt:variant>
      <vt:variant>
        <vt:lpwstr/>
      </vt:variant>
      <vt:variant>
        <vt:lpwstr>_Toc37434002</vt:lpwstr>
      </vt:variant>
      <vt:variant>
        <vt:i4>1179699</vt:i4>
      </vt:variant>
      <vt:variant>
        <vt:i4>607</vt:i4>
      </vt:variant>
      <vt:variant>
        <vt:i4>0</vt:i4>
      </vt:variant>
      <vt:variant>
        <vt:i4>5</vt:i4>
      </vt:variant>
      <vt:variant>
        <vt:lpwstr/>
      </vt:variant>
      <vt:variant>
        <vt:lpwstr>_Toc37434001</vt:lpwstr>
      </vt:variant>
      <vt:variant>
        <vt:i4>1245235</vt:i4>
      </vt:variant>
      <vt:variant>
        <vt:i4>601</vt:i4>
      </vt:variant>
      <vt:variant>
        <vt:i4>0</vt:i4>
      </vt:variant>
      <vt:variant>
        <vt:i4>5</vt:i4>
      </vt:variant>
      <vt:variant>
        <vt:lpwstr/>
      </vt:variant>
      <vt:variant>
        <vt:lpwstr>_Toc37434000</vt:lpwstr>
      </vt:variant>
      <vt:variant>
        <vt:i4>1245245</vt:i4>
      </vt:variant>
      <vt:variant>
        <vt:i4>595</vt:i4>
      </vt:variant>
      <vt:variant>
        <vt:i4>0</vt:i4>
      </vt:variant>
      <vt:variant>
        <vt:i4>5</vt:i4>
      </vt:variant>
      <vt:variant>
        <vt:lpwstr/>
      </vt:variant>
      <vt:variant>
        <vt:lpwstr>_Toc37433999</vt:lpwstr>
      </vt:variant>
      <vt:variant>
        <vt:i4>1179709</vt:i4>
      </vt:variant>
      <vt:variant>
        <vt:i4>589</vt:i4>
      </vt:variant>
      <vt:variant>
        <vt:i4>0</vt:i4>
      </vt:variant>
      <vt:variant>
        <vt:i4>5</vt:i4>
      </vt:variant>
      <vt:variant>
        <vt:lpwstr/>
      </vt:variant>
      <vt:variant>
        <vt:lpwstr>_Toc37433998</vt:lpwstr>
      </vt:variant>
      <vt:variant>
        <vt:i4>1900605</vt:i4>
      </vt:variant>
      <vt:variant>
        <vt:i4>583</vt:i4>
      </vt:variant>
      <vt:variant>
        <vt:i4>0</vt:i4>
      </vt:variant>
      <vt:variant>
        <vt:i4>5</vt:i4>
      </vt:variant>
      <vt:variant>
        <vt:lpwstr/>
      </vt:variant>
      <vt:variant>
        <vt:lpwstr>_Toc37433997</vt:lpwstr>
      </vt:variant>
      <vt:variant>
        <vt:i4>1835069</vt:i4>
      </vt:variant>
      <vt:variant>
        <vt:i4>577</vt:i4>
      </vt:variant>
      <vt:variant>
        <vt:i4>0</vt:i4>
      </vt:variant>
      <vt:variant>
        <vt:i4>5</vt:i4>
      </vt:variant>
      <vt:variant>
        <vt:lpwstr/>
      </vt:variant>
      <vt:variant>
        <vt:lpwstr>_Toc37433996</vt:lpwstr>
      </vt:variant>
      <vt:variant>
        <vt:i4>2031677</vt:i4>
      </vt:variant>
      <vt:variant>
        <vt:i4>571</vt:i4>
      </vt:variant>
      <vt:variant>
        <vt:i4>0</vt:i4>
      </vt:variant>
      <vt:variant>
        <vt:i4>5</vt:i4>
      </vt:variant>
      <vt:variant>
        <vt:lpwstr/>
      </vt:variant>
      <vt:variant>
        <vt:lpwstr>_Toc37433995</vt:lpwstr>
      </vt:variant>
      <vt:variant>
        <vt:i4>1966141</vt:i4>
      </vt:variant>
      <vt:variant>
        <vt:i4>565</vt:i4>
      </vt:variant>
      <vt:variant>
        <vt:i4>0</vt:i4>
      </vt:variant>
      <vt:variant>
        <vt:i4>5</vt:i4>
      </vt:variant>
      <vt:variant>
        <vt:lpwstr/>
      </vt:variant>
      <vt:variant>
        <vt:lpwstr>_Toc37433994</vt:lpwstr>
      </vt:variant>
      <vt:variant>
        <vt:i4>1638461</vt:i4>
      </vt:variant>
      <vt:variant>
        <vt:i4>559</vt:i4>
      </vt:variant>
      <vt:variant>
        <vt:i4>0</vt:i4>
      </vt:variant>
      <vt:variant>
        <vt:i4>5</vt:i4>
      </vt:variant>
      <vt:variant>
        <vt:lpwstr/>
      </vt:variant>
      <vt:variant>
        <vt:lpwstr>_Toc37433993</vt:lpwstr>
      </vt:variant>
      <vt:variant>
        <vt:i4>1572925</vt:i4>
      </vt:variant>
      <vt:variant>
        <vt:i4>553</vt:i4>
      </vt:variant>
      <vt:variant>
        <vt:i4>0</vt:i4>
      </vt:variant>
      <vt:variant>
        <vt:i4>5</vt:i4>
      </vt:variant>
      <vt:variant>
        <vt:lpwstr/>
      </vt:variant>
      <vt:variant>
        <vt:lpwstr>_Toc37433992</vt:lpwstr>
      </vt:variant>
      <vt:variant>
        <vt:i4>1769533</vt:i4>
      </vt:variant>
      <vt:variant>
        <vt:i4>547</vt:i4>
      </vt:variant>
      <vt:variant>
        <vt:i4>0</vt:i4>
      </vt:variant>
      <vt:variant>
        <vt:i4>5</vt:i4>
      </vt:variant>
      <vt:variant>
        <vt:lpwstr/>
      </vt:variant>
      <vt:variant>
        <vt:lpwstr>_Toc37433991</vt:lpwstr>
      </vt:variant>
      <vt:variant>
        <vt:i4>1703997</vt:i4>
      </vt:variant>
      <vt:variant>
        <vt:i4>541</vt:i4>
      </vt:variant>
      <vt:variant>
        <vt:i4>0</vt:i4>
      </vt:variant>
      <vt:variant>
        <vt:i4>5</vt:i4>
      </vt:variant>
      <vt:variant>
        <vt:lpwstr/>
      </vt:variant>
      <vt:variant>
        <vt:lpwstr>_Toc37433990</vt:lpwstr>
      </vt:variant>
      <vt:variant>
        <vt:i4>1245244</vt:i4>
      </vt:variant>
      <vt:variant>
        <vt:i4>535</vt:i4>
      </vt:variant>
      <vt:variant>
        <vt:i4>0</vt:i4>
      </vt:variant>
      <vt:variant>
        <vt:i4>5</vt:i4>
      </vt:variant>
      <vt:variant>
        <vt:lpwstr/>
      </vt:variant>
      <vt:variant>
        <vt:lpwstr>_Toc37433989</vt:lpwstr>
      </vt:variant>
      <vt:variant>
        <vt:i4>1179708</vt:i4>
      </vt:variant>
      <vt:variant>
        <vt:i4>529</vt:i4>
      </vt:variant>
      <vt:variant>
        <vt:i4>0</vt:i4>
      </vt:variant>
      <vt:variant>
        <vt:i4>5</vt:i4>
      </vt:variant>
      <vt:variant>
        <vt:lpwstr/>
      </vt:variant>
      <vt:variant>
        <vt:lpwstr>_Toc37433988</vt:lpwstr>
      </vt:variant>
      <vt:variant>
        <vt:i4>1900604</vt:i4>
      </vt:variant>
      <vt:variant>
        <vt:i4>523</vt:i4>
      </vt:variant>
      <vt:variant>
        <vt:i4>0</vt:i4>
      </vt:variant>
      <vt:variant>
        <vt:i4>5</vt:i4>
      </vt:variant>
      <vt:variant>
        <vt:lpwstr/>
      </vt:variant>
      <vt:variant>
        <vt:lpwstr>_Toc37433987</vt:lpwstr>
      </vt:variant>
      <vt:variant>
        <vt:i4>1835068</vt:i4>
      </vt:variant>
      <vt:variant>
        <vt:i4>517</vt:i4>
      </vt:variant>
      <vt:variant>
        <vt:i4>0</vt:i4>
      </vt:variant>
      <vt:variant>
        <vt:i4>5</vt:i4>
      </vt:variant>
      <vt:variant>
        <vt:lpwstr/>
      </vt:variant>
      <vt:variant>
        <vt:lpwstr>_Toc37433986</vt:lpwstr>
      </vt:variant>
      <vt:variant>
        <vt:i4>2031676</vt:i4>
      </vt:variant>
      <vt:variant>
        <vt:i4>511</vt:i4>
      </vt:variant>
      <vt:variant>
        <vt:i4>0</vt:i4>
      </vt:variant>
      <vt:variant>
        <vt:i4>5</vt:i4>
      </vt:variant>
      <vt:variant>
        <vt:lpwstr/>
      </vt:variant>
      <vt:variant>
        <vt:lpwstr>_Toc37433985</vt:lpwstr>
      </vt:variant>
      <vt:variant>
        <vt:i4>1966140</vt:i4>
      </vt:variant>
      <vt:variant>
        <vt:i4>505</vt:i4>
      </vt:variant>
      <vt:variant>
        <vt:i4>0</vt:i4>
      </vt:variant>
      <vt:variant>
        <vt:i4>5</vt:i4>
      </vt:variant>
      <vt:variant>
        <vt:lpwstr/>
      </vt:variant>
      <vt:variant>
        <vt:lpwstr>_Toc37433984</vt:lpwstr>
      </vt:variant>
      <vt:variant>
        <vt:i4>1638460</vt:i4>
      </vt:variant>
      <vt:variant>
        <vt:i4>499</vt:i4>
      </vt:variant>
      <vt:variant>
        <vt:i4>0</vt:i4>
      </vt:variant>
      <vt:variant>
        <vt:i4>5</vt:i4>
      </vt:variant>
      <vt:variant>
        <vt:lpwstr/>
      </vt:variant>
      <vt:variant>
        <vt:lpwstr>_Toc37433983</vt:lpwstr>
      </vt:variant>
      <vt:variant>
        <vt:i4>1572924</vt:i4>
      </vt:variant>
      <vt:variant>
        <vt:i4>493</vt:i4>
      </vt:variant>
      <vt:variant>
        <vt:i4>0</vt:i4>
      </vt:variant>
      <vt:variant>
        <vt:i4>5</vt:i4>
      </vt:variant>
      <vt:variant>
        <vt:lpwstr/>
      </vt:variant>
      <vt:variant>
        <vt:lpwstr>_Toc37433982</vt:lpwstr>
      </vt:variant>
      <vt:variant>
        <vt:i4>1769532</vt:i4>
      </vt:variant>
      <vt:variant>
        <vt:i4>487</vt:i4>
      </vt:variant>
      <vt:variant>
        <vt:i4>0</vt:i4>
      </vt:variant>
      <vt:variant>
        <vt:i4>5</vt:i4>
      </vt:variant>
      <vt:variant>
        <vt:lpwstr/>
      </vt:variant>
      <vt:variant>
        <vt:lpwstr>_Toc37433981</vt:lpwstr>
      </vt:variant>
      <vt:variant>
        <vt:i4>1703996</vt:i4>
      </vt:variant>
      <vt:variant>
        <vt:i4>481</vt:i4>
      </vt:variant>
      <vt:variant>
        <vt:i4>0</vt:i4>
      </vt:variant>
      <vt:variant>
        <vt:i4>5</vt:i4>
      </vt:variant>
      <vt:variant>
        <vt:lpwstr/>
      </vt:variant>
      <vt:variant>
        <vt:lpwstr>_Toc37433980</vt:lpwstr>
      </vt:variant>
      <vt:variant>
        <vt:i4>1245235</vt:i4>
      </vt:variant>
      <vt:variant>
        <vt:i4>475</vt:i4>
      </vt:variant>
      <vt:variant>
        <vt:i4>0</vt:i4>
      </vt:variant>
      <vt:variant>
        <vt:i4>5</vt:i4>
      </vt:variant>
      <vt:variant>
        <vt:lpwstr/>
      </vt:variant>
      <vt:variant>
        <vt:lpwstr>_Toc37433979</vt:lpwstr>
      </vt:variant>
      <vt:variant>
        <vt:i4>1179699</vt:i4>
      </vt:variant>
      <vt:variant>
        <vt:i4>469</vt:i4>
      </vt:variant>
      <vt:variant>
        <vt:i4>0</vt:i4>
      </vt:variant>
      <vt:variant>
        <vt:i4>5</vt:i4>
      </vt:variant>
      <vt:variant>
        <vt:lpwstr/>
      </vt:variant>
      <vt:variant>
        <vt:lpwstr>_Toc37433978</vt:lpwstr>
      </vt:variant>
      <vt:variant>
        <vt:i4>1900595</vt:i4>
      </vt:variant>
      <vt:variant>
        <vt:i4>463</vt:i4>
      </vt:variant>
      <vt:variant>
        <vt:i4>0</vt:i4>
      </vt:variant>
      <vt:variant>
        <vt:i4>5</vt:i4>
      </vt:variant>
      <vt:variant>
        <vt:lpwstr/>
      </vt:variant>
      <vt:variant>
        <vt:lpwstr>_Toc37433977</vt:lpwstr>
      </vt:variant>
      <vt:variant>
        <vt:i4>1835059</vt:i4>
      </vt:variant>
      <vt:variant>
        <vt:i4>457</vt:i4>
      </vt:variant>
      <vt:variant>
        <vt:i4>0</vt:i4>
      </vt:variant>
      <vt:variant>
        <vt:i4>5</vt:i4>
      </vt:variant>
      <vt:variant>
        <vt:lpwstr/>
      </vt:variant>
      <vt:variant>
        <vt:lpwstr>_Toc37433976</vt:lpwstr>
      </vt:variant>
      <vt:variant>
        <vt:i4>2031667</vt:i4>
      </vt:variant>
      <vt:variant>
        <vt:i4>451</vt:i4>
      </vt:variant>
      <vt:variant>
        <vt:i4>0</vt:i4>
      </vt:variant>
      <vt:variant>
        <vt:i4>5</vt:i4>
      </vt:variant>
      <vt:variant>
        <vt:lpwstr/>
      </vt:variant>
      <vt:variant>
        <vt:lpwstr>_Toc37433975</vt:lpwstr>
      </vt:variant>
      <vt:variant>
        <vt:i4>1966131</vt:i4>
      </vt:variant>
      <vt:variant>
        <vt:i4>445</vt:i4>
      </vt:variant>
      <vt:variant>
        <vt:i4>0</vt:i4>
      </vt:variant>
      <vt:variant>
        <vt:i4>5</vt:i4>
      </vt:variant>
      <vt:variant>
        <vt:lpwstr/>
      </vt:variant>
      <vt:variant>
        <vt:lpwstr>_Toc37433974</vt:lpwstr>
      </vt:variant>
      <vt:variant>
        <vt:i4>1638451</vt:i4>
      </vt:variant>
      <vt:variant>
        <vt:i4>439</vt:i4>
      </vt:variant>
      <vt:variant>
        <vt:i4>0</vt:i4>
      </vt:variant>
      <vt:variant>
        <vt:i4>5</vt:i4>
      </vt:variant>
      <vt:variant>
        <vt:lpwstr/>
      </vt:variant>
      <vt:variant>
        <vt:lpwstr>_Toc37433973</vt:lpwstr>
      </vt:variant>
      <vt:variant>
        <vt:i4>1572915</vt:i4>
      </vt:variant>
      <vt:variant>
        <vt:i4>433</vt:i4>
      </vt:variant>
      <vt:variant>
        <vt:i4>0</vt:i4>
      </vt:variant>
      <vt:variant>
        <vt:i4>5</vt:i4>
      </vt:variant>
      <vt:variant>
        <vt:lpwstr/>
      </vt:variant>
      <vt:variant>
        <vt:lpwstr>_Toc37433972</vt:lpwstr>
      </vt:variant>
      <vt:variant>
        <vt:i4>1769523</vt:i4>
      </vt:variant>
      <vt:variant>
        <vt:i4>427</vt:i4>
      </vt:variant>
      <vt:variant>
        <vt:i4>0</vt:i4>
      </vt:variant>
      <vt:variant>
        <vt:i4>5</vt:i4>
      </vt:variant>
      <vt:variant>
        <vt:lpwstr/>
      </vt:variant>
      <vt:variant>
        <vt:lpwstr>_Toc37433971</vt:lpwstr>
      </vt:variant>
      <vt:variant>
        <vt:i4>1703987</vt:i4>
      </vt:variant>
      <vt:variant>
        <vt:i4>421</vt:i4>
      </vt:variant>
      <vt:variant>
        <vt:i4>0</vt:i4>
      </vt:variant>
      <vt:variant>
        <vt:i4>5</vt:i4>
      </vt:variant>
      <vt:variant>
        <vt:lpwstr/>
      </vt:variant>
      <vt:variant>
        <vt:lpwstr>_Toc37433970</vt:lpwstr>
      </vt:variant>
      <vt:variant>
        <vt:i4>1245234</vt:i4>
      </vt:variant>
      <vt:variant>
        <vt:i4>415</vt:i4>
      </vt:variant>
      <vt:variant>
        <vt:i4>0</vt:i4>
      </vt:variant>
      <vt:variant>
        <vt:i4>5</vt:i4>
      </vt:variant>
      <vt:variant>
        <vt:lpwstr/>
      </vt:variant>
      <vt:variant>
        <vt:lpwstr>_Toc37433969</vt:lpwstr>
      </vt:variant>
      <vt:variant>
        <vt:i4>1179698</vt:i4>
      </vt:variant>
      <vt:variant>
        <vt:i4>409</vt:i4>
      </vt:variant>
      <vt:variant>
        <vt:i4>0</vt:i4>
      </vt:variant>
      <vt:variant>
        <vt:i4>5</vt:i4>
      </vt:variant>
      <vt:variant>
        <vt:lpwstr/>
      </vt:variant>
      <vt:variant>
        <vt:lpwstr>_Toc37433968</vt:lpwstr>
      </vt:variant>
      <vt:variant>
        <vt:i4>1900594</vt:i4>
      </vt:variant>
      <vt:variant>
        <vt:i4>403</vt:i4>
      </vt:variant>
      <vt:variant>
        <vt:i4>0</vt:i4>
      </vt:variant>
      <vt:variant>
        <vt:i4>5</vt:i4>
      </vt:variant>
      <vt:variant>
        <vt:lpwstr/>
      </vt:variant>
      <vt:variant>
        <vt:lpwstr>_Toc37433967</vt:lpwstr>
      </vt:variant>
      <vt:variant>
        <vt:i4>1835058</vt:i4>
      </vt:variant>
      <vt:variant>
        <vt:i4>397</vt:i4>
      </vt:variant>
      <vt:variant>
        <vt:i4>0</vt:i4>
      </vt:variant>
      <vt:variant>
        <vt:i4>5</vt:i4>
      </vt:variant>
      <vt:variant>
        <vt:lpwstr/>
      </vt:variant>
      <vt:variant>
        <vt:lpwstr>_Toc37433966</vt:lpwstr>
      </vt:variant>
      <vt:variant>
        <vt:i4>2031666</vt:i4>
      </vt:variant>
      <vt:variant>
        <vt:i4>391</vt:i4>
      </vt:variant>
      <vt:variant>
        <vt:i4>0</vt:i4>
      </vt:variant>
      <vt:variant>
        <vt:i4>5</vt:i4>
      </vt:variant>
      <vt:variant>
        <vt:lpwstr/>
      </vt:variant>
      <vt:variant>
        <vt:lpwstr>_Toc37433965</vt:lpwstr>
      </vt:variant>
      <vt:variant>
        <vt:i4>1966130</vt:i4>
      </vt:variant>
      <vt:variant>
        <vt:i4>385</vt:i4>
      </vt:variant>
      <vt:variant>
        <vt:i4>0</vt:i4>
      </vt:variant>
      <vt:variant>
        <vt:i4>5</vt:i4>
      </vt:variant>
      <vt:variant>
        <vt:lpwstr/>
      </vt:variant>
      <vt:variant>
        <vt:lpwstr>_Toc37433964</vt:lpwstr>
      </vt:variant>
      <vt:variant>
        <vt:i4>1638450</vt:i4>
      </vt:variant>
      <vt:variant>
        <vt:i4>379</vt:i4>
      </vt:variant>
      <vt:variant>
        <vt:i4>0</vt:i4>
      </vt:variant>
      <vt:variant>
        <vt:i4>5</vt:i4>
      </vt:variant>
      <vt:variant>
        <vt:lpwstr/>
      </vt:variant>
      <vt:variant>
        <vt:lpwstr>_Toc37433963</vt:lpwstr>
      </vt:variant>
      <vt:variant>
        <vt:i4>1572914</vt:i4>
      </vt:variant>
      <vt:variant>
        <vt:i4>373</vt:i4>
      </vt:variant>
      <vt:variant>
        <vt:i4>0</vt:i4>
      </vt:variant>
      <vt:variant>
        <vt:i4>5</vt:i4>
      </vt:variant>
      <vt:variant>
        <vt:lpwstr/>
      </vt:variant>
      <vt:variant>
        <vt:lpwstr>_Toc37433962</vt:lpwstr>
      </vt:variant>
      <vt:variant>
        <vt:i4>1769522</vt:i4>
      </vt:variant>
      <vt:variant>
        <vt:i4>367</vt:i4>
      </vt:variant>
      <vt:variant>
        <vt:i4>0</vt:i4>
      </vt:variant>
      <vt:variant>
        <vt:i4>5</vt:i4>
      </vt:variant>
      <vt:variant>
        <vt:lpwstr/>
      </vt:variant>
      <vt:variant>
        <vt:lpwstr>_Toc37433961</vt:lpwstr>
      </vt:variant>
      <vt:variant>
        <vt:i4>1703986</vt:i4>
      </vt:variant>
      <vt:variant>
        <vt:i4>361</vt:i4>
      </vt:variant>
      <vt:variant>
        <vt:i4>0</vt:i4>
      </vt:variant>
      <vt:variant>
        <vt:i4>5</vt:i4>
      </vt:variant>
      <vt:variant>
        <vt:lpwstr/>
      </vt:variant>
      <vt:variant>
        <vt:lpwstr>_Toc37433960</vt:lpwstr>
      </vt:variant>
      <vt:variant>
        <vt:i4>1245233</vt:i4>
      </vt:variant>
      <vt:variant>
        <vt:i4>355</vt:i4>
      </vt:variant>
      <vt:variant>
        <vt:i4>0</vt:i4>
      </vt:variant>
      <vt:variant>
        <vt:i4>5</vt:i4>
      </vt:variant>
      <vt:variant>
        <vt:lpwstr/>
      </vt:variant>
      <vt:variant>
        <vt:lpwstr>_Toc37433959</vt:lpwstr>
      </vt:variant>
      <vt:variant>
        <vt:i4>1179697</vt:i4>
      </vt:variant>
      <vt:variant>
        <vt:i4>349</vt:i4>
      </vt:variant>
      <vt:variant>
        <vt:i4>0</vt:i4>
      </vt:variant>
      <vt:variant>
        <vt:i4>5</vt:i4>
      </vt:variant>
      <vt:variant>
        <vt:lpwstr/>
      </vt:variant>
      <vt:variant>
        <vt:lpwstr>_Toc37433958</vt:lpwstr>
      </vt:variant>
      <vt:variant>
        <vt:i4>1900593</vt:i4>
      </vt:variant>
      <vt:variant>
        <vt:i4>343</vt:i4>
      </vt:variant>
      <vt:variant>
        <vt:i4>0</vt:i4>
      </vt:variant>
      <vt:variant>
        <vt:i4>5</vt:i4>
      </vt:variant>
      <vt:variant>
        <vt:lpwstr/>
      </vt:variant>
      <vt:variant>
        <vt:lpwstr>_Toc37433957</vt:lpwstr>
      </vt:variant>
      <vt:variant>
        <vt:i4>1835057</vt:i4>
      </vt:variant>
      <vt:variant>
        <vt:i4>337</vt:i4>
      </vt:variant>
      <vt:variant>
        <vt:i4>0</vt:i4>
      </vt:variant>
      <vt:variant>
        <vt:i4>5</vt:i4>
      </vt:variant>
      <vt:variant>
        <vt:lpwstr/>
      </vt:variant>
      <vt:variant>
        <vt:lpwstr>_Toc37433956</vt:lpwstr>
      </vt:variant>
      <vt:variant>
        <vt:i4>2031665</vt:i4>
      </vt:variant>
      <vt:variant>
        <vt:i4>331</vt:i4>
      </vt:variant>
      <vt:variant>
        <vt:i4>0</vt:i4>
      </vt:variant>
      <vt:variant>
        <vt:i4>5</vt:i4>
      </vt:variant>
      <vt:variant>
        <vt:lpwstr/>
      </vt:variant>
      <vt:variant>
        <vt:lpwstr>_Toc37433955</vt:lpwstr>
      </vt:variant>
      <vt:variant>
        <vt:i4>1966129</vt:i4>
      </vt:variant>
      <vt:variant>
        <vt:i4>325</vt:i4>
      </vt:variant>
      <vt:variant>
        <vt:i4>0</vt:i4>
      </vt:variant>
      <vt:variant>
        <vt:i4>5</vt:i4>
      </vt:variant>
      <vt:variant>
        <vt:lpwstr/>
      </vt:variant>
      <vt:variant>
        <vt:lpwstr>_Toc37433954</vt:lpwstr>
      </vt:variant>
      <vt:variant>
        <vt:i4>1638449</vt:i4>
      </vt:variant>
      <vt:variant>
        <vt:i4>319</vt:i4>
      </vt:variant>
      <vt:variant>
        <vt:i4>0</vt:i4>
      </vt:variant>
      <vt:variant>
        <vt:i4>5</vt:i4>
      </vt:variant>
      <vt:variant>
        <vt:lpwstr/>
      </vt:variant>
      <vt:variant>
        <vt:lpwstr>_Toc37433953</vt:lpwstr>
      </vt:variant>
      <vt:variant>
        <vt:i4>1572913</vt:i4>
      </vt:variant>
      <vt:variant>
        <vt:i4>313</vt:i4>
      </vt:variant>
      <vt:variant>
        <vt:i4>0</vt:i4>
      </vt:variant>
      <vt:variant>
        <vt:i4>5</vt:i4>
      </vt:variant>
      <vt:variant>
        <vt:lpwstr/>
      </vt:variant>
      <vt:variant>
        <vt:lpwstr>_Toc37433952</vt:lpwstr>
      </vt:variant>
      <vt:variant>
        <vt:i4>1769521</vt:i4>
      </vt:variant>
      <vt:variant>
        <vt:i4>307</vt:i4>
      </vt:variant>
      <vt:variant>
        <vt:i4>0</vt:i4>
      </vt:variant>
      <vt:variant>
        <vt:i4>5</vt:i4>
      </vt:variant>
      <vt:variant>
        <vt:lpwstr/>
      </vt:variant>
      <vt:variant>
        <vt:lpwstr>_Toc37433951</vt:lpwstr>
      </vt:variant>
      <vt:variant>
        <vt:i4>1703985</vt:i4>
      </vt:variant>
      <vt:variant>
        <vt:i4>301</vt:i4>
      </vt:variant>
      <vt:variant>
        <vt:i4>0</vt:i4>
      </vt:variant>
      <vt:variant>
        <vt:i4>5</vt:i4>
      </vt:variant>
      <vt:variant>
        <vt:lpwstr/>
      </vt:variant>
      <vt:variant>
        <vt:lpwstr>_Toc37433950</vt:lpwstr>
      </vt:variant>
      <vt:variant>
        <vt:i4>1245232</vt:i4>
      </vt:variant>
      <vt:variant>
        <vt:i4>295</vt:i4>
      </vt:variant>
      <vt:variant>
        <vt:i4>0</vt:i4>
      </vt:variant>
      <vt:variant>
        <vt:i4>5</vt:i4>
      </vt:variant>
      <vt:variant>
        <vt:lpwstr/>
      </vt:variant>
      <vt:variant>
        <vt:lpwstr>_Toc37433949</vt:lpwstr>
      </vt:variant>
      <vt:variant>
        <vt:i4>1179696</vt:i4>
      </vt:variant>
      <vt:variant>
        <vt:i4>289</vt:i4>
      </vt:variant>
      <vt:variant>
        <vt:i4>0</vt:i4>
      </vt:variant>
      <vt:variant>
        <vt:i4>5</vt:i4>
      </vt:variant>
      <vt:variant>
        <vt:lpwstr/>
      </vt:variant>
      <vt:variant>
        <vt:lpwstr>_Toc37433948</vt:lpwstr>
      </vt:variant>
      <vt:variant>
        <vt:i4>1900592</vt:i4>
      </vt:variant>
      <vt:variant>
        <vt:i4>283</vt:i4>
      </vt:variant>
      <vt:variant>
        <vt:i4>0</vt:i4>
      </vt:variant>
      <vt:variant>
        <vt:i4>5</vt:i4>
      </vt:variant>
      <vt:variant>
        <vt:lpwstr/>
      </vt:variant>
      <vt:variant>
        <vt:lpwstr>_Toc37433947</vt:lpwstr>
      </vt:variant>
      <vt:variant>
        <vt:i4>1835056</vt:i4>
      </vt:variant>
      <vt:variant>
        <vt:i4>277</vt:i4>
      </vt:variant>
      <vt:variant>
        <vt:i4>0</vt:i4>
      </vt:variant>
      <vt:variant>
        <vt:i4>5</vt:i4>
      </vt:variant>
      <vt:variant>
        <vt:lpwstr/>
      </vt:variant>
      <vt:variant>
        <vt:lpwstr>_Toc37433946</vt:lpwstr>
      </vt:variant>
      <vt:variant>
        <vt:i4>2031664</vt:i4>
      </vt:variant>
      <vt:variant>
        <vt:i4>271</vt:i4>
      </vt:variant>
      <vt:variant>
        <vt:i4>0</vt:i4>
      </vt:variant>
      <vt:variant>
        <vt:i4>5</vt:i4>
      </vt:variant>
      <vt:variant>
        <vt:lpwstr/>
      </vt:variant>
      <vt:variant>
        <vt:lpwstr>_Toc37433945</vt:lpwstr>
      </vt:variant>
      <vt:variant>
        <vt:i4>1966128</vt:i4>
      </vt:variant>
      <vt:variant>
        <vt:i4>265</vt:i4>
      </vt:variant>
      <vt:variant>
        <vt:i4>0</vt:i4>
      </vt:variant>
      <vt:variant>
        <vt:i4>5</vt:i4>
      </vt:variant>
      <vt:variant>
        <vt:lpwstr/>
      </vt:variant>
      <vt:variant>
        <vt:lpwstr>_Toc37433944</vt:lpwstr>
      </vt:variant>
      <vt:variant>
        <vt:i4>1638448</vt:i4>
      </vt:variant>
      <vt:variant>
        <vt:i4>259</vt:i4>
      </vt:variant>
      <vt:variant>
        <vt:i4>0</vt:i4>
      </vt:variant>
      <vt:variant>
        <vt:i4>5</vt:i4>
      </vt:variant>
      <vt:variant>
        <vt:lpwstr/>
      </vt:variant>
      <vt:variant>
        <vt:lpwstr>_Toc37433943</vt:lpwstr>
      </vt:variant>
      <vt:variant>
        <vt:i4>1572912</vt:i4>
      </vt:variant>
      <vt:variant>
        <vt:i4>253</vt:i4>
      </vt:variant>
      <vt:variant>
        <vt:i4>0</vt:i4>
      </vt:variant>
      <vt:variant>
        <vt:i4>5</vt:i4>
      </vt:variant>
      <vt:variant>
        <vt:lpwstr/>
      </vt:variant>
      <vt:variant>
        <vt:lpwstr>_Toc37433942</vt:lpwstr>
      </vt:variant>
      <vt:variant>
        <vt:i4>1769520</vt:i4>
      </vt:variant>
      <vt:variant>
        <vt:i4>247</vt:i4>
      </vt:variant>
      <vt:variant>
        <vt:i4>0</vt:i4>
      </vt:variant>
      <vt:variant>
        <vt:i4>5</vt:i4>
      </vt:variant>
      <vt:variant>
        <vt:lpwstr/>
      </vt:variant>
      <vt:variant>
        <vt:lpwstr>_Toc37433941</vt:lpwstr>
      </vt:variant>
      <vt:variant>
        <vt:i4>1703984</vt:i4>
      </vt:variant>
      <vt:variant>
        <vt:i4>241</vt:i4>
      </vt:variant>
      <vt:variant>
        <vt:i4>0</vt:i4>
      </vt:variant>
      <vt:variant>
        <vt:i4>5</vt:i4>
      </vt:variant>
      <vt:variant>
        <vt:lpwstr/>
      </vt:variant>
      <vt:variant>
        <vt:lpwstr>_Toc37433940</vt:lpwstr>
      </vt:variant>
      <vt:variant>
        <vt:i4>1245239</vt:i4>
      </vt:variant>
      <vt:variant>
        <vt:i4>235</vt:i4>
      </vt:variant>
      <vt:variant>
        <vt:i4>0</vt:i4>
      </vt:variant>
      <vt:variant>
        <vt:i4>5</vt:i4>
      </vt:variant>
      <vt:variant>
        <vt:lpwstr/>
      </vt:variant>
      <vt:variant>
        <vt:lpwstr>_Toc37433939</vt:lpwstr>
      </vt:variant>
      <vt:variant>
        <vt:i4>1179703</vt:i4>
      </vt:variant>
      <vt:variant>
        <vt:i4>229</vt:i4>
      </vt:variant>
      <vt:variant>
        <vt:i4>0</vt:i4>
      </vt:variant>
      <vt:variant>
        <vt:i4>5</vt:i4>
      </vt:variant>
      <vt:variant>
        <vt:lpwstr/>
      </vt:variant>
      <vt:variant>
        <vt:lpwstr>_Toc37433938</vt:lpwstr>
      </vt:variant>
      <vt:variant>
        <vt:i4>1900599</vt:i4>
      </vt:variant>
      <vt:variant>
        <vt:i4>223</vt:i4>
      </vt:variant>
      <vt:variant>
        <vt:i4>0</vt:i4>
      </vt:variant>
      <vt:variant>
        <vt:i4>5</vt:i4>
      </vt:variant>
      <vt:variant>
        <vt:lpwstr/>
      </vt:variant>
      <vt:variant>
        <vt:lpwstr>_Toc37433937</vt:lpwstr>
      </vt:variant>
      <vt:variant>
        <vt:i4>1835063</vt:i4>
      </vt:variant>
      <vt:variant>
        <vt:i4>217</vt:i4>
      </vt:variant>
      <vt:variant>
        <vt:i4>0</vt:i4>
      </vt:variant>
      <vt:variant>
        <vt:i4>5</vt:i4>
      </vt:variant>
      <vt:variant>
        <vt:lpwstr/>
      </vt:variant>
      <vt:variant>
        <vt:lpwstr>_Toc37433936</vt:lpwstr>
      </vt:variant>
      <vt:variant>
        <vt:i4>2031671</vt:i4>
      </vt:variant>
      <vt:variant>
        <vt:i4>211</vt:i4>
      </vt:variant>
      <vt:variant>
        <vt:i4>0</vt:i4>
      </vt:variant>
      <vt:variant>
        <vt:i4>5</vt:i4>
      </vt:variant>
      <vt:variant>
        <vt:lpwstr/>
      </vt:variant>
      <vt:variant>
        <vt:lpwstr>_Toc37433935</vt:lpwstr>
      </vt:variant>
      <vt:variant>
        <vt:i4>1966135</vt:i4>
      </vt:variant>
      <vt:variant>
        <vt:i4>205</vt:i4>
      </vt:variant>
      <vt:variant>
        <vt:i4>0</vt:i4>
      </vt:variant>
      <vt:variant>
        <vt:i4>5</vt:i4>
      </vt:variant>
      <vt:variant>
        <vt:lpwstr/>
      </vt:variant>
      <vt:variant>
        <vt:lpwstr>_Toc37433934</vt:lpwstr>
      </vt:variant>
      <vt:variant>
        <vt:i4>1638455</vt:i4>
      </vt:variant>
      <vt:variant>
        <vt:i4>199</vt:i4>
      </vt:variant>
      <vt:variant>
        <vt:i4>0</vt:i4>
      </vt:variant>
      <vt:variant>
        <vt:i4>5</vt:i4>
      </vt:variant>
      <vt:variant>
        <vt:lpwstr/>
      </vt:variant>
      <vt:variant>
        <vt:lpwstr>_Toc37433933</vt:lpwstr>
      </vt:variant>
      <vt:variant>
        <vt:i4>1572919</vt:i4>
      </vt:variant>
      <vt:variant>
        <vt:i4>193</vt:i4>
      </vt:variant>
      <vt:variant>
        <vt:i4>0</vt:i4>
      </vt:variant>
      <vt:variant>
        <vt:i4>5</vt:i4>
      </vt:variant>
      <vt:variant>
        <vt:lpwstr/>
      </vt:variant>
      <vt:variant>
        <vt:lpwstr>_Toc37433932</vt:lpwstr>
      </vt:variant>
      <vt:variant>
        <vt:i4>1769527</vt:i4>
      </vt:variant>
      <vt:variant>
        <vt:i4>187</vt:i4>
      </vt:variant>
      <vt:variant>
        <vt:i4>0</vt:i4>
      </vt:variant>
      <vt:variant>
        <vt:i4>5</vt:i4>
      </vt:variant>
      <vt:variant>
        <vt:lpwstr/>
      </vt:variant>
      <vt:variant>
        <vt:lpwstr>_Toc37433931</vt:lpwstr>
      </vt:variant>
      <vt:variant>
        <vt:i4>1703991</vt:i4>
      </vt:variant>
      <vt:variant>
        <vt:i4>181</vt:i4>
      </vt:variant>
      <vt:variant>
        <vt:i4>0</vt:i4>
      </vt:variant>
      <vt:variant>
        <vt:i4>5</vt:i4>
      </vt:variant>
      <vt:variant>
        <vt:lpwstr/>
      </vt:variant>
      <vt:variant>
        <vt:lpwstr>_Toc37433930</vt:lpwstr>
      </vt:variant>
      <vt:variant>
        <vt:i4>1245238</vt:i4>
      </vt:variant>
      <vt:variant>
        <vt:i4>175</vt:i4>
      </vt:variant>
      <vt:variant>
        <vt:i4>0</vt:i4>
      </vt:variant>
      <vt:variant>
        <vt:i4>5</vt:i4>
      </vt:variant>
      <vt:variant>
        <vt:lpwstr/>
      </vt:variant>
      <vt:variant>
        <vt:lpwstr>_Toc37433929</vt:lpwstr>
      </vt:variant>
      <vt:variant>
        <vt:i4>1179702</vt:i4>
      </vt:variant>
      <vt:variant>
        <vt:i4>169</vt:i4>
      </vt:variant>
      <vt:variant>
        <vt:i4>0</vt:i4>
      </vt:variant>
      <vt:variant>
        <vt:i4>5</vt:i4>
      </vt:variant>
      <vt:variant>
        <vt:lpwstr/>
      </vt:variant>
      <vt:variant>
        <vt:lpwstr>_Toc37433928</vt:lpwstr>
      </vt:variant>
      <vt:variant>
        <vt:i4>1900598</vt:i4>
      </vt:variant>
      <vt:variant>
        <vt:i4>163</vt:i4>
      </vt:variant>
      <vt:variant>
        <vt:i4>0</vt:i4>
      </vt:variant>
      <vt:variant>
        <vt:i4>5</vt:i4>
      </vt:variant>
      <vt:variant>
        <vt:lpwstr/>
      </vt:variant>
      <vt:variant>
        <vt:lpwstr>_Toc37433927</vt:lpwstr>
      </vt:variant>
      <vt:variant>
        <vt:i4>1835062</vt:i4>
      </vt:variant>
      <vt:variant>
        <vt:i4>157</vt:i4>
      </vt:variant>
      <vt:variant>
        <vt:i4>0</vt:i4>
      </vt:variant>
      <vt:variant>
        <vt:i4>5</vt:i4>
      </vt:variant>
      <vt:variant>
        <vt:lpwstr/>
      </vt:variant>
      <vt:variant>
        <vt:lpwstr>_Toc37433926</vt:lpwstr>
      </vt:variant>
      <vt:variant>
        <vt:i4>2031670</vt:i4>
      </vt:variant>
      <vt:variant>
        <vt:i4>151</vt:i4>
      </vt:variant>
      <vt:variant>
        <vt:i4>0</vt:i4>
      </vt:variant>
      <vt:variant>
        <vt:i4>5</vt:i4>
      </vt:variant>
      <vt:variant>
        <vt:lpwstr/>
      </vt:variant>
      <vt:variant>
        <vt:lpwstr>_Toc37433925</vt:lpwstr>
      </vt:variant>
      <vt:variant>
        <vt:i4>1966134</vt:i4>
      </vt:variant>
      <vt:variant>
        <vt:i4>145</vt:i4>
      </vt:variant>
      <vt:variant>
        <vt:i4>0</vt:i4>
      </vt:variant>
      <vt:variant>
        <vt:i4>5</vt:i4>
      </vt:variant>
      <vt:variant>
        <vt:lpwstr/>
      </vt:variant>
      <vt:variant>
        <vt:lpwstr>_Toc37433924</vt:lpwstr>
      </vt:variant>
      <vt:variant>
        <vt:i4>1638454</vt:i4>
      </vt:variant>
      <vt:variant>
        <vt:i4>139</vt:i4>
      </vt:variant>
      <vt:variant>
        <vt:i4>0</vt:i4>
      </vt:variant>
      <vt:variant>
        <vt:i4>5</vt:i4>
      </vt:variant>
      <vt:variant>
        <vt:lpwstr/>
      </vt:variant>
      <vt:variant>
        <vt:lpwstr>_Toc37433923</vt:lpwstr>
      </vt:variant>
      <vt:variant>
        <vt:i4>1572918</vt:i4>
      </vt:variant>
      <vt:variant>
        <vt:i4>133</vt:i4>
      </vt:variant>
      <vt:variant>
        <vt:i4>0</vt:i4>
      </vt:variant>
      <vt:variant>
        <vt:i4>5</vt:i4>
      </vt:variant>
      <vt:variant>
        <vt:lpwstr/>
      </vt:variant>
      <vt:variant>
        <vt:lpwstr>_Toc37433922</vt:lpwstr>
      </vt:variant>
      <vt:variant>
        <vt:i4>1769526</vt:i4>
      </vt:variant>
      <vt:variant>
        <vt:i4>127</vt:i4>
      </vt:variant>
      <vt:variant>
        <vt:i4>0</vt:i4>
      </vt:variant>
      <vt:variant>
        <vt:i4>5</vt:i4>
      </vt:variant>
      <vt:variant>
        <vt:lpwstr/>
      </vt:variant>
      <vt:variant>
        <vt:lpwstr>_Toc37433921</vt:lpwstr>
      </vt:variant>
      <vt:variant>
        <vt:i4>1703990</vt:i4>
      </vt:variant>
      <vt:variant>
        <vt:i4>121</vt:i4>
      </vt:variant>
      <vt:variant>
        <vt:i4>0</vt:i4>
      </vt:variant>
      <vt:variant>
        <vt:i4>5</vt:i4>
      </vt:variant>
      <vt:variant>
        <vt:lpwstr/>
      </vt:variant>
      <vt:variant>
        <vt:lpwstr>_Toc37433920</vt:lpwstr>
      </vt:variant>
      <vt:variant>
        <vt:i4>1245237</vt:i4>
      </vt:variant>
      <vt:variant>
        <vt:i4>115</vt:i4>
      </vt:variant>
      <vt:variant>
        <vt:i4>0</vt:i4>
      </vt:variant>
      <vt:variant>
        <vt:i4>5</vt:i4>
      </vt:variant>
      <vt:variant>
        <vt:lpwstr/>
      </vt:variant>
      <vt:variant>
        <vt:lpwstr>_Toc37433919</vt:lpwstr>
      </vt:variant>
      <vt:variant>
        <vt:i4>1179701</vt:i4>
      </vt:variant>
      <vt:variant>
        <vt:i4>109</vt:i4>
      </vt:variant>
      <vt:variant>
        <vt:i4>0</vt:i4>
      </vt:variant>
      <vt:variant>
        <vt:i4>5</vt:i4>
      </vt:variant>
      <vt:variant>
        <vt:lpwstr/>
      </vt:variant>
      <vt:variant>
        <vt:lpwstr>_Toc37433918</vt:lpwstr>
      </vt:variant>
      <vt:variant>
        <vt:i4>1900597</vt:i4>
      </vt:variant>
      <vt:variant>
        <vt:i4>103</vt:i4>
      </vt:variant>
      <vt:variant>
        <vt:i4>0</vt:i4>
      </vt:variant>
      <vt:variant>
        <vt:i4>5</vt:i4>
      </vt:variant>
      <vt:variant>
        <vt:lpwstr/>
      </vt:variant>
      <vt:variant>
        <vt:lpwstr>_Toc37433917</vt:lpwstr>
      </vt:variant>
      <vt:variant>
        <vt:i4>1835061</vt:i4>
      </vt:variant>
      <vt:variant>
        <vt:i4>97</vt:i4>
      </vt:variant>
      <vt:variant>
        <vt:i4>0</vt:i4>
      </vt:variant>
      <vt:variant>
        <vt:i4>5</vt:i4>
      </vt:variant>
      <vt:variant>
        <vt:lpwstr/>
      </vt:variant>
      <vt:variant>
        <vt:lpwstr>_Toc37433916</vt:lpwstr>
      </vt:variant>
      <vt:variant>
        <vt:i4>2031669</vt:i4>
      </vt:variant>
      <vt:variant>
        <vt:i4>91</vt:i4>
      </vt:variant>
      <vt:variant>
        <vt:i4>0</vt:i4>
      </vt:variant>
      <vt:variant>
        <vt:i4>5</vt:i4>
      </vt:variant>
      <vt:variant>
        <vt:lpwstr/>
      </vt:variant>
      <vt:variant>
        <vt:lpwstr>_Toc37433915</vt:lpwstr>
      </vt:variant>
      <vt:variant>
        <vt:i4>1966133</vt:i4>
      </vt:variant>
      <vt:variant>
        <vt:i4>85</vt:i4>
      </vt:variant>
      <vt:variant>
        <vt:i4>0</vt:i4>
      </vt:variant>
      <vt:variant>
        <vt:i4>5</vt:i4>
      </vt:variant>
      <vt:variant>
        <vt:lpwstr/>
      </vt:variant>
      <vt:variant>
        <vt:lpwstr>_Toc37433914</vt:lpwstr>
      </vt:variant>
      <vt:variant>
        <vt:i4>1638453</vt:i4>
      </vt:variant>
      <vt:variant>
        <vt:i4>79</vt:i4>
      </vt:variant>
      <vt:variant>
        <vt:i4>0</vt:i4>
      </vt:variant>
      <vt:variant>
        <vt:i4>5</vt:i4>
      </vt:variant>
      <vt:variant>
        <vt:lpwstr/>
      </vt:variant>
      <vt:variant>
        <vt:lpwstr>_Toc37433913</vt:lpwstr>
      </vt:variant>
      <vt:variant>
        <vt:i4>1572917</vt:i4>
      </vt:variant>
      <vt:variant>
        <vt:i4>73</vt:i4>
      </vt:variant>
      <vt:variant>
        <vt:i4>0</vt:i4>
      </vt:variant>
      <vt:variant>
        <vt:i4>5</vt:i4>
      </vt:variant>
      <vt:variant>
        <vt:lpwstr/>
      </vt:variant>
      <vt:variant>
        <vt:lpwstr>_Toc37433912</vt:lpwstr>
      </vt:variant>
      <vt:variant>
        <vt:i4>1769525</vt:i4>
      </vt:variant>
      <vt:variant>
        <vt:i4>67</vt:i4>
      </vt:variant>
      <vt:variant>
        <vt:i4>0</vt:i4>
      </vt:variant>
      <vt:variant>
        <vt:i4>5</vt:i4>
      </vt:variant>
      <vt:variant>
        <vt:lpwstr/>
      </vt:variant>
      <vt:variant>
        <vt:lpwstr>_Toc37433911</vt:lpwstr>
      </vt:variant>
      <vt:variant>
        <vt:i4>1703989</vt:i4>
      </vt:variant>
      <vt:variant>
        <vt:i4>61</vt:i4>
      </vt:variant>
      <vt:variant>
        <vt:i4>0</vt:i4>
      </vt:variant>
      <vt:variant>
        <vt:i4>5</vt:i4>
      </vt:variant>
      <vt:variant>
        <vt:lpwstr/>
      </vt:variant>
      <vt:variant>
        <vt:lpwstr>_Toc37433910</vt:lpwstr>
      </vt:variant>
      <vt:variant>
        <vt:i4>1245236</vt:i4>
      </vt:variant>
      <vt:variant>
        <vt:i4>55</vt:i4>
      </vt:variant>
      <vt:variant>
        <vt:i4>0</vt:i4>
      </vt:variant>
      <vt:variant>
        <vt:i4>5</vt:i4>
      </vt:variant>
      <vt:variant>
        <vt:lpwstr/>
      </vt:variant>
      <vt:variant>
        <vt:lpwstr>_Toc37433909</vt:lpwstr>
      </vt:variant>
      <vt:variant>
        <vt:i4>1179700</vt:i4>
      </vt:variant>
      <vt:variant>
        <vt:i4>49</vt:i4>
      </vt:variant>
      <vt:variant>
        <vt:i4>0</vt:i4>
      </vt:variant>
      <vt:variant>
        <vt:i4>5</vt:i4>
      </vt:variant>
      <vt:variant>
        <vt:lpwstr/>
      </vt:variant>
      <vt:variant>
        <vt:lpwstr>_Toc37433908</vt:lpwstr>
      </vt:variant>
      <vt:variant>
        <vt:i4>1900596</vt:i4>
      </vt:variant>
      <vt:variant>
        <vt:i4>43</vt:i4>
      </vt:variant>
      <vt:variant>
        <vt:i4>0</vt:i4>
      </vt:variant>
      <vt:variant>
        <vt:i4>5</vt:i4>
      </vt:variant>
      <vt:variant>
        <vt:lpwstr/>
      </vt:variant>
      <vt:variant>
        <vt:lpwstr>_Toc37433907</vt:lpwstr>
      </vt:variant>
      <vt:variant>
        <vt:i4>1835060</vt:i4>
      </vt:variant>
      <vt:variant>
        <vt:i4>37</vt:i4>
      </vt:variant>
      <vt:variant>
        <vt:i4>0</vt:i4>
      </vt:variant>
      <vt:variant>
        <vt:i4>5</vt:i4>
      </vt:variant>
      <vt:variant>
        <vt:lpwstr/>
      </vt:variant>
      <vt:variant>
        <vt:lpwstr>_Toc37433906</vt:lpwstr>
      </vt:variant>
      <vt:variant>
        <vt:i4>2031668</vt:i4>
      </vt:variant>
      <vt:variant>
        <vt:i4>31</vt:i4>
      </vt:variant>
      <vt:variant>
        <vt:i4>0</vt:i4>
      </vt:variant>
      <vt:variant>
        <vt:i4>5</vt:i4>
      </vt:variant>
      <vt:variant>
        <vt:lpwstr/>
      </vt:variant>
      <vt:variant>
        <vt:lpwstr>_Toc37433905</vt:lpwstr>
      </vt:variant>
      <vt:variant>
        <vt:i4>1966132</vt:i4>
      </vt:variant>
      <vt:variant>
        <vt:i4>25</vt:i4>
      </vt:variant>
      <vt:variant>
        <vt:i4>0</vt:i4>
      </vt:variant>
      <vt:variant>
        <vt:i4>5</vt:i4>
      </vt:variant>
      <vt:variant>
        <vt:lpwstr/>
      </vt:variant>
      <vt:variant>
        <vt:lpwstr>_Toc37433904</vt:lpwstr>
      </vt:variant>
      <vt:variant>
        <vt:i4>1638452</vt:i4>
      </vt:variant>
      <vt:variant>
        <vt:i4>19</vt:i4>
      </vt:variant>
      <vt:variant>
        <vt:i4>0</vt:i4>
      </vt:variant>
      <vt:variant>
        <vt:i4>5</vt:i4>
      </vt:variant>
      <vt:variant>
        <vt:lpwstr/>
      </vt:variant>
      <vt:variant>
        <vt:lpwstr>_Toc37433903</vt:lpwstr>
      </vt:variant>
      <vt:variant>
        <vt:i4>1572916</vt:i4>
      </vt:variant>
      <vt:variant>
        <vt:i4>13</vt:i4>
      </vt:variant>
      <vt:variant>
        <vt:i4>0</vt:i4>
      </vt:variant>
      <vt:variant>
        <vt:i4>5</vt:i4>
      </vt:variant>
      <vt:variant>
        <vt:lpwstr/>
      </vt:variant>
      <vt:variant>
        <vt:lpwstr>_Toc37433902</vt:lpwstr>
      </vt:variant>
      <vt:variant>
        <vt:i4>1769524</vt:i4>
      </vt:variant>
      <vt:variant>
        <vt:i4>7</vt:i4>
      </vt:variant>
      <vt:variant>
        <vt:i4>0</vt:i4>
      </vt:variant>
      <vt:variant>
        <vt:i4>5</vt:i4>
      </vt:variant>
      <vt:variant>
        <vt:lpwstr/>
      </vt:variant>
      <vt:variant>
        <vt:lpwstr>_Toc37433901</vt:lpwstr>
      </vt:variant>
      <vt:variant>
        <vt:i4>5898248</vt:i4>
      </vt:variant>
      <vt:variant>
        <vt:i4>2</vt:i4>
      </vt:variant>
      <vt:variant>
        <vt:i4>0</vt:i4>
      </vt:variant>
      <vt:variant>
        <vt:i4>5</vt:i4>
      </vt:variant>
      <vt:variant>
        <vt:lpwstr>https://e.huawei.com/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chenshan (H)</dc:creator>
  <cp:keywords/>
  <cp:lastModifiedBy>Zhanglinruizjhw (Leroy)</cp:lastModifiedBy>
  <cp:revision>92</cp:revision>
  <cp:lastPrinted>2020-04-28T09:22:00Z</cp:lastPrinted>
  <dcterms:created xsi:type="dcterms:W3CDTF">2020-04-10T11:38:00Z</dcterms:created>
  <dcterms:modified xsi:type="dcterms:W3CDTF">2020-04-28T09:22:00Z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roprietaryDeclaration">
    <vt:lpwstr>Copyright © Huawei Technologies Co., Ltd</vt:lpwstr>
  </property>
  <property fmtid="{D5CDD505-2E9C-101B-9397-08002B2CF9AE}" pid="3" name="ReleaseDate">
    <vt:lpwstr>2019-06-30</vt:lpwstr>
  </property>
  <property fmtid="{D5CDD505-2E9C-101B-9397-08002B2CF9AE}" pid="4" name="ProductVersion">
    <vt:lpwstr>V100R001</vt:lpwstr>
  </property>
  <property fmtid="{D5CDD505-2E9C-101B-9397-08002B2CF9AE}" pid="5" name="DocumentName">
    <vt:lpwstr>Product Description</vt:lpwstr>
  </property>
  <property fmtid="{D5CDD505-2E9C-101B-9397-08002B2CF9AE}" pid="6" name="DocumentVersion">
    <vt:lpwstr>01</vt:lpwstr>
  </property>
  <property fmtid="{D5CDD505-2E9C-101B-9397-08002B2CF9AE}" pid="7" name="Confidential">
    <vt:lpwstr/>
  </property>
  <property fmtid="{D5CDD505-2E9C-101B-9397-08002B2CF9AE}" pid="8" name="slevel">
    <vt:lpwstr>5</vt:lpwstr>
  </property>
  <property fmtid="{D5CDD505-2E9C-101B-9397-08002B2CF9AE}" pid="9" name="slevelui">
    <vt:lpwstr>0</vt:lpwstr>
  </property>
  <property fmtid="{D5CDD505-2E9C-101B-9397-08002B2CF9AE}" pid="10" name="Product&amp;Project Name">
    <vt:lpwstr>iSite BTS3001C-116</vt:lpwstr>
  </property>
  <property fmtid="{D5CDD505-2E9C-101B-9397-08002B2CF9AE}" pid="11" name="_2015_ms_pID_725343">
    <vt:lpwstr>(3)/TUhVVr9C7NFZ4ns+1quBmN+Sc+ybARL6DyQ21sKsr1USuuZI21ifGI/rKYmDBcwggcPnYsV
GGoEyUIizYEiLtREj2dIIZPWB0KPrKFIju9UmCjK2SJAOuw0OrKbjATm7ksgRja1is42rzLx
UYeVdjSKJO/bC16ivgsjAsJLP8RKsxNzrjcFeiDHSN8Tj+uyNdkO8D4ZgSB2jzK7r/RoN497
3+jGBhiWMZP3WQAjUe</vt:lpwstr>
  </property>
  <property fmtid="{D5CDD505-2E9C-101B-9397-08002B2CF9AE}" pid="12" name="_2015_ms_pID_7253431">
    <vt:lpwstr>4afypFGjmZajW4d6NNK08D37ZZaO+UXu9Xnr37JUmhQRyYJWDSV0sK
LCDcm51EKXNcZtt727vGzb/1BGEJOYX1XwXlVnCvZ9lHgynhJ0EEtQNrr7C9F0U7mzrbp40x
a+W4t4k8TvyvPNHuEdZOKpUin563rkVUP2GC0XyApd9OzqAMreicVL96lNN+oMreX/IYx65/
c31YO7FJPPw9cMPBn+gvzgjGZI4lpaet+Vuq</vt:lpwstr>
  </property>
  <property fmtid="{D5CDD505-2E9C-101B-9397-08002B2CF9AE}" pid="13" name="_2015_ms_pID_7253432">
    <vt:lpwstr>pw==</vt:lpwstr>
  </property>
  <property fmtid="{D5CDD505-2E9C-101B-9397-08002B2CF9AE}" pid="14" name="_readonly">
    <vt:lpwstr/>
  </property>
  <property fmtid="{D5CDD505-2E9C-101B-9397-08002B2CF9AE}" pid="15" name="_change">
    <vt:lpwstr/>
  </property>
  <property fmtid="{D5CDD505-2E9C-101B-9397-08002B2CF9AE}" pid="16" name="_full-control">
    <vt:lpwstr/>
  </property>
  <property fmtid="{D5CDD505-2E9C-101B-9397-08002B2CF9AE}" pid="17" name="sflag">
    <vt:lpwstr>1588065484</vt:lpwstr>
  </property>
</Properties>
</file>